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825" w:rsidRPr="002F42E3" w:rsidRDefault="00616825" w:rsidP="00CF4EA5">
      <w:pPr>
        <w:pStyle w:val="Heading1"/>
        <w:rPr>
          <w:b/>
          <w:bCs/>
        </w:rPr>
      </w:pPr>
      <w:bookmarkStart w:id="0" w:name="_GoBack"/>
      <w:bookmarkEnd w:id="0"/>
      <w:r w:rsidRPr="002F42E3">
        <w:rPr>
          <w:b/>
          <w:bCs/>
          <w:cs/>
        </w:rPr>
        <w:t>โครงการ</w:t>
      </w:r>
      <w:r w:rsidRPr="002F42E3">
        <w:rPr>
          <w:b/>
          <w:bCs/>
        </w:rPr>
        <w:tab/>
      </w:r>
      <w:r w:rsidRPr="002F42E3">
        <w:rPr>
          <w:b/>
          <w:bCs/>
        </w:rPr>
        <w:tab/>
      </w:r>
      <w:r w:rsidRPr="002F42E3">
        <w:rPr>
          <w:b/>
          <w:bCs/>
        </w:rPr>
        <w:tab/>
      </w:r>
      <w:r w:rsidRPr="002F42E3">
        <w:rPr>
          <w:b/>
          <w:bCs/>
          <w:cs/>
        </w:rPr>
        <w:t>พัฒนาการเรียนการสอนงานอุตสาหกรรม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  <w:cs/>
        </w:rPr>
        <w:t>วิชาการ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  <w:cs/>
        </w:rPr>
        <w:t>นายอดุล  หลวงแนม  ว่าที่ร.ต.สุชีพ  ทองมาก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cs/>
        </w:rPr>
        <w:t>ลักษณะโครงการ</w:t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  <w:cs/>
        </w:rPr>
        <w:t>โครงการต่อเนื่อง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  <w:cs/>
        </w:rPr>
        <w:t xml:space="preserve">ปีการศึกษา  </w:t>
      </w:r>
      <w:r>
        <w:rPr>
          <w:rFonts w:ascii="Angsana New" w:hAnsi="Angsana New"/>
          <w:b/>
          <w:bCs/>
          <w:sz w:val="32"/>
          <w:szCs w:val="32"/>
        </w:rPr>
        <w:t>2558</w:t>
      </w:r>
      <w:r w:rsidRPr="002F42E3">
        <w:rPr>
          <w:rFonts w:ascii="Angsana New" w:hAnsi="Angsana New"/>
          <w:b/>
          <w:bCs/>
          <w:sz w:val="32"/>
          <w:szCs w:val="32"/>
          <w:cs/>
        </w:rPr>
        <w:t xml:space="preserve">(16 พ.ค. </w:t>
      </w:r>
      <w:r>
        <w:rPr>
          <w:rFonts w:ascii="Angsana New" w:hAnsi="Angsana New"/>
          <w:b/>
          <w:bCs/>
          <w:sz w:val="32"/>
          <w:szCs w:val="32"/>
          <w:cs/>
        </w:rPr>
        <w:t>2558</w:t>
      </w:r>
      <w:r w:rsidRPr="002F42E3">
        <w:rPr>
          <w:rFonts w:ascii="Angsana New" w:hAnsi="Angsana New"/>
          <w:b/>
          <w:bCs/>
          <w:sz w:val="32"/>
          <w:szCs w:val="32"/>
        </w:rPr>
        <w:t>–</w:t>
      </w:r>
      <w:r w:rsidRPr="002F42E3">
        <w:rPr>
          <w:rFonts w:ascii="Angsana New" w:hAnsi="Angsana New"/>
          <w:b/>
          <w:bCs/>
          <w:sz w:val="32"/>
          <w:szCs w:val="32"/>
          <w:cs/>
        </w:rPr>
        <w:t xml:space="preserve"> 31 มี.ค. </w:t>
      </w:r>
      <w:r>
        <w:rPr>
          <w:rFonts w:ascii="Angsana New" w:hAnsi="Angsana New"/>
          <w:b/>
          <w:bCs/>
          <w:sz w:val="32"/>
          <w:szCs w:val="32"/>
          <w:cs/>
        </w:rPr>
        <w:t>2559</w:t>
      </w:r>
      <w:r w:rsidRPr="002F42E3">
        <w:rPr>
          <w:rFonts w:ascii="Angsana New" w:hAnsi="Angsana New"/>
          <w:b/>
          <w:bCs/>
          <w:sz w:val="32"/>
          <w:szCs w:val="32"/>
          <w:cs/>
        </w:rPr>
        <w:t>)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cs/>
        </w:rPr>
        <w:t xml:space="preserve">สอดคล้องกับมาตรฐาน </w:t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</w:rPr>
        <w:tab/>
        <w:t>6,4,3,2,5,1</w:t>
      </w:r>
    </w:p>
    <w:p w:rsidR="00616825" w:rsidRPr="002F42E3" w:rsidRDefault="00616825" w:rsidP="00CF4EA5">
      <w:pPr>
        <w:tabs>
          <w:tab w:val="left" w:pos="2445"/>
        </w:tabs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eastAsia="en-US"/>
        </w:rPr>
        <w:pict>
          <v:line id="Line 3" o:spid="_x0000_s1026" style="position:absolute;z-index:251658240;visibility:visible" from="0,18.7pt" to="468pt,18.7pt"/>
        </w:pict>
      </w:r>
    </w:p>
    <w:p w:rsidR="00616825" w:rsidRPr="002F42E3" w:rsidRDefault="00616825" w:rsidP="00CF4EA5">
      <w:pPr>
        <w:tabs>
          <w:tab w:val="left" w:pos="2445"/>
        </w:tabs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2F42E3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  <w:r w:rsidRPr="002F42E3">
        <w:rPr>
          <w:rFonts w:ascii="Angsana New" w:hAnsi="Angsana New"/>
          <w:b/>
          <w:bCs/>
          <w:sz w:val="32"/>
          <w:szCs w:val="32"/>
          <w:cs/>
        </w:rPr>
        <w:tab/>
      </w: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</w:rPr>
        <w:tab/>
      </w:r>
      <w:r w:rsidRPr="002F42E3">
        <w:rPr>
          <w:rFonts w:ascii="Angsana New" w:hAnsi="Angsana New"/>
          <w:sz w:val="32"/>
          <w:szCs w:val="32"/>
          <w:cs/>
        </w:rPr>
        <w:t>การจัดกิจกรรมการเรียนการสอนวิชางานอุตสาหกรรมเป็นการจัดกิจกรรมการเรียนรู้แบบหนึ่ง โดยใช้วิธีการทางทักษะการปฏิบัติมาใช้ในการศึกษา ที่ให้ผู้เรียนเรียนรู้ด้วยตนเอง ได้ลงมือปฏิบัติจริงในลักษณะของการศึกษาและปฏิบัติโดยครูเป็นผู้คอยกระตุ้น แนะนำ และให้คำปรึกษา ครูเป็นผู้ช่วยให้ผู้เรียนนำความรู้ในชั้นเรียนไปบูรณาการกับกิจกรรมที่จะกระทำวิชางานอุตสาหกรรมเป็นการสอนให้ผู้เรียนรู้จักวิธีการฝึกปฏิบัติงานโดยผู้เรียนลงมือปฏิบัติเพื่อพัฒนาความรู้ ทักษะ และสร้างผลผลิตที่มีคุณภาพ ระเบียบวิธีดำเนินการเป็นวิธีการฝึกทักษะโดยการปฏิบัติจริง จุดประสงค์หลักของการสอนวิชางานอุตสาหกรรมต้องกระตุ้นให้นักเรียนรู้จักการทำงานร่วมกับผู้อื่นได้</w:t>
      </w:r>
    </w:p>
    <w:p w:rsidR="00616825" w:rsidRPr="002F42E3" w:rsidRDefault="00616825" w:rsidP="00CF4EA5">
      <w:pPr>
        <w:tabs>
          <w:tab w:val="left" w:pos="0"/>
        </w:tabs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2F42E3">
        <w:rPr>
          <w:rFonts w:ascii="Angsana New" w:eastAsia="Times New Roman" w:hAnsi="Angsana New"/>
          <w:b/>
          <w:bCs/>
          <w:sz w:val="32"/>
          <w:szCs w:val="32"/>
        </w:rPr>
        <w:t xml:space="preserve">2.  </w:t>
      </w:r>
      <w:r w:rsidRPr="002F42E3">
        <w:rPr>
          <w:rFonts w:hint="cs"/>
          <w:b/>
          <w:bCs/>
          <w:sz w:val="32"/>
          <w:szCs w:val="32"/>
          <w:cs/>
        </w:rPr>
        <w:t>วัตถุประสงค์</w:t>
      </w:r>
    </w:p>
    <w:p w:rsidR="00616825" w:rsidRPr="002F42E3" w:rsidRDefault="00616825" w:rsidP="00CF4EA5">
      <w:pPr>
        <w:ind w:left="360" w:hanging="76"/>
        <w:jc w:val="both"/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eastAsia="Times New Roman" w:hAnsi="Angsana New"/>
          <w:b/>
          <w:bCs/>
          <w:sz w:val="32"/>
          <w:szCs w:val="32"/>
        </w:rPr>
        <w:t xml:space="preserve">2.1  </w:t>
      </w:r>
      <w:r w:rsidRPr="002F42E3">
        <w:rPr>
          <w:rFonts w:hint="cs"/>
          <w:b/>
          <w:bCs/>
          <w:sz w:val="32"/>
          <w:szCs w:val="32"/>
          <w:cs/>
        </w:rPr>
        <w:t>ผลผลิต</w:t>
      </w:r>
      <w:r w:rsidRPr="002F42E3">
        <w:rPr>
          <w:rFonts w:ascii="Angsana New" w:eastAsia="Times New Roman" w:hAnsi="Angsana New"/>
          <w:b/>
          <w:bCs/>
          <w:sz w:val="32"/>
          <w:szCs w:val="32"/>
        </w:rPr>
        <w:t xml:space="preserve"> (</w:t>
      </w:r>
      <w:r w:rsidRPr="002F42E3">
        <w:rPr>
          <w:rFonts w:ascii="Angsana New" w:hAnsi="Angsana New"/>
          <w:b/>
          <w:bCs/>
          <w:sz w:val="32"/>
          <w:szCs w:val="32"/>
        </w:rPr>
        <w:t xml:space="preserve">Outputs)  </w:t>
      </w:r>
    </w:p>
    <w:p w:rsidR="00616825" w:rsidRPr="002F42E3" w:rsidRDefault="00616825" w:rsidP="00CF4EA5">
      <w:pPr>
        <w:ind w:left="360" w:firstLine="360"/>
        <w:jc w:val="both"/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eastAsia="Times New Roman" w:hAnsi="Angsana New"/>
          <w:sz w:val="32"/>
          <w:szCs w:val="32"/>
        </w:rPr>
        <w:t xml:space="preserve">2.1.1      </w:t>
      </w:r>
      <w:r w:rsidRPr="002F42E3">
        <w:rPr>
          <w:rFonts w:hint="cs"/>
          <w:sz w:val="32"/>
          <w:szCs w:val="32"/>
          <w:cs/>
        </w:rPr>
        <w:t>ครู</w:t>
      </w:r>
      <w:r w:rsidRPr="002F42E3">
        <w:rPr>
          <w:rFonts w:ascii="Angsana New" w:hAnsi="Angsana New"/>
          <w:sz w:val="32"/>
          <w:szCs w:val="32"/>
          <w:cs/>
        </w:rPr>
        <w:t xml:space="preserve">จัดกิจกรรมการเรียนรู้ด้วยการฝึกทักษะปฏิบัติ </w:t>
      </w:r>
      <w:r w:rsidRPr="002F42E3">
        <w:rPr>
          <w:rFonts w:hint="cs"/>
          <w:sz w:val="32"/>
          <w:szCs w:val="32"/>
          <w:cs/>
        </w:rPr>
        <w:t>ส่งเสริมการเรียนรู้ของผู้เรียน</w:t>
      </w:r>
    </w:p>
    <w:p w:rsidR="00616825" w:rsidRPr="002F42E3" w:rsidRDefault="00616825" w:rsidP="00CF4EA5">
      <w:pPr>
        <w:ind w:left="360" w:firstLine="360"/>
        <w:jc w:val="both"/>
        <w:rPr>
          <w:rFonts w:ascii="Angsana New" w:eastAsia="Times New Roman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>2.1.2      นักเรียนทุกคน</w:t>
      </w:r>
      <w:r w:rsidRPr="002F42E3">
        <w:rPr>
          <w:rFonts w:hint="cs"/>
          <w:sz w:val="32"/>
          <w:szCs w:val="32"/>
          <w:cs/>
        </w:rPr>
        <w:t>ที่เรียนวิชางานอุตสาหกรรม</w:t>
      </w:r>
    </w:p>
    <w:p w:rsidR="00616825" w:rsidRPr="002F42E3" w:rsidRDefault="00616825" w:rsidP="00CF4EA5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</w:rPr>
        <w:t xml:space="preserve">2.2  </w:t>
      </w:r>
      <w:r w:rsidRPr="002F42E3">
        <w:rPr>
          <w:rFonts w:ascii="Angsana New" w:hAnsi="Angsana New"/>
          <w:b/>
          <w:bCs/>
          <w:sz w:val="32"/>
          <w:szCs w:val="32"/>
          <w:cs/>
        </w:rPr>
        <w:t>ผลลัพธ์</w:t>
      </w:r>
      <w:r w:rsidRPr="002F42E3">
        <w:rPr>
          <w:rFonts w:ascii="Angsana New" w:hAnsi="Angsana New"/>
          <w:b/>
          <w:bCs/>
          <w:sz w:val="32"/>
          <w:szCs w:val="32"/>
        </w:rPr>
        <w:t>(Outcomes)</w:t>
      </w:r>
    </w:p>
    <w:p w:rsidR="00616825" w:rsidRDefault="00616825" w:rsidP="00CF4EA5">
      <w:pPr>
        <w:jc w:val="both"/>
        <w:rPr>
          <w:rFonts w:ascii="Angsana New" w:eastAsia="Times New Roman" w:hAnsi="Angsana New"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cs/>
        </w:rPr>
        <w:tab/>
      </w:r>
      <w:r w:rsidRPr="002F42E3">
        <w:rPr>
          <w:sz w:val="32"/>
          <w:szCs w:val="32"/>
          <w:cs/>
        </w:rPr>
        <w:t xml:space="preserve">2.2.1     </w:t>
      </w:r>
      <w:r w:rsidRPr="002F42E3">
        <w:rPr>
          <w:rFonts w:hint="cs"/>
          <w:sz w:val="32"/>
          <w:szCs w:val="32"/>
          <w:cs/>
        </w:rPr>
        <w:t>นักเรียนสามารถเรียนรู้ด้วยตนเองอย่างเป็นระบบสามารถเรียนรู้กับผู้อื่นได้ดี</w:t>
      </w:r>
      <w:r w:rsidRPr="002F42E3">
        <w:rPr>
          <w:sz w:val="32"/>
          <w:szCs w:val="32"/>
          <w:cs/>
        </w:rPr>
        <w:t xml:space="preserve"> </w:t>
      </w:r>
    </w:p>
    <w:p w:rsidR="00616825" w:rsidRPr="002F42E3" w:rsidRDefault="00616825" w:rsidP="00C90941">
      <w:pPr>
        <w:jc w:val="both"/>
        <w:rPr>
          <w:rFonts w:ascii="Angsana New" w:eastAsia="Times New Roman" w:hAnsi="Angsana New"/>
          <w:sz w:val="32"/>
          <w:szCs w:val="32"/>
        </w:rPr>
      </w:pPr>
      <w:r w:rsidRPr="002F42E3">
        <w:rPr>
          <w:rFonts w:hint="cs"/>
          <w:sz w:val="32"/>
          <w:szCs w:val="32"/>
          <w:cs/>
        </w:rPr>
        <w:t>มีความสุข</w:t>
      </w:r>
      <w:r w:rsidRPr="002F42E3">
        <w:rPr>
          <w:sz w:val="32"/>
          <w:szCs w:val="32"/>
          <w:cs/>
        </w:rPr>
        <w:t xml:space="preserve"> </w:t>
      </w:r>
      <w:r w:rsidRPr="002F42E3">
        <w:rPr>
          <w:rFonts w:hint="cs"/>
          <w:sz w:val="32"/>
          <w:szCs w:val="32"/>
          <w:cs/>
        </w:rPr>
        <w:t>สามารถแก้ปัญหาได้</w:t>
      </w:r>
      <w:r w:rsidRPr="002F42E3">
        <w:rPr>
          <w:sz w:val="32"/>
          <w:szCs w:val="32"/>
          <w:cs/>
        </w:rPr>
        <w:t xml:space="preserve"> </w:t>
      </w:r>
      <w:r w:rsidRPr="002F42E3">
        <w:rPr>
          <w:rFonts w:hint="cs"/>
          <w:sz w:val="32"/>
          <w:szCs w:val="32"/>
          <w:cs/>
        </w:rPr>
        <w:t>มีการฝึกฝนอย่างต่อเนื่องจะทำให้ผลสัมฤทธิ์ทางการเรียนสูงขึ้น</w:t>
      </w:r>
    </w:p>
    <w:p w:rsidR="00616825" w:rsidRPr="002F42E3" w:rsidRDefault="00616825" w:rsidP="00CF4EA5">
      <w:pPr>
        <w:tabs>
          <w:tab w:val="num" w:pos="2340"/>
        </w:tabs>
        <w:rPr>
          <w:rFonts w:ascii="Angsana New" w:eastAsia="Times New Roman" w:hAnsi="Angsana New"/>
          <w:sz w:val="32"/>
          <w:szCs w:val="32"/>
        </w:rPr>
      </w:pPr>
      <w:r w:rsidRPr="002F42E3">
        <w:rPr>
          <w:rFonts w:ascii="Angsana New" w:eastAsia="Times New Roman" w:hAnsi="Angsana New"/>
          <w:sz w:val="32"/>
          <w:szCs w:val="32"/>
        </w:rPr>
        <w:t xml:space="preserve">             2.1.2</w:t>
      </w:r>
      <w:r w:rsidRPr="002F42E3">
        <w:rPr>
          <w:sz w:val="32"/>
          <w:szCs w:val="32"/>
          <w:cs/>
        </w:rPr>
        <w:t xml:space="preserve">     </w:t>
      </w:r>
      <w:r w:rsidRPr="002F42E3">
        <w:rPr>
          <w:rFonts w:hint="cs"/>
          <w:sz w:val="32"/>
          <w:szCs w:val="32"/>
          <w:cs/>
        </w:rPr>
        <w:t>ครูผู้สอนจัดกิจกรรมการเรียนรู้ที่ยึดผู้เรียนเป็นสำคัญ</w:t>
      </w:r>
      <w:r w:rsidRPr="002F42E3">
        <w:rPr>
          <w:sz w:val="32"/>
          <w:szCs w:val="32"/>
          <w:cs/>
        </w:rPr>
        <w:t xml:space="preserve"> </w:t>
      </w:r>
    </w:p>
    <w:p w:rsidR="00616825" w:rsidRPr="002F42E3" w:rsidRDefault="00616825" w:rsidP="00CF4EA5">
      <w:pPr>
        <w:tabs>
          <w:tab w:val="num" w:pos="2340"/>
        </w:tabs>
        <w:rPr>
          <w:rFonts w:ascii="Angsana New" w:eastAsia="Times New Roman" w:hAnsi="Angsana New"/>
          <w:sz w:val="32"/>
          <w:szCs w:val="32"/>
        </w:rPr>
      </w:pPr>
      <w:r w:rsidRPr="002F42E3">
        <w:rPr>
          <w:rFonts w:ascii="Angsana New" w:eastAsia="Times New Roman" w:hAnsi="Angsana New"/>
          <w:sz w:val="32"/>
          <w:szCs w:val="32"/>
        </w:rPr>
        <w:t xml:space="preserve">             2.1.3</w:t>
      </w:r>
      <w:r w:rsidRPr="002F42E3">
        <w:rPr>
          <w:sz w:val="32"/>
          <w:szCs w:val="32"/>
          <w:cs/>
        </w:rPr>
        <w:t xml:space="preserve">     </w:t>
      </w:r>
      <w:r w:rsidRPr="002F42E3">
        <w:rPr>
          <w:rFonts w:hint="cs"/>
          <w:sz w:val="32"/>
          <w:szCs w:val="32"/>
          <w:cs/>
        </w:rPr>
        <w:t>พัฒนารูปแบบการจัดกิจกรรมการเรียนการสอนอย่างต่อเนื่อง</w:t>
      </w:r>
      <w:r w:rsidRPr="002F42E3">
        <w:rPr>
          <w:sz w:val="32"/>
          <w:szCs w:val="32"/>
          <w:cs/>
        </w:rPr>
        <w:t xml:space="preserve"> </w:t>
      </w: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  <w:r w:rsidRPr="002F42E3">
        <w:rPr>
          <w:sz w:val="32"/>
          <w:szCs w:val="32"/>
          <w:cs/>
        </w:rPr>
        <w:t xml:space="preserve">             2.2.4     </w:t>
      </w:r>
      <w:r w:rsidRPr="002F42E3">
        <w:rPr>
          <w:rFonts w:hint="cs"/>
          <w:sz w:val="32"/>
          <w:szCs w:val="32"/>
          <w:cs/>
        </w:rPr>
        <w:t>โรงเรียนจึงได้พัฒนาปรับเปลี่ยนบทบาทกระบวนการเรียนการสอนให้ไปในแนวทางส่งเสริมกระบวนการคิด</w:t>
      </w:r>
      <w:r w:rsidRPr="002F42E3">
        <w:rPr>
          <w:sz w:val="32"/>
          <w:szCs w:val="32"/>
          <w:cs/>
        </w:rPr>
        <w:t xml:space="preserve"> </w:t>
      </w:r>
      <w:r w:rsidRPr="002F42E3">
        <w:rPr>
          <w:rFonts w:hint="cs"/>
          <w:sz w:val="32"/>
          <w:szCs w:val="32"/>
          <w:cs/>
        </w:rPr>
        <w:t>การแก้ปัญหา</w:t>
      </w: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Pr="002F42E3" w:rsidRDefault="00616825" w:rsidP="00CF4EA5">
      <w:pPr>
        <w:tabs>
          <w:tab w:val="left" w:pos="1260"/>
        </w:tabs>
        <w:rPr>
          <w:rFonts w:ascii="Angsana New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tabs>
          <w:tab w:val="left" w:pos="1260"/>
        </w:tabs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2F42E3">
        <w:rPr>
          <w:rFonts w:ascii="Angsana New" w:hAnsi="Angsana New"/>
          <w:b/>
          <w:bCs/>
          <w:sz w:val="32"/>
          <w:szCs w:val="32"/>
          <w:cs/>
        </w:rPr>
        <w:t>เป้าหมาย</w:t>
      </w:r>
      <w:r w:rsidRPr="002F42E3">
        <w:rPr>
          <w:rFonts w:ascii="Angsana New" w:hAnsi="Angsana New"/>
          <w:b/>
          <w:bCs/>
          <w:sz w:val="32"/>
          <w:szCs w:val="32"/>
        </w:rPr>
        <w:br/>
        <w:t xml:space="preserve">3.1  </w:t>
      </w:r>
      <w:r w:rsidRPr="002F42E3">
        <w:rPr>
          <w:rFonts w:ascii="Angsana New" w:hAnsi="Angsana New"/>
          <w:b/>
          <w:bCs/>
          <w:sz w:val="32"/>
          <w:szCs w:val="32"/>
          <w:cs/>
        </w:rPr>
        <w:t>เป้าหมายเชิงปริมาณ</w:t>
      </w:r>
    </w:p>
    <w:p w:rsidR="00616825" w:rsidRPr="002F42E3" w:rsidRDefault="00616825" w:rsidP="00CF4EA5">
      <w:pPr>
        <w:tabs>
          <w:tab w:val="left" w:pos="1260"/>
        </w:tabs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</w:rPr>
        <w:tab/>
        <w:t>3.1</w:t>
      </w:r>
      <w:r>
        <w:rPr>
          <w:rFonts w:ascii="Angsana New" w:hAnsi="Angsana New"/>
          <w:sz w:val="32"/>
          <w:szCs w:val="32"/>
        </w:rPr>
        <w:t>.</w:t>
      </w:r>
      <w:r w:rsidRPr="002F42E3">
        <w:rPr>
          <w:rFonts w:ascii="Angsana New" w:hAnsi="Angsana New"/>
          <w:sz w:val="32"/>
          <w:szCs w:val="32"/>
        </w:rPr>
        <w:t xml:space="preserve">1  </w:t>
      </w:r>
      <w:r w:rsidRPr="002F42E3">
        <w:rPr>
          <w:rFonts w:ascii="Angsana New" w:hAnsi="Angsana New"/>
          <w:sz w:val="32"/>
          <w:szCs w:val="32"/>
          <w:cs/>
        </w:rPr>
        <w:t>จัดเตรียมวัสดุและอุปกรณ์ประกอบการเรียนการสอน</w:t>
      </w:r>
      <w:r>
        <w:rPr>
          <w:rFonts w:ascii="Angsana New" w:hAnsi="Angsana New"/>
          <w:sz w:val="32"/>
          <w:szCs w:val="32"/>
        </w:rPr>
        <w:t>16</w:t>
      </w:r>
      <w:r w:rsidRPr="002F42E3">
        <w:rPr>
          <w:rFonts w:ascii="Angsana New" w:hAnsi="Angsana New"/>
          <w:sz w:val="32"/>
          <w:szCs w:val="32"/>
          <w:cs/>
        </w:rPr>
        <w:t>รายวิชาใช้กับนักเรียน</w:t>
      </w:r>
    </w:p>
    <w:p w:rsidR="00616825" w:rsidRPr="002F42E3" w:rsidRDefault="00616825" w:rsidP="00CF4EA5">
      <w:pPr>
        <w:tabs>
          <w:tab w:val="left" w:pos="1260"/>
        </w:tabs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 xml:space="preserve">จำนวนประมาณ  </w:t>
      </w:r>
      <w:r>
        <w:rPr>
          <w:rFonts w:ascii="Angsana New" w:hAnsi="Angsana New"/>
          <w:sz w:val="32"/>
          <w:szCs w:val="32"/>
        </w:rPr>
        <w:t>9</w:t>
      </w:r>
      <w:r w:rsidRPr="002F42E3">
        <w:rPr>
          <w:rFonts w:ascii="Angsana New" w:hAnsi="Angsana New"/>
          <w:sz w:val="32"/>
          <w:szCs w:val="32"/>
        </w:rPr>
        <w:t xml:space="preserve">00  </w:t>
      </w:r>
      <w:r w:rsidRPr="002F42E3">
        <w:rPr>
          <w:rFonts w:ascii="Angsana New" w:hAnsi="Angsana New"/>
          <w:sz w:val="32"/>
          <w:szCs w:val="32"/>
          <w:cs/>
        </w:rPr>
        <w:t>คน</w:t>
      </w:r>
    </w:p>
    <w:p w:rsidR="00616825" w:rsidRPr="002F42E3" w:rsidRDefault="00616825" w:rsidP="00CF4EA5">
      <w:pPr>
        <w:tabs>
          <w:tab w:val="left" w:pos="1260"/>
        </w:tabs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</w:rPr>
        <w:t xml:space="preserve">3.2  </w:t>
      </w:r>
      <w:r w:rsidRPr="002F42E3">
        <w:rPr>
          <w:rFonts w:ascii="Angsana New" w:hAnsi="Angsana New"/>
          <w:b/>
          <w:bCs/>
          <w:sz w:val="32"/>
          <w:szCs w:val="32"/>
          <w:cs/>
        </w:rPr>
        <w:t>เป้าหมายเชิงคุณภาพ</w:t>
      </w:r>
    </w:p>
    <w:p w:rsidR="00616825" w:rsidRPr="002F42E3" w:rsidRDefault="00616825" w:rsidP="00CF4EA5">
      <w:pPr>
        <w:tabs>
          <w:tab w:val="left" w:pos="1260"/>
        </w:tabs>
        <w:ind w:left="2044" w:hanging="2044"/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</w:rPr>
        <w:tab/>
      </w:r>
      <w:r w:rsidRPr="002F42E3">
        <w:rPr>
          <w:rFonts w:ascii="Angsana New" w:hAnsi="Angsana New"/>
          <w:sz w:val="32"/>
          <w:szCs w:val="32"/>
          <w:cs/>
        </w:rPr>
        <w:t>3</w:t>
      </w:r>
      <w:r w:rsidRPr="002F42E3">
        <w:rPr>
          <w:rFonts w:ascii="Angsana New" w:hAnsi="Angsana New"/>
          <w:sz w:val="32"/>
          <w:szCs w:val="32"/>
        </w:rPr>
        <w:t xml:space="preserve">.2.1   </w:t>
      </w:r>
      <w:r w:rsidRPr="002F42E3">
        <w:rPr>
          <w:rFonts w:ascii="Angsana New" w:hAnsi="Angsana New"/>
          <w:sz w:val="32"/>
          <w:szCs w:val="32"/>
          <w:cs/>
        </w:rPr>
        <w:t>นักเรียนที่เลือกเรียน รายวิชาด้านอุตสาหกรรม  มีการพัฒนาความรู้ความสามารถและมี</w:t>
      </w:r>
    </w:p>
    <w:p w:rsidR="00616825" w:rsidRPr="002F42E3" w:rsidRDefault="00616825" w:rsidP="00CF4EA5">
      <w:pPr>
        <w:tabs>
          <w:tab w:val="left" w:pos="1260"/>
        </w:tabs>
        <w:ind w:left="2044" w:hanging="2044"/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>ทักษะในวิชาชีพที่เรียนเพิ่มขึ้น   เพื่อเป็นพื้นฐานในการเลือกประกอบอาชีพและเป็นพื้นฐานการศึกษา</w:t>
      </w:r>
    </w:p>
    <w:p w:rsidR="00616825" w:rsidRPr="002F42E3" w:rsidRDefault="00616825" w:rsidP="00CF4EA5">
      <w:pPr>
        <w:tabs>
          <w:tab w:val="left" w:pos="1260"/>
        </w:tabs>
        <w:ind w:left="2044" w:hanging="2044"/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>ต่อไป</w:t>
      </w:r>
    </w:p>
    <w:p w:rsidR="00616825" w:rsidRPr="002F42E3" w:rsidRDefault="00616825" w:rsidP="00CF4EA5">
      <w:pPr>
        <w:tabs>
          <w:tab w:val="left" w:pos="1260"/>
        </w:tabs>
        <w:rPr>
          <w:rFonts w:ascii="Angsana New" w:hAnsi="Angsana New"/>
          <w:sz w:val="32"/>
          <w:szCs w:val="32"/>
          <w:cs/>
        </w:rPr>
      </w:pPr>
      <w:r w:rsidRPr="002F42E3">
        <w:rPr>
          <w:rFonts w:ascii="Angsana New" w:hAnsi="Angsana New"/>
          <w:sz w:val="32"/>
          <w:szCs w:val="32"/>
        </w:rPr>
        <w:tab/>
      </w:r>
      <w:r w:rsidRPr="002F42E3">
        <w:rPr>
          <w:rFonts w:ascii="Angsana New" w:hAnsi="Angsana New"/>
          <w:sz w:val="32"/>
          <w:szCs w:val="32"/>
          <w:cs/>
        </w:rPr>
        <w:t>3</w:t>
      </w:r>
      <w:r w:rsidRPr="002F42E3">
        <w:rPr>
          <w:rFonts w:ascii="Angsana New" w:hAnsi="Angsana New"/>
          <w:sz w:val="32"/>
          <w:szCs w:val="32"/>
        </w:rPr>
        <w:t xml:space="preserve">.2.2  </w:t>
      </w:r>
      <w:r w:rsidRPr="002F42E3">
        <w:rPr>
          <w:rFonts w:ascii="Angsana New" w:hAnsi="Angsana New"/>
          <w:sz w:val="32"/>
          <w:szCs w:val="32"/>
          <w:cs/>
        </w:rPr>
        <w:t>นักเรียนและครู มีวัสดุ และเครื่องมืออุปกรณ์ประกอบการเรียนการสอนการฝึกทักษะงานต่างๆและมีอาคารสำหรับฝึกงานที่แข็งแรงปลอดภัยช่วยส่งเสริมการเรียนการสอนและสร้างสิ่งแวดล้อมให้เอื้อต่อการเรียนมากยิ่งขึ้น</w:t>
      </w:r>
      <w:r w:rsidRPr="002F42E3">
        <w:rPr>
          <w:rFonts w:ascii="Angsana New" w:hAnsi="Angsana New"/>
          <w:sz w:val="32"/>
          <w:szCs w:val="32"/>
          <w:cs/>
        </w:rPr>
        <w:tab/>
      </w:r>
      <w:r w:rsidRPr="002F42E3">
        <w:rPr>
          <w:rFonts w:ascii="Angsana New" w:hAnsi="Angsana New"/>
          <w:sz w:val="32"/>
          <w:szCs w:val="32"/>
          <w:cs/>
        </w:rPr>
        <w:tab/>
      </w:r>
    </w:p>
    <w:p w:rsidR="00616825" w:rsidRPr="002F42E3" w:rsidRDefault="00616825" w:rsidP="00CF4EA5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2F42E3">
        <w:rPr>
          <w:rFonts w:ascii="Angsana New" w:eastAsia="Times New Roman" w:hAnsi="Angsana New"/>
          <w:b/>
          <w:bCs/>
          <w:sz w:val="32"/>
          <w:szCs w:val="32"/>
        </w:rPr>
        <w:t>3.3</w:t>
      </w:r>
      <w:r w:rsidRPr="002F42E3">
        <w:rPr>
          <w:rFonts w:hint="cs"/>
          <w:b/>
          <w:bCs/>
          <w:sz w:val="32"/>
          <w:szCs w:val="32"/>
          <w:cs/>
        </w:rPr>
        <w:t>เป้าหมายตามมาตรฐานและตัวบ่งชี้</w:t>
      </w:r>
      <w:r w:rsidRPr="002F42E3">
        <w:rPr>
          <w:rFonts w:ascii="Angsana New" w:hAnsi="Angsana New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ab/>
      </w:r>
      <w:r w:rsidRPr="002F42E3">
        <w:rPr>
          <w:rFonts w:ascii="Angsana New" w:hAnsi="Angsana New"/>
          <w:b/>
          <w:bCs/>
          <w:sz w:val="32"/>
          <w:szCs w:val="32"/>
          <w:cs/>
        </w:rPr>
        <w:t>มาตรฐานสำคัญ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cs/>
        </w:rPr>
        <w:tab/>
      </w:r>
      <w:r w:rsidRPr="002F42E3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มาตรฐานที่ 6 </w:t>
      </w:r>
      <w:r w:rsidRPr="002F42E3">
        <w:rPr>
          <w:rFonts w:ascii="Angsana New" w:hAnsi="Angsana New"/>
          <w:sz w:val="32"/>
          <w:szCs w:val="32"/>
          <w:cs/>
        </w:rPr>
        <w:t xml:space="preserve">ตัวบ่งชี้ </w:t>
      </w:r>
      <w:r w:rsidRPr="002F42E3">
        <w:rPr>
          <w:rFonts w:ascii="Angsana New" w:hAnsi="Angsana New"/>
          <w:sz w:val="32"/>
          <w:szCs w:val="32"/>
        </w:rPr>
        <w:t>6.1</w:t>
      </w:r>
      <w:r w:rsidRPr="002F42E3">
        <w:rPr>
          <w:rFonts w:ascii="Angsana New" w:hAnsi="Angsana New"/>
          <w:sz w:val="32"/>
          <w:szCs w:val="32"/>
          <w:cs/>
        </w:rPr>
        <w:t xml:space="preserve">, </w:t>
      </w:r>
      <w:r w:rsidRPr="002F42E3">
        <w:rPr>
          <w:rFonts w:ascii="Angsana New" w:hAnsi="Angsana New"/>
          <w:sz w:val="32"/>
          <w:szCs w:val="32"/>
        </w:rPr>
        <w:t>6</w:t>
      </w:r>
      <w:r w:rsidRPr="002F42E3">
        <w:rPr>
          <w:rFonts w:ascii="Angsana New" w:hAnsi="Angsana New"/>
          <w:sz w:val="32"/>
          <w:szCs w:val="32"/>
          <w:cs/>
        </w:rPr>
        <w:t xml:space="preserve">.2, </w:t>
      </w:r>
      <w:r w:rsidRPr="002F42E3">
        <w:rPr>
          <w:rFonts w:ascii="Angsana New" w:hAnsi="Angsana New"/>
          <w:sz w:val="32"/>
          <w:szCs w:val="32"/>
        </w:rPr>
        <w:t>6</w:t>
      </w:r>
      <w:r w:rsidRPr="002F42E3">
        <w:rPr>
          <w:rFonts w:ascii="Angsana New" w:hAnsi="Angsana New"/>
          <w:sz w:val="32"/>
          <w:szCs w:val="32"/>
          <w:cs/>
        </w:rPr>
        <w:t>.3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cs/>
        </w:rPr>
        <w:tab/>
        <w:t>มาตรฐานรอง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cs/>
        </w:rPr>
        <w:tab/>
      </w:r>
      <w:r w:rsidRPr="002F42E3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มาตรฐานที่ 4 </w:t>
      </w:r>
      <w:r w:rsidRPr="002F42E3">
        <w:rPr>
          <w:rFonts w:ascii="Angsana New" w:hAnsi="Angsana New"/>
          <w:sz w:val="32"/>
          <w:szCs w:val="32"/>
          <w:cs/>
        </w:rPr>
        <w:t>ตัวบ่งชี้ 4.3, 4.4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cs/>
        </w:rPr>
        <w:tab/>
        <w:t xml:space="preserve">              มาตรฐานที่ 3 </w:t>
      </w:r>
      <w:r w:rsidRPr="002F42E3">
        <w:rPr>
          <w:rFonts w:ascii="Angsana New" w:hAnsi="Angsana New"/>
          <w:sz w:val="32"/>
          <w:szCs w:val="32"/>
          <w:cs/>
        </w:rPr>
        <w:t xml:space="preserve">ตัวบ่งชี้  </w:t>
      </w:r>
      <w:r w:rsidRPr="002F42E3">
        <w:rPr>
          <w:rFonts w:ascii="Angsana New" w:hAnsi="Angsana New"/>
          <w:sz w:val="32"/>
          <w:szCs w:val="32"/>
        </w:rPr>
        <w:t>3.1</w:t>
      </w:r>
      <w:r w:rsidRPr="002F42E3">
        <w:rPr>
          <w:rFonts w:ascii="Angsana New" w:hAnsi="Angsana New"/>
          <w:sz w:val="32"/>
          <w:szCs w:val="32"/>
          <w:cs/>
        </w:rPr>
        <w:t>, 3.2, 3.3, 3.4,  3.5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2 </w:t>
      </w:r>
      <w:r w:rsidRPr="002F42E3">
        <w:rPr>
          <w:rFonts w:ascii="Angsana New" w:hAnsi="Angsana New"/>
          <w:sz w:val="32"/>
          <w:szCs w:val="32"/>
          <w:cs/>
        </w:rPr>
        <w:t xml:space="preserve">ตัวบ่งชี้ </w:t>
      </w:r>
      <w:r w:rsidRPr="002F42E3">
        <w:rPr>
          <w:rFonts w:ascii="Angsana New" w:hAnsi="Angsana New"/>
          <w:sz w:val="32"/>
          <w:szCs w:val="32"/>
        </w:rPr>
        <w:t xml:space="preserve">  2.1</w:t>
      </w:r>
      <w:r w:rsidRPr="002F42E3">
        <w:rPr>
          <w:rFonts w:ascii="Angsana New" w:hAnsi="Angsana New"/>
          <w:sz w:val="32"/>
          <w:szCs w:val="32"/>
          <w:cs/>
        </w:rPr>
        <w:t>,2.2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5 </w:t>
      </w:r>
      <w:r w:rsidRPr="002F42E3">
        <w:rPr>
          <w:rFonts w:ascii="Angsana New" w:hAnsi="Angsana New"/>
          <w:sz w:val="32"/>
          <w:szCs w:val="32"/>
          <w:cs/>
        </w:rPr>
        <w:t xml:space="preserve">ตัวบ่งชี้ </w:t>
      </w:r>
      <w:r w:rsidRPr="002F42E3">
        <w:rPr>
          <w:rFonts w:ascii="Angsana New" w:hAnsi="Angsana New"/>
          <w:sz w:val="32"/>
          <w:szCs w:val="32"/>
        </w:rPr>
        <w:t>5.1</w:t>
      </w:r>
      <w:r w:rsidRPr="002F42E3">
        <w:rPr>
          <w:rFonts w:ascii="Angsana New" w:hAnsi="Angsana New"/>
          <w:sz w:val="32"/>
          <w:szCs w:val="32"/>
          <w:cs/>
        </w:rPr>
        <w:t xml:space="preserve">, </w:t>
      </w:r>
      <w:r w:rsidRPr="002F42E3">
        <w:rPr>
          <w:rFonts w:ascii="Angsana New" w:hAnsi="Angsana New"/>
          <w:sz w:val="32"/>
          <w:szCs w:val="32"/>
        </w:rPr>
        <w:t>5</w:t>
      </w:r>
      <w:r w:rsidRPr="002F42E3">
        <w:rPr>
          <w:rFonts w:ascii="Angsana New" w:hAnsi="Angsana New"/>
          <w:sz w:val="32"/>
          <w:szCs w:val="32"/>
          <w:cs/>
        </w:rPr>
        <w:t>.2, 5.3, 5.4,  5.5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</w:t>
      </w:r>
      <w:r w:rsidRPr="002F42E3">
        <w:rPr>
          <w:rFonts w:ascii="Angsana New" w:hAnsi="Angsana New"/>
          <w:b/>
          <w:bCs/>
          <w:sz w:val="32"/>
          <w:szCs w:val="32"/>
        </w:rPr>
        <w:t>1</w:t>
      </w:r>
      <w:r w:rsidRPr="002F42E3">
        <w:rPr>
          <w:rFonts w:ascii="Angsana New" w:hAnsi="Angsana New"/>
          <w:sz w:val="32"/>
          <w:szCs w:val="32"/>
          <w:cs/>
        </w:rPr>
        <w:t xml:space="preserve">ตัวบ่งชี้   </w:t>
      </w:r>
      <w:r w:rsidRPr="002F42E3">
        <w:rPr>
          <w:rFonts w:ascii="Angsana New" w:hAnsi="Angsana New"/>
          <w:sz w:val="32"/>
          <w:szCs w:val="32"/>
        </w:rPr>
        <w:t xml:space="preserve">1.2 </w:t>
      </w:r>
      <w:r w:rsidRPr="002F42E3">
        <w:rPr>
          <w:rFonts w:ascii="Angsana New" w:hAnsi="Angsana New"/>
          <w:sz w:val="32"/>
          <w:szCs w:val="32"/>
          <w:cs/>
        </w:rPr>
        <w:t>, 1.3  ,1.4 ,1.5, 1.6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  <w:cs/>
        </w:rPr>
      </w:pPr>
    </w:p>
    <w:p w:rsidR="00616825" w:rsidRPr="002F42E3" w:rsidRDefault="00616825" w:rsidP="00CF4EA5">
      <w:pPr>
        <w:rPr>
          <w:rFonts w:ascii="Angsana New" w:eastAsia="Times New Roman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2F42E3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86"/>
      </w:tblGrid>
      <w:tr w:rsidR="00616825" w:rsidRPr="002F42E3">
        <w:tc>
          <w:tcPr>
            <w:tcW w:w="1728" w:type="dxa"/>
            <w:vAlign w:val="center"/>
          </w:tcPr>
          <w:p w:rsidR="00616825" w:rsidRPr="002F42E3" w:rsidRDefault="00616825" w:rsidP="002F42E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616825" w:rsidRPr="002F42E3" w:rsidRDefault="00616825" w:rsidP="002F42E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616825" w:rsidRDefault="00616825" w:rsidP="002F42E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616825" w:rsidRPr="002F42E3" w:rsidRDefault="00616825" w:rsidP="002F42E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616825" w:rsidRPr="002F42E3" w:rsidRDefault="00616825" w:rsidP="002F42E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616825" w:rsidRPr="002F42E3" w:rsidRDefault="00616825" w:rsidP="002F42E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616825" w:rsidRPr="002F42E3" w:rsidRDefault="00616825" w:rsidP="002F42E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vAlign w:val="center"/>
          </w:tcPr>
          <w:p w:rsidR="00616825" w:rsidRPr="002F42E3" w:rsidRDefault="00616825" w:rsidP="002F42E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616825" w:rsidRPr="002F42E3">
        <w:trPr>
          <w:trHeight w:val="1691"/>
        </w:trPr>
        <w:tc>
          <w:tcPr>
            <w:tcW w:w="1728" w:type="dxa"/>
          </w:tcPr>
          <w:p w:rsidR="00616825" w:rsidRPr="002F42E3" w:rsidRDefault="00616825" w:rsidP="00CF4E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  <w:p w:rsidR="00616825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จัดเตรียมวัสดุ</w:t>
            </w:r>
          </w:p>
          <w:p w:rsidR="00616825" w:rsidRPr="002F42E3" w:rsidRDefault="00616825" w:rsidP="00CF4E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>ฝึกงานนักเรียน</w:t>
            </w:r>
          </w:p>
          <w:p w:rsidR="00616825" w:rsidRPr="002F42E3" w:rsidRDefault="00616825" w:rsidP="00CF4E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16825" w:rsidRPr="002F42E3" w:rsidRDefault="00616825" w:rsidP="00CF4E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616825" w:rsidRPr="002F42E3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eastAsia="Times New Roman" w:hAnsi="Angsana New"/>
                <w:sz w:val="32"/>
                <w:szCs w:val="32"/>
              </w:rPr>
              <w:t>1.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 สำรวจและทำแผนงบประมาณกำหนดรายการวัสดุอุปกรณ์ </w:t>
            </w:r>
          </w:p>
          <w:p w:rsidR="00616825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2. บันทึกเสนอจัดซื้อ</w:t>
            </w:r>
          </w:p>
          <w:p w:rsidR="00616825" w:rsidRPr="002F42E3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3.</w:t>
            </w:r>
            <w:r>
              <w:rPr>
                <w:rFonts w:ascii="Angsana New" w:hAnsi="Angsana New"/>
                <w:sz w:val="32"/>
                <w:szCs w:val="32"/>
                <w:cs/>
              </w:rPr>
              <w:t>นักเรียนฝึกปฏิบัติ</w:t>
            </w:r>
          </w:p>
        </w:tc>
        <w:tc>
          <w:tcPr>
            <w:tcW w:w="2160" w:type="dxa"/>
          </w:tcPr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16 พ.ค. </w:t>
            </w:r>
            <w:r>
              <w:rPr>
                <w:rFonts w:ascii="Angsana New" w:hAnsi="Angsana New"/>
                <w:sz w:val="32"/>
                <w:szCs w:val="32"/>
              </w:rPr>
              <w:t>58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-31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616825" w:rsidRPr="002F42E3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ind w:right="-99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616825" w:rsidRPr="002F42E3" w:rsidRDefault="00616825" w:rsidP="00CF4EA5">
            <w:pPr>
              <w:ind w:right="-99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616825" w:rsidRPr="002F42E3" w:rsidRDefault="00616825" w:rsidP="00CF4EA5">
            <w:pPr>
              <w:ind w:right="-99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  <w:p w:rsidR="00616825" w:rsidRPr="002F42E3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616825" w:rsidRPr="002F42E3" w:rsidRDefault="00616825" w:rsidP="00CF4EA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616825" w:rsidRPr="00020F9F" w:rsidRDefault="00616825" w:rsidP="00CF4EA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35,645</w:t>
            </w:r>
          </w:p>
        </w:tc>
        <w:tc>
          <w:tcPr>
            <w:tcW w:w="1286" w:type="dxa"/>
          </w:tcPr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นายอดุล   หลวงแนม </w:t>
            </w:r>
          </w:p>
          <w:p w:rsidR="00616825" w:rsidRDefault="00616825" w:rsidP="00EF2C00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ว่าที่ร้อยตรี สุชีพ  </w:t>
            </w:r>
          </w:p>
          <w:p w:rsidR="00616825" w:rsidRDefault="00616825" w:rsidP="00EF2C00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ทอง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มาก</w:t>
            </w: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6825" w:rsidRPr="002F42E3">
        <w:trPr>
          <w:trHeight w:val="331"/>
        </w:trPr>
        <w:tc>
          <w:tcPr>
            <w:tcW w:w="7488" w:type="dxa"/>
            <w:gridSpan w:val="4"/>
          </w:tcPr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080" w:type="dxa"/>
          </w:tcPr>
          <w:p w:rsidR="00616825" w:rsidRPr="002F42E3" w:rsidRDefault="00616825" w:rsidP="00CF4EA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35,645</w:t>
            </w:r>
          </w:p>
        </w:tc>
        <w:tc>
          <w:tcPr>
            <w:tcW w:w="1286" w:type="dxa"/>
          </w:tcPr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616825" w:rsidRPr="002F42E3" w:rsidRDefault="00616825" w:rsidP="00CF4EA5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2F42E3">
        <w:rPr>
          <w:rFonts w:ascii="Angsana New" w:eastAsia="Times New Roman" w:hAnsi="Angsana New"/>
          <w:b/>
          <w:bCs/>
          <w:sz w:val="32"/>
          <w:szCs w:val="32"/>
        </w:rPr>
        <w:t xml:space="preserve">5.  </w:t>
      </w:r>
      <w:r w:rsidRPr="002F42E3">
        <w:rPr>
          <w:rFonts w:hint="cs"/>
          <w:b/>
          <w:bCs/>
          <w:sz w:val="32"/>
          <w:szCs w:val="32"/>
          <w:cs/>
        </w:rPr>
        <w:t>งบประมาณ</w:t>
      </w:r>
    </w:p>
    <w:p w:rsidR="00616825" w:rsidRPr="002F42E3" w:rsidRDefault="00616825" w:rsidP="00CF4EA5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cs/>
        </w:rPr>
        <w:t xml:space="preserve">เงินงบประมาณ  </w:t>
      </w:r>
      <w:r>
        <w:rPr>
          <w:rFonts w:ascii="Angsana New" w:hAnsi="Angsana New"/>
          <w:b/>
          <w:bCs/>
          <w:sz w:val="32"/>
          <w:szCs w:val="32"/>
        </w:rPr>
        <w:t xml:space="preserve">35,645 </w:t>
      </w:r>
      <w:r w:rsidRPr="002F42E3">
        <w:rPr>
          <w:rFonts w:ascii="Angsana New" w:hAnsi="Angsana New"/>
          <w:b/>
          <w:bCs/>
          <w:sz w:val="32"/>
          <w:szCs w:val="32"/>
          <w:cs/>
        </w:rPr>
        <w:t>บาท</w:t>
      </w:r>
    </w:p>
    <w:p w:rsidR="00616825" w:rsidRPr="002F42E3" w:rsidRDefault="00616825" w:rsidP="00CF4EA5">
      <w:pPr>
        <w:jc w:val="both"/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</w:rPr>
        <w:tab/>
      </w:r>
      <w:r w:rsidRPr="002F42E3">
        <w:rPr>
          <w:rFonts w:ascii="Angsana New" w:hAnsi="Angsana New"/>
          <w:b/>
          <w:bCs/>
          <w:sz w:val="32"/>
          <w:szCs w:val="32"/>
          <w:cs/>
        </w:rPr>
        <w:t xml:space="preserve">บุคลากร </w:t>
      </w:r>
    </w:p>
    <w:p w:rsidR="00616825" w:rsidRPr="002F42E3" w:rsidRDefault="00616825" w:rsidP="00CF4EA5">
      <w:pPr>
        <w:ind w:left="720" w:firstLine="720"/>
        <w:jc w:val="both"/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>ครู  2  คน</w:t>
      </w:r>
    </w:p>
    <w:p w:rsidR="00616825" w:rsidRPr="002F42E3" w:rsidRDefault="00616825" w:rsidP="00CF4EA5">
      <w:pPr>
        <w:ind w:left="720" w:firstLine="720"/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 xml:space="preserve">นักเรียน  </w:t>
      </w:r>
      <w:r w:rsidRPr="002F42E3">
        <w:rPr>
          <w:rFonts w:ascii="Angsana New" w:hAnsi="Angsana New"/>
          <w:sz w:val="32"/>
          <w:szCs w:val="32"/>
        </w:rPr>
        <w:t xml:space="preserve">900  </w:t>
      </w:r>
      <w:r w:rsidRPr="002F42E3">
        <w:rPr>
          <w:rFonts w:ascii="Angsana New" w:hAnsi="Angsana New"/>
          <w:sz w:val="32"/>
          <w:szCs w:val="32"/>
          <w:cs/>
        </w:rPr>
        <w:t>คน</w:t>
      </w:r>
    </w:p>
    <w:p w:rsidR="00616825" w:rsidRDefault="00616825" w:rsidP="00CF4EA5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2F42E3">
        <w:rPr>
          <w:rFonts w:ascii="Angsana New" w:eastAsia="Times New Roman" w:hAnsi="Angsana New"/>
          <w:b/>
          <w:bCs/>
          <w:sz w:val="32"/>
          <w:szCs w:val="32"/>
        </w:rPr>
        <w:t xml:space="preserve">6.  </w:t>
      </w:r>
      <w:r w:rsidRPr="002F42E3">
        <w:rPr>
          <w:rFonts w:hint="cs"/>
          <w:b/>
          <w:bCs/>
          <w:sz w:val="32"/>
          <w:szCs w:val="32"/>
          <w:cs/>
        </w:rPr>
        <w:t>การประเมินผล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148"/>
      </w:tblGrid>
      <w:tr w:rsidR="00616825" w:rsidRPr="002F42E3">
        <w:tc>
          <w:tcPr>
            <w:tcW w:w="5529" w:type="dxa"/>
          </w:tcPr>
          <w:p w:rsidR="00616825" w:rsidRPr="002F42E3" w:rsidRDefault="00616825" w:rsidP="00CF4EA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2F42E3">
              <w:rPr>
                <w:rFonts w:hint="cs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616825" w:rsidRPr="002F42E3" w:rsidRDefault="00616825" w:rsidP="00CF4EA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2F42E3">
              <w:rPr>
                <w:rFonts w:hint="cs"/>
                <w:sz w:val="32"/>
                <w:szCs w:val="32"/>
                <w:cs/>
              </w:rPr>
              <w:t>วิธีวัด</w:t>
            </w:r>
            <w:r w:rsidRPr="002F42E3">
              <w:rPr>
                <w:rFonts w:ascii="Angsana New" w:eastAsia="Times New Roman" w:hAnsi="Angsana New"/>
                <w:sz w:val="32"/>
                <w:szCs w:val="32"/>
              </w:rPr>
              <w:t>/</w:t>
            </w:r>
            <w:r w:rsidRPr="002F42E3">
              <w:rPr>
                <w:rFonts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616825" w:rsidRPr="002F42E3" w:rsidRDefault="00616825" w:rsidP="00CF4EA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2F42E3">
              <w:rPr>
                <w:rFonts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16825" w:rsidRPr="002F42E3">
        <w:trPr>
          <w:trHeight w:val="1152"/>
        </w:trPr>
        <w:tc>
          <w:tcPr>
            <w:tcW w:w="5529" w:type="dxa"/>
          </w:tcPr>
          <w:p w:rsidR="00616825" w:rsidRPr="002F42E3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hint="cs"/>
                <w:b/>
                <w:bCs/>
                <w:sz w:val="32"/>
                <w:szCs w:val="32"/>
                <w:cs/>
              </w:rPr>
              <w:t>ผลผลิต</w:t>
            </w:r>
            <w:r w:rsidRPr="002F42E3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Pr="002F42E3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 Outputs )</w:t>
            </w:r>
          </w:p>
          <w:p w:rsidR="00616825" w:rsidRPr="002F42E3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 xml:space="preserve">     1. </w:t>
            </w:r>
            <w:r w:rsidRPr="002F42E3">
              <w:rPr>
                <w:rFonts w:hint="cs"/>
                <w:sz w:val="32"/>
                <w:szCs w:val="32"/>
                <w:cs/>
              </w:rPr>
              <w:t>ครู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จัดกิจกรรมการเรียนรู้ด้วยการฝึกทักษะปฏิบัติ </w:t>
            </w:r>
            <w:r w:rsidRPr="002F42E3">
              <w:rPr>
                <w:rFonts w:hint="cs"/>
                <w:sz w:val="32"/>
                <w:szCs w:val="32"/>
                <w:cs/>
              </w:rPr>
              <w:t>ส่งเสริมการเรียนรู้ของผู้เรียน</w:t>
            </w:r>
          </w:p>
          <w:p w:rsidR="00616825" w:rsidRPr="002F42E3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 xml:space="preserve">     2. 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>นักเรียนทุกคน</w:t>
            </w:r>
            <w:r w:rsidRPr="002F42E3">
              <w:rPr>
                <w:rFonts w:hint="cs"/>
                <w:sz w:val="32"/>
                <w:szCs w:val="32"/>
                <w:cs/>
              </w:rPr>
              <w:t>ที่เรียนวิชางานอุตสาหกรรม</w:t>
            </w:r>
          </w:p>
        </w:tc>
        <w:tc>
          <w:tcPr>
            <w:tcW w:w="1985" w:type="dxa"/>
          </w:tcPr>
          <w:p w:rsidR="00616825" w:rsidRPr="002F42E3" w:rsidRDefault="00616825" w:rsidP="00CF4EA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2F42E3">
              <w:rPr>
                <w:rFonts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</w:tcPr>
          <w:p w:rsidR="00616825" w:rsidRPr="002F42E3" w:rsidRDefault="00616825" w:rsidP="00CF4EA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2F42E3">
              <w:rPr>
                <w:rFonts w:hint="cs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616825" w:rsidRPr="002F42E3">
        <w:trPr>
          <w:trHeight w:val="1691"/>
        </w:trPr>
        <w:tc>
          <w:tcPr>
            <w:tcW w:w="5529" w:type="dxa"/>
          </w:tcPr>
          <w:p w:rsidR="00616825" w:rsidRPr="002F42E3" w:rsidRDefault="00616825" w:rsidP="00CF4EA5">
            <w:pPr>
              <w:pStyle w:val="BodyTextIndent"/>
              <w:rPr>
                <w:rFonts w:ascii="Angsana New" w:hAnsi="Angsana New"/>
                <w:b/>
                <w:bCs/>
              </w:rPr>
            </w:pPr>
            <w:r w:rsidRPr="002F42E3">
              <w:rPr>
                <w:b/>
                <w:bCs/>
                <w:cs/>
              </w:rPr>
              <w:t xml:space="preserve">ผลลัพธ์ </w:t>
            </w:r>
            <w:r w:rsidRPr="002F42E3">
              <w:rPr>
                <w:rFonts w:ascii="Angsana New" w:hAnsi="Angsana New"/>
                <w:b/>
                <w:bCs/>
              </w:rPr>
              <w:t>(Outcomes)</w:t>
            </w:r>
          </w:p>
          <w:p w:rsidR="00616825" w:rsidRPr="002F42E3" w:rsidRDefault="00616825" w:rsidP="00CF4EA5">
            <w:pPr>
              <w:pStyle w:val="BodyTextIndent"/>
              <w:rPr>
                <w:rFonts w:ascii="Angsana New" w:hAnsi="Angsana New"/>
                <w:b/>
                <w:bCs/>
              </w:rPr>
            </w:pPr>
            <w:r w:rsidRPr="002F42E3">
              <w:rPr>
                <w:rFonts w:ascii="Angsana New" w:hAnsi="Angsana New"/>
              </w:rPr>
              <w:t xml:space="preserve">1. </w:t>
            </w:r>
            <w:r w:rsidRPr="002F42E3">
              <w:rPr>
                <w:cs/>
              </w:rPr>
              <w:t>นักเรียนสามารถเรียนรู้ด้วยตนเองอย่างเป็นระบบสามารถเรียนรู้กับผู้อื่นได้ดี มีความสุข สามารถแก้ปัญหาได้ มีการฝึกฝนอย่างต่อเนื่องจะทำให้ผลสัมฤทธิ์ทางการเรียนสูงขึ้น</w:t>
            </w:r>
          </w:p>
          <w:p w:rsidR="00616825" w:rsidRPr="002F42E3" w:rsidRDefault="00616825" w:rsidP="00CF4EA5">
            <w:pPr>
              <w:pStyle w:val="BodyTextIndent"/>
              <w:rPr>
                <w:rFonts w:ascii="Angsana New" w:hAnsi="Angsana New"/>
              </w:rPr>
            </w:pPr>
            <w:r w:rsidRPr="002F42E3">
              <w:rPr>
                <w:cs/>
              </w:rPr>
              <w:t>2.ครูผู้สอนจัดกิจกรรมการเรียนรู้ที่ยึดผู้เรียนเป็นสำคัญ</w:t>
            </w:r>
          </w:p>
          <w:p w:rsidR="00616825" w:rsidRPr="002F42E3" w:rsidRDefault="00616825" w:rsidP="00CF4EA5">
            <w:pPr>
              <w:pStyle w:val="BodyTextIndent"/>
              <w:rPr>
                <w:rFonts w:ascii="Angsana New" w:hAnsi="Angsana New"/>
                <w:b/>
                <w:bCs/>
              </w:rPr>
            </w:pPr>
            <w:r w:rsidRPr="002F42E3">
              <w:rPr>
                <w:cs/>
              </w:rPr>
              <w:t xml:space="preserve">     3. พัฒนารูปแบบการจัดกิจกรรมการเรียนการสอนอย่างต่อเนื่อง</w:t>
            </w:r>
          </w:p>
          <w:p w:rsidR="00616825" w:rsidRPr="002F42E3" w:rsidRDefault="00616825" w:rsidP="00CF4EA5">
            <w:pPr>
              <w:pStyle w:val="BodyTextIndent"/>
              <w:rPr>
                <w:rFonts w:ascii="Angsana New" w:hAnsi="Angsana New"/>
                <w:b/>
                <w:bCs/>
              </w:rPr>
            </w:pPr>
            <w:r w:rsidRPr="002F42E3">
              <w:rPr>
                <w:cs/>
              </w:rPr>
              <w:t xml:space="preserve">     4. โรงเรียนจึงได้พัฒนาปรับเปลี่ยนบทบาทกระบวนการเรียนการสอนให้ไปในแนวทางส่งเสริมกระบวนการคิด การแก้ปัญหา</w:t>
            </w:r>
          </w:p>
        </w:tc>
        <w:tc>
          <w:tcPr>
            <w:tcW w:w="1985" w:type="dxa"/>
          </w:tcPr>
          <w:p w:rsidR="00616825" w:rsidRPr="002F42E3" w:rsidRDefault="00616825" w:rsidP="00CF4EA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2F42E3">
              <w:rPr>
                <w:rFonts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</w:tcPr>
          <w:p w:rsidR="00616825" w:rsidRPr="002F42E3" w:rsidRDefault="00616825" w:rsidP="00CF4EA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2F42E3">
              <w:rPr>
                <w:rFonts w:hint="cs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2F42E3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>ครูสามารถจัดการเรียนการสอนและส่งเสริมการเรียนรู้ที่ยึดผู้เรียนเป็นสำคัญและนักเรียนมีความรู้มีทักษะและประสบการณ์ในการปฏิบัติงานช่างอุตสาหกรรม จำนวนร้อยละ  80</w:t>
      </w: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</w:rPr>
        <w:tab/>
      </w:r>
      <w:r w:rsidRPr="002F42E3">
        <w:rPr>
          <w:rFonts w:ascii="Angsana New" w:hAnsi="Angsana New"/>
          <w:sz w:val="32"/>
          <w:szCs w:val="32"/>
        </w:rPr>
        <w:tab/>
      </w:r>
      <w:r w:rsidRPr="002F42E3">
        <w:rPr>
          <w:rFonts w:ascii="Angsana New" w:hAnsi="Angsana New"/>
          <w:sz w:val="32"/>
          <w:szCs w:val="32"/>
        </w:rPr>
        <w:tab/>
      </w:r>
      <w:r w:rsidRPr="002F42E3">
        <w:rPr>
          <w:rFonts w:ascii="Angsana New" w:hAnsi="Angsana New"/>
          <w:sz w:val="32"/>
          <w:szCs w:val="32"/>
          <w:cs/>
        </w:rPr>
        <w:t xml:space="preserve">ผู้เสนอโครงการ    </w:t>
      </w: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</w:rPr>
        <w:t xml:space="preserve"> (</w:t>
      </w:r>
      <w:r w:rsidRPr="002F42E3">
        <w:rPr>
          <w:rFonts w:ascii="Angsana New" w:hAnsi="Angsana New"/>
          <w:sz w:val="32"/>
          <w:szCs w:val="32"/>
          <w:cs/>
        </w:rPr>
        <w:t>นายอดุล  หลวงแนม  ว่าที่ร้อยตรีสุชีพ  ทองมาก</w:t>
      </w:r>
      <w:r w:rsidRPr="002F42E3">
        <w:rPr>
          <w:rFonts w:ascii="Angsana New" w:hAnsi="Angsana New"/>
          <w:sz w:val="32"/>
          <w:szCs w:val="32"/>
        </w:rPr>
        <w:t xml:space="preserve">)                          </w:t>
      </w: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ab/>
      </w:r>
      <w:r w:rsidRPr="002F42E3">
        <w:rPr>
          <w:rFonts w:ascii="Angsana New" w:hAnsi="Angsana New"/>
          <w:sz w:val="32"/>
          <w:szCs w:val="32"/>
          <w:cs/>
        </w:rPr>
        <w:tab/>
      </w: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ab/>
        <w:t xml:space="preserve"> ผู้เห็นชอบโครงการผู้เห็นชอบโครงการ </w:t>
      </w:r>
      <w:r w:rsidRPr="002F42E3">
        <w:rPr>
          <w:rFonts w:ascii="Angsana New" w:hAnsi="Angsana New"/>
          <w:sz w:val="32"/>
          <w:szCs w:val="32"/>
        </w:rPr>
        <w:br/>
      </w: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</w:rPr>
        <w:t xml:space="preserve"> ()</w:t>
      </w:r>
      <w:r w:rsidRPr="002F42E3">
        <w:rPr>
          <w:rFonts w:ascii="Angsana New" w:hAnsi="Angsana New"/>
          <w:sz w:val="32"/>
          <w:szCs w:val="32"/>
        </w:rPr>
        <w:tab/>
      </w:r>
      <w:r w:rsidRPr="002F42E3">
        <w:rPr>
          <w:rFonts w:ascii="Angsana New" w:hAnsi="Angsana New"/>
          <w:sz w:val="32"/>
          <w:szCs w:val="32"/>
        </w:rPr>
        <w:tab/>
      </w:r>
      <w:r w:rsidRPr="002F42E3">
        <w:rPr>
          <w:rFonts w:ascii="Angsana New" w:hAnsi="Angsana New"/>
          <w:sz w:val="32"/>
          <w:szCs w:val="32"/>
        </w:rPr>
        <w:tab/>
      </w:r>
      <w:r w:rsidRPr="002F42E3">
        <w:rPr>
          <w:rFonts w:ascii="Angsana New" w:hAnsi="Angsana New"/>
          <w:sz w:val="32"/>
          <w:szCs w:val="32"/>
        </w:rPr>
        <w:tab/>
        <w:t xml:space="preserve">  ()</w:t>
      </w:r>
    </w:p>
    <w:p w:rsidR="00616825" w:rsidRDefault="00616825" w:rsidP="0001512C">
      <w:pPr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ab/>
      </w:r>
      <w:r w:rsidRPr="002F42E3">
        <w:rPr>
          <w:rFonts w:ascii="Angsana New" w:hAnsi="Angsana New"/>
          <w:sz w:val="32"/>
          <w:szCs w:val="32"/>
          <w:cs/>
        </w:rPr>
        <w:tab/>
      </w:r>
      <w:r w:rsidRPr="002F42E3">
        <w:rPr>
          <w:rFonts w:ascii="Angsana New" w:hAnsi="Angsana New"/>
          <w:sz w:val="32"/>
          <w:szCs w:val="32"/>
          <w:cs/>
        </w:rPr>
        <w:tab/>
      </w:r>
    </w:p>
    <w:p w:rsidR="00616825" w:rsidRDefault="00616825" w:rsidP="0001512C">
      <w:pPr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 xml:space="preserve">   รองผู้อำนวยการฝ่ายวิชาการ</w:t>
      </w:r>
    </w:p>
    <w:p w:rsidR="00616825" w:rsidRDefault="00616825" w:rsidP="0001512C">
      <w:pPr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>ผู้อนุมัติโครงการ</w:t>
      </w:r>
    </w:p>
    <w:p w:rsidR="00616825" w:rsidRPr="002F42E3" w:rsidRDefault="00616825" w:rsidP="0001512C">
      <w:pPr>
        <w:ind w:left="3600" w:firstLine="720"/>
        <w:rPr>
          <w:rFonts w:ascii="Angsana New" w:hAnsi="Angsana New"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</w:rPr>
        <w:t xml:space="preserve">                                                                 (</w:t>
      </w:r>
      <w:r w:rsidRPr="002F42E3">
        <w:rPr>
          <w:rFonts w:ascii="Angsana New" w:hAnsi="Angsana New"/>
          <w:sz w:val="32"/>
          <w:szCs w:val="32"/>
          <w:cs/>
        </w:rPr>
        <w:t>นาย</w:t>
      </w:r>
      <w:r w:rsidRPr="002F42E3">
        <w:rPr>
          <w:rFonts w:ascii="Angsana New" w:hAnsi="Angsana New"/>
          <w:sz w:val="32"/>
          <w:szCs w:val="32"/>
        </w:rPr>
        <w:t>)</w:t>
      </w: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sz w:val="32"/>
          <w:szCs w:val="32"/>
          <w:cs/>
        </w:rPr>
        <w:t>ผู้อำนวยการโรงเรียนศรีสำโรงชนูปถัมภ์</w:t>
      </w: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Default="00616825" w:rsidP="00CF4EA5">
      <w:pPr>
        <w:rPr>
          <w:rFonts w:ascii="Angsana New" w:hAnsi="Angsana New"/>
          <w:sz w:val="32"/>
          <w:szCs w:val="32"/>
        </w:rPr>
      </w:pPr>
    </w:p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u w:val="single"/>
          <w:cs/>
        </w:rPr>
        <w:t>บัญชีรายละเอียดวัสดุ</w:t>
      </w:r>
      <w:r w:rsidRPr="002F42E3">
        <w:rPr>
          <w:rFonts w:ascii="Angsana New" w:hAnsi="Angsana New"/>
          <w:b/>
          <w:bCs/>
          <w:sz w:val="32"/>
          <w:szCs w:val="32"/>
          <w:u w:val="single"/>
        </w:rPr>
        <w:t>/</w:t>
      </w:r>
      <w:r w:rsidRPr="002F42E3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อุปกรณ์ประกอบโครงการ </w:t>
      </w:r>
      <w:r w:rsidRPr="002F42E3">
        <w:rPr>
          <w:rFonts w:ascii="Angsana New" w:hAnsi="Angsana New"/>
          <w:b/>
          <w:bCs/>
          <w:sz w:val="32"/>
          <w:szCs w:val="32"/>
        </w:rPr>
        <w:t xml:space="preserve"> (</w:t>
      </w:r>
      <w:r w:rsidRPr="002F42E3">
        <w:rPr>
          <w:rFonts w:ascii="Angsana New" w:hAnsi="Angsana New"/>
          <w:b/>
          <w:bCs/>
          <w:sz w:val="32"/>
          <w:szCs w:val="32"/>
          <w:cs/>
        </w:rPr>
        <w:t>แยกตามกิจกรรม</w:t>
      </w:r>
      <w:r w:rsidRPr="002F42E3">
        <w:rPr>
          <w:rFonts w:ascii="Angsana New" w:hAnsi="Angsana New"/>
          <w:b/>
          <w:bCs/>
          <w:sz w:val="32"/>
          <w:szCs w:val="32"/>
        </w:rPr>
        <w:t>)</w:t>
      </w:r>
    </w:p>
    <w:p w:rsidR="00616825" w:rsidRPr="002F42E3" w:rsidRDefault="00616825" w:rsidP="00276273">
      <w:pPr>
        <w:tabs>
          <w:tab w:val="left" w:pos="3990"/>
        </w:tabs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2F42E3">
        <w:rPr>
          <w:rFonts w:ascii="Angsana New" w:hAnsi="Angsana New"/>
          <w:b/>
          <w:bCs/>
          <w:sz w:val="32"/>
          <w:szCs w:val="32"/>
          <w:u w:val="single"/>
        </w:rPr>
        <w:t xml:space="preserve">1  </w:t>
      </w:r>
      <w:r w:rsidRPr="002F42E3">
        <w:rPr>
          <w:rFonts w:ascii="Angsana New" w:hAnsi="Angsana New"/>
          <w:sz w:val="32"/>
          <w:szCs w:val="32"/>
          <w:cs/>
        </w:rPr>
        <w:t>จัดเตรียมวัสดุฝึกงานนักเรียน</w:t>
      </w:r>
      <w:r>
        <w:rPr>
          <w:rFonts w:ascii="Angsana New" w:hAnsi="Angsana New"/>
          <w:sz w:val="32"/>
          <w:szCs w:val="32"/>
        </w:rPr>
        <w:tab/>
      </w:r>
    </w:p>
    <w:tbl>
      <w:tblPr>
        <w:tblW w:w="98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104"/>
        <w:gridCol w:w="1620"/>
        <w:gridCol w:w="1440"/>
        <w:gridCol w:w="1083"/>
        <w:gridCol w:w="1643"/>
      </w:tblGrid>
      <w:tr w:rsidR="00616825" w:rsidRPr="002F42E3">
        <w:tc>
          <w:tcPr>
            <w:tcW w:w="1008" w:type="dxa"/>
          </w:tcPr>
          <w:p w:rsidR="00616825" w:rsidRPr="002F42E3" w:rsidRDefault="00616825" w:rsidP="00CF4E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616825" w:rsidRPr="002F42E3" w:rsidRDefault="00616825" w:rsidP="00CF4E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616825" w:rsidRPr="002F42E3" w:rsidRDefault="00616825" w:rsidP="00CF4E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616825" w:rsidRPr="002F42E3" w:rsidRDefault="00616825" w:rsidP="00CF4E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616825" w:rsidRPr="002F42E3" w:rsidRDefault="00616825" w:rsidP="00CF4E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616825" w:rsidRPr="002F42E3" w:rsidRDefault="00616825" w:rsidP="00CF4E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16825" w:rsidRPr="002F42E3">
        <w:trPr>
          <w:trHeight w:val="501"/>
        </w:trPr>
        <w:tc>
          <w:tcPr>
            <w:tcW w:w="1008" w:type="dxa"/>
          </w:tcPr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616825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616825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616825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616825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616825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616825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14</w:t>
            </w:r>
          </w:p>
          <w:p w:rsidR="00616825" w:rsidRDefault="00616825" w:rsidP="00A04DD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  <w:p w:rsidR="00616825" w:rsidRDefault="00616825" w:rsidP="00A04DD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616825" w:rsidRDefault="00616825" w:rsidP="00A04DD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  <w:p w:rsidR="00616825" w:rsidRDefault="00616825" w:rsidP="00A04DD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  <w:p w:rsidR="00616825" w:rsidRDefault="00616825" w:rsidP="00A04DD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  <w:p w:rsidR="00616825" w:rsidRPr="002F42E3" w:rsidRDefault="00616825" w:rsidP="00A04DD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04" w:type="dxa"/>
          </w:tcPr>
          <w:p w:rsidR="00616825" w:rsidRPr="00E57AF7" w:rsidRDefault="00616825" w:rsidP="00CF4EA5">
            <w:pPr>
              <w:tabs>
                <w:tab w:val="left" w:pos="420"/>
                <w:tab w:val="left" w:pos="12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F42E3">
              <w:rPr>
                <w:rFonts w:ascii="Angsana New" w:hAnsi="Angsana New"/>
                <w:sz w:val="32"/>
                <w:szCs w:val="32"/>
                <w:u w:val="single"/>
                <w:cs/>
              </w:rPr>
              <w:t>วิชางานปูน</w:t>
            </w:r>
            <w:r w:rsidRPr="00E57AF7">
              <w:rPr>
                <w:rFonts w:ascii="Angsana New" w:hAnsi="Angsana New"/>
                <w:sz w:val="32"/>
                <w:szCs w:val="32"/>
                <w:cs/>
              </w:rPr>
              <w:t>(ครูอดุล)</w:t>
            </w:r>
          </w:p>
          <w:p w:rsidR="00616825" w:rsidRPr="0000132B" w:rsidRDefault="00616825" w:rsidP="00CF4E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0132B">
              <w:rPr>
                <w:rFonts w:ascii="Angsana New" w:hAnsi="Angsana New"/>
                <w:sz w:val="32"/>
                <w:szCs w:val="32"/>
                <w:cs/>
              </w:rPr>
              <w:t>ปูน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ซีเมนต์</w:t>
            </w:r>
          </w:p>
          <w:p w:rsidR="00616825" w:rsidRPr="00880040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  <w:r w:rsidRPr="00880040">
              <w:rPr>
                <w:rFonts w:ascii="Angsana New" w:hAnsi="Angsana New"/>
                <w:sz w:val="32"/>
                <w:szCs w:val="32"/>
                <w:cs/>
              </w:rPr>
              <w:t>อิฐมอญ</w:t>
            </w:r>
          </w:p>
          <w:p w:rsidR="00616825" w:rsidRPr="002F42E3" w:rsidRDefault="00616825" w:rsidP="00CF4EA5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F42E3">
              <w:rPr>
                <w:rFonts w:ascii="Angsana New" w:hAnsi="Angsana New"/>
                <w:sz w:val="32"/>
                <w:szCs w:val="32"/>
                <w:u w:val="single"/>
                <w:cs/>
              </w:rPr>
              <w:t>วิชางาน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ช่าง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(ครูสุชีพ)</w:t>
            </w:r>
          </w:p>
          <w:p w:rsidR="00616825" w:rsidRDefault="00616825" w:rsidP="00CF4EA5">
            <w:pPr>
              <w:tabs>
                <w:tab w:val="left" w:pos="420"/>
                <w:tab w:val="left" w:pos="12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เหล็กเส้นกลม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มิล.</w:t>
            </w:r>
          </w:p>
          <w:p w:rsidR="00616825" w:rsidRPr="00250346" w:rsidRDefault="00616825" w:rsidP="00CF4EA5">
            <w:pPr>
              <w:tabs>
                <w:tab w:val="left" w:pos="420"/>
                <w:tab w:val="left" w:pos="12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เหล็กเส้นแบนกว้าง </w:t>
            </w:r>
            <w:r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มิล.</w:t>
            </w:r>
          </w:p>
          <w:p w:rsidR="00616825" w:rsidRDefault="00616825" w:rsidP="00CF4EA5">
            <w:pPr>
              <w:tabs>
                <w:tab w:val="left" w:pos="420"/>
                <w:tab w:val="left" w:pos="1260"/>
              </w:tabs>
              <w:rPr>
                <w:rFonts w:ascii="Angsana New" w:hAnsi="Angsana New"/>
                <w:sz w:val="32"/>
                <w:szCs w:val="32"/>
              </w:rPr>
            </w:pPr>
            <w:r w:rsidRPr="00604E72">
              <w:rPr>
                <w:rFonts w:ascii="Angsana New" w:hAnsi="Angsana New"/>
                <w:sz w:val="32"/>
                <w:szCs w:val="32"/>
                <w:cs/>
              </w:rPr>
              <w:t>กรรไกรตัดเหล็กเส้น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ขนาด</w:t>
            </w:r>
            <w:r w:rsidRPr="00604E72">
              <w:rPr>
                <w:rFonts w:ascii="Angsana New" w:hAnsi="Angsana New"/>
                <w:sz w:val="32"/>
                <w:szCs w:val="32"/>
                <w:cs/>
              </w:rPr>
              <w:t>ใหญ่</w:t>
            </w:r>
          </w:p>
          <w:p w:rsidR="00616825" w:rsidRPr="00604E72" w:rsidRDefault="00616825" w:rsidP="00CF4EA5">
            <w:pPr>
              <w:tabs>
                <w:tab w:val="left" w:pos="420"/>
                <w:tab w:val="left" w:pos="1260"/>
              </w:tabs>
              <w:rPr>
                <w:rFonts w:ascii="Angsana New" w:hAnsi="Angsana New"/>
                <w:sz w:val="32"/>
                <w:szCs w:val="32"/>
              </w:rPr>
            </w:pPr>
            <w:r w:rsidRPr="00604E72">
              <w:rPr>
                <w:rFonts w:ascii="Angsana New" w:hAnsi="Angsana New"/>
                <w:sz w:val="32"/>
                <w:szCs w:val="32"/>
                <w:cs/>
              </w:rPr>
              <w:t>ใบเลื่อยตัดเหล็กอย่างดี</w:t>
            </w:r>
          </w:p>
          <w:p w:rsidR="00616825" w:rsidRPr="00CE4684" w:rsidRDefault="00616825" w:rsidP="00CF4EA5">
            <w:pPr>
              <w:tabs>
                <w:tab w:val="left" w:pos="420"/>
                <w:tab w:val="left" w:pos="12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F42E3">
              <w:rPr>
                <w:rFonts w:ascii="Angsana New" w:hAnsi="Angsana New"/>
                <w:sz w:val="32"/>
                <w:szCs w:val="32"/>
                <w:u w:val="single"/>
                <w:cs/>
              </w:rPr>
              <w:t>งานเขียนแบบ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ครูสุชีพ)</w:t>
            </w:r>
          </w:p>
          <w:p w:rsidR="00616825" w:rsidRDefault="00616825" w:rsidP="00CF4EA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เก้าอี้เขียนแบบหัวกลม(สำหรับโต๊ะเขียนแบบ)</w:t>
            </w:r>
          </w:p>
          <w:p w:rsidR="00616825" w:rsidRDefault="00616825" w:rsidP="00CF4EA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เทปใส 2 นิ้ว</w:t>
            </w:r>
          </w:p>
          <w:p w:rsidR="00616825" w:rsidRDefault="00616825" w:rsidP="00FE1093">
            <w:pPr>
              <w:tabs>
                <w:tab w:val="left" w:pos="420"/>
                <w:tab w:val="left" w:pos="1260"/>
              </w:tabs>
              <w:rPr>
                <w:rFonts w:ascii="Angsana New" w:hAnsi="Angsana New"/>
                <w:sz w:val="32"/>
                <w:szCs w:val="32"/>
              </w:rPr>
            </w:pPr>
            <w:r w:rsidRPr="00CE4684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/>
                <w:sz w:val="32"/>
                <w:szCs w:val="32"/>
              </w:rPr>
              <w:t xml:space="preserve">  F </w:t>
            </w:r>
          </w:p>
          <w:p w:rsidR="00616825" w:rsidRDefault="00616825" w:rsidP="00FE1093">
            <w:pPr>
              <w:tabs>
                <w:tab w:val="left" w:pos="420"/>
                <w:tab w:val="left" w:pos="12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เครื่องเหลาดินสอ</w:t>
            </w:r>
          </w:p>
          <w:p w:rsidR="00616825" w:rsidRDefault="00616825" w:rsidP="00FE1093">
            <w:pPr>
              <w:tabs>
                <w:tab w:val="left" w:pos="420"/>
                <w:tab w:val="left" w:pos="12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ดินสอเขียนแบบ</w:t>
            </w:r>
            <w:r>
              <w:rPr>
                <w:rFonts w:ascii="Angsana New" w:hAnsi="Angsana New"/>
                <w:sz w:val="32"/>
                <w:szCs w:val="32"/>
              </w:rPr>
              <w:t>HB</w:t>
            </w:r>
          </w:p>
          <w:p w:rsidR="00616825" w:rsidRPr="002F42E3" w:rsidRDefault="00616825" w:rsidP="00FE1093">
            <w:pPr>
              <w:tabs>
                <w:tab w:val="left" w:pos="420"/>
                <w:tab w:val="left" w:pos="126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F42E3">
              <w:rPr>
                <w:rFonts w:ascii="Angsana New" w:hAnsi="Angsana New"/>
                <w:sz w:val="32"/>
                <w:szCs w:val="32"/>
                <w:u w:val="single"/>
                <w:cs/>
              </w:rPr>
              <w:t>งานไฟฟ้า</w:t>
            </w:r>
          </w:p>
          <w:p w:rsidR="00616825" w:rsidRPr="002F42E3" w:rsidRDefault="00616825" w:rsidP="00FE1093">
            <w:pPr>
              <w:tabs>
                <w:tab w:val="left" w:pos="420"/>
                <w:tab w:val="left" w:pos="12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ชุดหลอดฟลูออเรสเซนต์</w:t>
            </w:r>
          </w:p>
          <w:p w:rsidR="00616825" w:rsidRPr="002F42E3" w:rsidRDefault="00616825" w:rsidP="00FE1093">
            <w:pPr>
              <w:tabs>
                <w:tab w:val="left" w:pos="420"/>
                <w:tab w:val="left" w:pos="12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สายไฟฟ้าสำหรับเดินผนัง</w:t>
            </w:r>
            <w:r>
              <w:rPr>
                <w:rFonts w:ascii="Angsana New" w:hAnsi="Angsana New"/>
                <w:sz w:val="32"/>
                <w:szCs w:val="32"/>
              </w:rPr>
              <w:t>2x1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616825" w:rsidRPr="002F42E3" w:rsidRDefault="00616825" w:rsidP="00FE1093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F42E3">
              <w:rPr>
                <w:rFonts w:ascii="Angsana New" w:hAnsi="Angsana New"/>
                <w:sz w:val="32"/>
                <w:szCs w:val="32"/>
                <w:u w:val="single"/>
                <w:cs/>
              </w:rPr>
              <w:t>งานกัดลายกระจก</w:t>
            </w:r>
          </w:p>
          <w:p w:rsidR="00616825" w:rsidRPr="002F42E3" w:rsidRDefault="00616825" w:rsidP="00FE1093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น้ำกรดกัดแก้ว</w:t>
            </w:r>
          </w:p>
          <w:p w:rsidR="00616825" w:rsidRPr="002F42E3" w:rsidRDefault="00616825" w:rsidP="00FE10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ดินน้ำมัน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ก้อนกลาง</w:t>
            </w:r>
          </w:p>
          <w:p w:rsidR="00616825" w:rsidRPr="002F42E3" w:rsidRDefault="00616825" w:rsidP="00FE1093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น้ำกรดบัดกรี ขนาด </w:t>
            </w:r>
            <w:r w:rsidRPr="002F42E3">
              <w:rPr>
                <w:rFonts w:ascii="Angsana New" w:hAnsi="Angsana New"/>
                <w:sz w:val="32"/>
                <w:szCs w:val="32"/>
              </w:rPr>
              <w:t xml:space="preserve">750 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>ซซ</w:t>
            </w:r>
            <w:r w:rsidRPr="002F42E3">
              <w:rPr>
                <w:rFonts w:ascii="Angsana New" w:hAnsi="Angsana New"/>
                <w:sz w:val="32"/>
                <w:szCs w:val="32"/>
              </w:rPr>
              <w:t>.</w:t>
            </w:r>
          </w:p>
          <w:p w:rsidR="00616825" w:rsidRPr="002F42E3" w:rsidRDefault="00616825" w:rsidP="00FE1093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สีสเปรย์  </w:t>
            </w:r>
          </w:p>
          <w:p w:rsidR="00616825" w:rsidRDefault="00616825" w:rsidP="00A04DD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น้ำมันสน</w:t>
            </w:r>
          </w:p>
          <w:p w:rsidR="00616825" w:rsidRDefault="00616825" w:rsidP="00A04DD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แอลกอฮอร์</w:t>
            </w:r>
          </w:p>
          <w:p w:rsidR="00616825" w:rsidRPr="002F42E3" w:rsidRDefault="00616825" w:rsidP="00A04DD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616825" w:rsidRPr="002F42E3" w:rsidRDefault="00616825" w:rsidP="00CF4EA5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CF4EA5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ถุง</w:t>
            </w:r>
          </w:p>
          <w:p w:rsidR="00616825" w:rsidRDefault="00616825" w:rsidP="00CF4EA5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  <w:cs/>
              </w:rPr>
              <w:t>00ก้อน</w:t>
            </w:r>
          </w:p>
          <w:p w:rsidR="00616825" w:rsidRDefault="00616825" w:rsidP="00CF4EA5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CF4EA5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  <w:p w:rsidR="00616825" w:rsidRDefault="00616825" w:rsidP="00CF4EA5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616825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616825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4E72">
              <w:rPr>
                <w:rFonts w:ascii="Angsana New" w:hAnsi="Angsana New"/>
                <w:sz w:val="32"/>
                <w:szCs w:val="32"/>
              </w:rPr>
              <w:t>6</w:t>
            </w:r>
            <w:r w:rsidRPr="00604E72"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  <w:p w:rsidR="00616825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ตัว</w:t>
            </w:r>
          </w:p>
          <w:p w:rsidR="00616825" w:rsidRDefault="00616825" w:rsidP="00CE4684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CE4684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  <w:p w:rsidR="00616825" w:rsidRDefault="00616825" w:rsidP="00FE1093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รีม</w:t>
            </w:r>
          </w:p>
          <w:p w:rsidR="00616825" w:rsidRDefault="00616825" w:rsidP="00FE1093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616825" w:rsidRDefault="00616825" w:rsidP="00FE1093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  <w:p w:rsidR="00616825" w:rsidRDefault="00616825" w:rsidP="00FE1093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FE1093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/>
                <w:sz w:val="32"/>
                <w:szCs w:val="32"/>
                <w:cs/>
              </w:rPr>
              <w:t>ชุด</w:t>
            </w:r>
          </w:p>
          <w:p w:rsidR="00616825" w:rsidRDefault="00616825" w:rsidP="00CF4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  <w:p w:rsidR="00616825" w:rsidRDefault="00616825" w:rsidP="00A04DD9">
            <w:pPr>
              <w:tabs>
                <w:tab w:val="left" w:pos="89"/>
                <w:tab w:val="left" w:pos="1260"/>
              </w:tabs>
              <w:ind w:left="89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A04DD9">
            <w:pPr>
              <w:tabs>
                <w:tab w:val="left" w:pos="89"/>
                <w:tab w:val="left" w:pos="1260"/>
              </w:tabs>
              <w:ind w:left="8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2F42E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 ขวด</w:t>
            </w:r>
          </w:p>
          <w:p w:rsidR="00616825" w:rsidRPr="002F42E3" w:rsidRDefault="00616825" w:rsidP="00A04DD9">
            <w:pPr>
              <w:tabs>
                <w:tab w:val="left" w:pos="89"/>
                <w:tab w:val="left" w:pos="1260"/>
              </w:tabs>
              <w:ind w:left="8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>ก้อน</w:t>
            </w:r>
          </w:p>
          <w:p w:rsidR="00616825" w:rsidRPr="002F42E3" w:rsidRDefault="00616825" w:rsidP="00A04DD9">
            <w:pPr>
              <w:tabs>
                <w:tab w:val="left" w:pos="89"/>
                <w:tab w:val="left" w:pos="1260"/>
              </w:tabs>
              <w:ind w:left="8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616825" w:rsidRPr="002F42E3" w:rsidRDefault="00616825" w:rsidP="00A04DD9">
            <w:pPr>
              <w:tabs>
                <w:tab w:val="left" w:pos="89"/>
                <w:tab w:val="left" w:pos="1260"/>
              </w:tabs>
              <w:ind w:left="8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20กป.</w:t>
            </w:r>
          </w:p>
          <w:p w:rsidR="00616825" w:rsidRDefault="00616825" w:rsidP="00A04DD9">
            <w:pPr>
              <w:tabs>
                <w:tab w:val="left" w:pos="-99"/>
                <w:tab w:val="left" w:pos="1177"/>
              </w:tabs>
              <w:ind w:left="-99" w:firstLine="1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 ปีปใหญ่</w:t>
            </w:r>
          </w:p>
          <w:p w:rsidR="00616825" w:rsidRDefault="00616825" w:rsidP="00A04DD9">
            <w:pPr>
              <w:tabs>
                <w:tab w:val="left" w:pos="-99"/>
                <w:tab w:val="left" w:pos="1177"/>
              </w:tabs>
              <w:ind w:left="-99" w:firstLine="1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 แกลอน</w:t>
            </w:r>
          </w:p>
          <w:p w:rsidR="00616825" w:rsidRPr="002F42E3" w:rsidRDefault="00616825" w:rsidP="00A04DD9">
            <w:pPr>
              <w:tabs>
                <w:tab w:val="left" w:pos="-99"/>
                <w:tab w:val="left" w:pos="1177"/>
              </w:tabs>
              <w:ind w:left="-99" w:firstLine="14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616825" w:rsidRPr="002F42E3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110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4E72">
              <w:rPr>
                <w:rFonts w:ascii="Angsana New" w:hAnsi="Angsana New"/>
                <w:sz w:val="32"/>
                <w:szCs w:val="32"/>
              </w:rPr>
              <w:t>360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1.200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45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2F42E3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2.000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50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  <w:p w:rsidR="00616825" w:rsidRPr="002F42E3" w:rsidRDefault="00616825" w:rsidP="00A04DD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200</w:t>
            </w:r>
          </w:p>
          <w:p w:rsidR="00616825" w:rsidRPr="002F42E3" w:rsidRDefault="00616825" w:rsidP="00A04DD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  <w:p w:rsidR="00616825" w:rsidRPr="002F42E3" w:rsidRDefault="00616825" w:rsidP="002762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:rsidR="00616825" w:rsidRPr="002F42E3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</w:t>
            </w:r>
            <w:r>
              <w:rPr>
                <w:rFonts w:ascii="Angsana New" w:hAnsi="Angsana New"/>
                <w:sz w:val="32"/>
                <w:szCs w:val="32"/>
                <w:cs/>
              </w:rPr>
              <w:t>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1.500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4E72">
              <w:rPr>
                <w:rFonts w:ascii="Angsana New" w:hAnsi="Angsana New"/>
                <w:sz w:val="32"/>
                <w:szCs w:val="32"/>
              </w:rPr>
              <w:t>2,160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7.200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616825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Pr="002F42E3" w:rsidRDefault="00616825" w:rsidP="00FE10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1,</w:t>
            </w:r>
            <w:r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616825" w:rsidRDefault="00616825" w:rsidP="00020F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1,400</w:t>
            </w:r>
          </w:p>
          <w:p w:rsidR="00616825" w:rsidRDefault="00616825" w:rsidP="002762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  <w:p w:rsidR="00616825" w:rsidRPr="002F42E3" w:rsidRDefault="00616825" w:rsidP="002762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1643" w:type="dxa"/>
          </w:tcPr>
          <w:p w:rsidR="00616825" w:rsidRPr="002F42E3" w:rsidRDefault="00616825" w:rsidP="00CF4EA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Y="2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616825" w:rsidRPr="002F42E3">
        <w:tc>
          <w:tcPr>
            <w:tcW w:w="1008" w:type="dxa"/>
          </w:tcPr>
          <w:p w:rsidR="00616825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D8623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616825" w:rsidRDefault="00616825" w:rsidP="00D8623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  <w:p w:rsidR="00616825" w:rsidRDefault="00616825" w:rsidP="00D8623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  <w:p w:rsidR="00616825" w:rsidRPr="002F42E3" w:rsidRDefault="00616825" w:rsidP="00D8623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616825" w:rsidRPr="002F42E3" w:rsidRDefault="00616825" w:rsidP="00E57AF7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F42E3">
              <w:rPr>
                <w:rFonts w:ascii="Angsana New" w:hAnsi="Angsana New"/>
                <w:sz w:val="32"/>
                <w:szCs w:val="32"/>
                <w:u w:val="single"/>
                <w:cs/>
              </w:rPr>
              <w:t>วิชาการงานอาชีพ</w:t>
            </w:r>
          </w:p>
          <w:p w:rsidR="00616825" w:rsidRDefault="00616825" w:rsidP="00E57AF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กระดาษทรายขัดเหล็กคละเบอร์</w:t>
            </w:r>
          </w:p>
          <w:p w:rsidR="00616825" w:rsidRDefault="00616825" w:rsidP="00E57AF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กระดาษทรายขัดไม้คละเบอร์</w:t>
            </w:r>
          </w:p>
          <w:p w:rsidR="00616825" w:rsidRPr="002F42E3" w:rsidRDefault="00616825" w:rsidP="00E57AF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ทินเนอร์</w:t>
            </w:r>
          </w:p>
        </w:tc>
        <w:tc>
          <w:tcPr>
            <w:tcW w:w="1620" w:type="dxa"/>
          </w:tcPr>
          <w:p w:rsidR="00616825" w:rsidRDefault="00616825" w:rsidP="00E57AF7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E57AF7">
            <w:pPr>
              <w:tabs>
                <w:tab w:val="left" w:pos="-99"/>
                <w:tab w:val="left" w:pos="1177"/>
              </w:tabs>
              <w:ind w:left="-99" w:firstLine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  <w:p w:rsidR="00616825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20 ฟุต</w:t>
            </w:r>
          </w:p>
          <w:p w:rsidR="00616825" w:rsidRPr="002F42E3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ปีปใหญ่</w:t>
            </w:r>
          </w:p>
        </w:tc>
        <w:tc>
          <w:tcPr>
            <w:tcW w:w="1440" w:type="dxa"/>
          </w:tcPr>
          <w:p w:rsidR="00616825" w:rsidRDefault="00616825" w:rsidP="00E57AF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</w:t>
            </w:r>
          </w:p>
          <w:p w:rsidR="00616825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  <w:p w:rsidR="00616825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  <w:p w:rsidR="00616825" w:rsidRPr="002F42E3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:rsidR="00616825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16825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800</w:t>
            </w:r>
          </w:p>
          <w:p w:rsidR="00616825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1,400</w:t>
            </w:r>
          </w:p>
          <w:p w:rsidR="00616825" w:rsidRPr="002F42E3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400</w:t>
            </w:r>
          </w:p>
        </w:tc>
        <w:tc>
          <w:tcPr>
            <w:tcW w:w="1643" w:type="dxa"/>
          </w:tcPr>
          <w:p w:rsidR="00616825" w:rsidRPr="002F42E3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6825" w:rsidRPr="002F42E3">
        <w:tc>
          <w:tcPr>
            <w:tcW w:w="1008" w:type="dxa"/>
          </w:tcPr>
          <w:p w:rsidR="00616825" w:rsidRPr="002F42E3" w:rsidRDefault="00616825" w:rsidP="00E57AF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3060" w:type="dxa"/>
          </w:tcPr>
          <w:p w:rsidR="00616825" w:rsidRPr="002F42E3" w:rsidRDefault="00616825" w:rsidP="0010373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35,645</w:t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616825" w:rsidRPr="002F42E3" w:rsidRDefault="00616825" w:rsidP="00E57A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616825" w:rsidRPr="002F42E3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:rsidR="00616825" w:rsidRPr="002F42E3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</w:tcPr>
          <w:p w:rsidR="00616825" w:rsidRPr="002F42E3" w:rsidRDefault="00616825" w:rsidP="00E57AF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6825" w:rsidRPr="002F42E3">
        <w:tc>
          <w:tcPr>
            <w:tcW w:w="7128" w:type="dxa"/>
            <w:gridSpan w:val="4"/>
          </w:tcPr>
          <w:p w:rsidR="00616825" w:rsidRPr="002F42E3" w:rsidRDefault="00616825" w:rsidP="0002546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ทั้งสิ้น            สามหมื่นห้าพันหกร้อยสี่สิบห้าบาทถ้วน</w:t>
            </w:r>
          </w:p>
        </w:tc>
        <w:tc>
          <w:tcPr>
            <w:tcW w:w="1083" w:type="dxa"/>
          </w:tcPr>
          <w:p w:rsidR="00616825" w:rsidRPr="002F42E3" w:rsidRDefault="00616825" w:rsidP="00E57AF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nil"/>
              <w:bottom w:val="nil"/>
              <w:right w:val="nil"/>
            </w:tcBorders>
          </w:tcPr>
          <w:p w:rsidR="00616825" w:rsidRPr="002F42E3" w:rsidRDefault="00616825" w:rsidP="00E57AF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16825" w:rsidRPr="002F42E3">
        <w:trPr>
          <w:cantSplit/>
        </w:trPr>
        <w:tc>
          <w:tcPr>
            <w:tcW w:w="7128" w:type="dxa"/>
            <w:gridSpan w:val="4"/>
          </w:tcPr>
          <w:p w:rsidR="00616825" w:rsidRPr="002F42E3" w:rsidRDefault="00616825" w:rsidP="00E57AF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83" w:type="dxa"/>
          </w:tcPr>
          <w:p w:rsidR="00616825" w:rsidRPr="002F42E3" w:rsidRDefault="00616825" w:rsidP="00E57AF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nil"/>
              <w:bottom w:val="nil"/>
              <w:right w:val="nil"/>
            </w:tcBorders>
          </w:tcPr>
          <w:p w:rsidR="00616825" w:rsidRPr="002F42E3" w:rsidRDefault="00616825" w:rsidP="00E57AF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616825" w:rsidRPr="002F42E3" w:rsidRDefault="00616825" w:rsidP="00CF4EA5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616825" w:rsidRPr="00A265D1" w:rsidRDefault="00616825" w:rsidP="00CF4EA5">
      <w:pPr>
        <w:rPr>
          <w:rFonts w:ascii="Angsana New" w:hAnsi="Angsana New"/>
          <w:sz w:val="32"/>
          <w:szCs w:val="32"/>
        </w:rPr>
      </w:pPr>
    </w:p>
    <w:sectPr w:rsidR="00616825" w:rsidRPr="00A265D1" w:rsidSect="002F42E3">
      <w:pgSz w:w="11906" w:h="16838" w:code="9"/>
      <w:pgMar w:top="1276" w:right="992" w:bottom="567" w:left="1559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9A672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7095F"/>
    <w:multiLevelType w:val="multilevel"/>
    <w:tmpl w:val="4328A0C0"/>
    <w:lvl w:ilvl="0">
      <w:start w:val="2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33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1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06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92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24" w:hanging="1440"/>
      </w:pPr>
      <w:rPr>
        <w:rFonts w:cs="Times New Roman" w:hint="default"/>
      </w:rPr>
    </w:lvl>
  </w:abstractNum>
  <w:abstractNum w:abstractNumId="2">
    <w:nsid w:val="02471204"/>
    <w:multiLevelType w:val="hybridMultilevel"/>
    <w:tmpl w:val="BDDC423E"/>
    <w:lvl w:ilvl="0" w:tplc="8B04AE6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CB6FAA"/>
    <w:multiLevelType w:val="singleLevel"/>
    <w:tmpl w:val="3C2E2732"/>
    <w:lvl w:ilvl="0">
      <w:start w:val="640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4">
    <w:nsid w:val="07F03C43"/>
    <w:multiLevelType w:val="hybridMultilevel"/>
    <w:tmpl w:val="A28ED1FA"/>
    <w:lvl w:ilvl="0" w:tplc="A8D21F06">
      <w:start w:val="20"/>
      <w:numFmt w:val="decimal"/>
      <w:lvlText w:val="%1"/>
      <w:lvlJc w:val="left"/>
      <w:pPr>
        <w:ind w:left="74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6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8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0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2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4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6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8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02" w:hanging="180"/>
      </w:pPr>
      <w:rPr>
        <w:rFonts w:cs="Times New Roman"/>
      </w:rPr>
    </w:lvl>
  </w:abstractNum>
  <w:abstractNum w:abstractNumId="5">
    <w:nsid w:val="089F6E1D"/>
    <w:multiLevelType w:val="multilevel"/>
    <w:tmpl w:val="F4CA6F7E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2" w:hanging="4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78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6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cs="Times New Roman" w:hint="default"/>
      </w:rPr>
    </w:lvl>
  </w:abstractNum>
  <w:abstractNum w:abstractNumId="6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C1E7EBE"/>
    <w:multiLevelType w:val="hybridMultilevel"/>
    <w:tmpl w:val="CA32976E"/>
    <w:lvl w:ilvl="0" w:tplc="95D48CEC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8">
    <w:nsid w:val="112273D8"/>
    <w:multiLevelType w:val="hybridMultilevel"/>
    <w:tmpl w:val="376EDCD0"/>
    <w:lvl w:ilvl="0" w:tplc="DD0813D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12851D0"/>
    <w:multiLevelType w:val="multilevel"/>
    <w:tmpl w:val="23BAF716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0">
    <w:nsid w:val="142213A9"/>
    <w:multiLevelType w:val="hybridMultilevel"/>
    <w:tmpl w:val="DAE28D02"/>
    <w:lvl w:ilvl="0" w:tplc="159A0994">
      <w:start w:val="20"/>
      <w:numFmt w:val="decimal"/>
      <w:lvlText w:val="%1"/>
      <w:lvlJc w:val="left"/>
      <w:pPr>
        <w:ind w:left="74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6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8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0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2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4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6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8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02" w:hanging="180"/>
      </w:pPr>
      <w:rPr>
        <w:rFonts w:cs="Times New Roman"/>
      </w:rPr>
    </w:lvl>
  </w:abstractNum>
  <w:abstractNum w:abstractNumId="11">
    <w:nsid w:val="1A264AC7"/>
    <w:multiLevelType w:val="multilevel"/>
    <w:tmpl w:val="F0CA1470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42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cs="Times New Roman" w:hint="cs"/>
      </w:rPr>
    </w:lvl>
  </w:abstractNum>
  <w:abstractNum w:abstractNumId="12">
    <w:nsid w:val="1AB963D8"/>
    <w:multiLevelType w:val="hybridMultilevel"/>
    <w:tmpl w:val="087E1894"/>
    <w:lvl w:ilvl="0" w:tplc="2C90F13A">
      <w:start w:val="2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1A20D1C"/>
    <w:multiLevelType w:val="multilevel"/>
    <w:tmpl w:val="F4CA6F7E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2" w:hanging="4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78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6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cs="Times New Roman" w:hint="default"/>
      </w:rPr>
    </w:lvl>
  </w:abstractNum>
  <w:abstractNum w:abstractNumId="14">
    <w:nsid w:val="28D957DA"/>
    <w:multiLevelType w:val="singleLevel"/>
    <w:tmpl w:val="3E64F04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2B6049E4"/>
    <w:multiLevelType w:val="multilevel"/>
    <w:tmpl w:val="F4CA6F7E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2" w:hanging="4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78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6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cs="Times New Roman" w:hint="default"/>
      </w:rPr>
    </w:lvl>
  </w:abstractNum>
  <w:abstractNum w:abstractNumId="16">
    <w:nsid w:val="2BA35776"/>
    <w:multiLevelType w:val="singleLevel"/>
    <w:tmpl w:val="0DB6526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FEF324D"/>
    <w:multiLevelType w:val="hybridMultilevel"/>
    <w:tmpl w:val="B6AEDF44"/>
    <w:lvl w:ilvl="0" w:tplc="E6283C74">
      <w:start w:val="2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C803D97"/>
    <w:multiLevelType w:val="hybridMultilevel"/>
    <w:tmpl w:val="9C70F7D4"/>
    <w:lvl w:ilvl="0" w:tplc="4F726204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6A276E3"/>
    <w:multiLevelType w:val="multilevel"/>
    <w:tmpl w:val="8C6A43F0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375"/>
      </w:pPr>
      <w:rPr>
        <w:rFonts w:cs="Times New Roman"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110"/>
        </w:tabs>
        <w:ind w:left="1110" w:hanging="720"/>
      </w:pPr>
      <w:rPr>
        <w:rFonts w:cs="Times New Roman"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720"/>
      </w:pPr>
      <w:rPr>
        <w:rFonts w:cs="Times New Roman"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1860" w:hanging="1080"/>
      </w:pPr>
      <w:rPr>
        <w:rFonts w:cs="Times New Roman"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055"/>
        </w:tabs>
        <w:ind w:left="2055" w:hanging="1080"/>
      </w:pPr>
      <w:rPr>
        <w:rFonts w:cs="Times New Roman"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080"/>
      </w:pPr>
      <w:rPr>
        <w:rFonts w:cs="Times New Roman"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2805"/>
        </w:tabs>
        <w:ind w:left="2805" w:hanging="1440"/>
      </w:pPr>
      <w:rPr>
        <w:rFonts w:cs="Times New Roman"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3000"/>
        </w:tabs>
        <w:ind w:left="3000" w:hanging="1440"/>
      </w:pPr>
      <w:rPr>
        <w:rFonts w:cs="Times New Roman" w:hint="cs"/>
        <w:b/>
        <w:bCs/>
      </w:rPr>
    </w:lvl>
  </w:abstractNum>
  <w:abstractNum w:abstractNumId="21">
    <w:nsid w:val="47F12BB4"/>
    <w:multiLevelType w:val="singleLevel"/>
    <w:tmpl w:val="8A0EB49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4F1342E7"/>
    <w:multiLevelType w:val="singleLevel"/>
    <w:tmpl w:val="A6D6D1C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3">
    <w:nsid w:val="56FB1478"/>
    <w:multiLevelType w:val="hybridMultilevel"/>
    <w:tmpl w:val="0DB40E2A"/>
    <w:lvl w:ilvl="0" w:tplc="2DE0375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CB1158"/>
    <w:multiLevelType w:val="hybridMultilevel"/>
    <w:tmpl w:val="4260A95A"/>
    <w:lvl w:ilvl="0" w:tplc="AFF4B74A">
      <w:start w:val="20"/>
      <w:numFmt w:val="decimal"/>
      <w:lvlText w:val="%1"/>
      <w:lvlJc w:val="left"/>
      <w:pPr>
        <w:ind w:left="74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6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8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0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2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4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6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8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02" w:hanging="180"/>
      </w:pPr>
      <w:rPr>
        <w:rFonts w:cs="Times New Roman"/>
      </w:rPr>
    </w:lvl>
  </w:abstractNum>
  <w:abstractNum w:abstractNumId="25">
    <w:nsid w:val="5A4127A9"/>
    <w:multiLevelType w:val="multilevel"/>
    <w:tmpl w:val="5318352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26">
    <w:nsid w:val="5E30338A"/>
    <w:multiLevelType w:val="multilevel"/>
    <w:tmpl w:val="01DA5E8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</w:abstractNum>
  <w:abstractNum w:abstractNumId="27">
    <w:nsid w:val="5E867B08"/>
    <w:multiLevelType w:val="singleLevel"/>
    <w:tmpl w:val="6B563DEE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>
    <w:nsid w:val="5FEE01E1"/>
    <w:multiLevelType w:val="hybridMultilevel"/>
    <w:tmpl w:val="6E8A12D2"/>
    <w:lvl w:ilvl="0" w:tplc="0C8EF408">
      <w:start w:val="40"/>
      <w:numFmt w:val="decimal"/>
      <w:lvlText w:val="%1"/>
      <w:lvlJc w:val="left"/>
      <w:pPr>
        <w:ind w:left="68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0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2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4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6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8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0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2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47" w:hanging="180"/>
      </w:pPr>
      <w:rPr>
        <w:rFonts w:cs="Times New Roman"/>
      </w:rPr>
    </w:lvl>
  </w:abstractNum>
  <w:abstractNum w:abstractNumId="29">
    <w:nsid w:val="60311238"/>
    <w:multiLevelType w:val="singleLevel"/>
    <w:tmpl w:val="256CF1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</w:abstractNum>
  <w:abstractNum w:abstractNumId="30">
    <w:nsid w:val="604627B4"/>
    <w:multiLevelType w:val="hybridMultilevel"/>
    <w:tmpl w:val="0B6C7B06"/>
    <w:lvl w:ilvl="0" w:tplc="8F2E846E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214006"/>
    <w:multiLevelType w:val="multilevel"/>
    <w:tmpl w:val="C62C3EEC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97" w:hanging="42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8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5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4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7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056" w:hanging="1440"/>
      </w:pPr>
      <w:rPr>
        <w:rFonts w:cs="Times New Roman" w:hint="default"/>
      </w:rPr>
    </w:lvl>
  </w:abstractNum>
  <w:abstractNum w:abstractNumId="32">
    <w:nsid w:val="69B77292"/>
    <w:multiLevelType w:val="singleLevel"/>
    <w:tmpl w:val="3F921A7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cs"/>
        <w:b/>
        <w:bCs/>
      </w:rPr>
    </w:lvl>
  </w:abstractNum>
  <w:abstractNum w:abstractNumId="33">
    <w:nsid w:val="6C390DF3"/>
    <w:multiLevelType w:val="multilevel"/>
    <w:tmpl w:val="A882EE6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Times New Roman" w:cs="Times New Roman" w:hint="default"/>
      </w:rPr>
    </w:lvl>
  </w:abstractNum>
  <w:abstractNum w:abstractNumId="34">
    <w:nsid w:val="78CA3C23"/>
    <w:multiLevelType w:val="hybridMultilevel"/>
    <w:tmpl w:val="1CA0B0C0"/>
    <w:lvl w:ilvl="0" w:tplc="6AB2A144">
      <w:start w:val="1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5">
    <w:nsid w:val="7A0279B1"/>
    <w:multiLevelType w:val="multilevel"/>
    <w:tmpl w:val="D23E1540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97" w:hanging="42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8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5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4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7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056" w:hanging="1440"/>
      </w:pPr>
      <w:rPr>
        <w:rFonts w:cs="Times New Roman" w:hint="default"/>
      </w:rPr>
    </w:lvl>
  </w:abstractNum>
  <w:abstractNum w:abstractNumId="36">
    <w:nsid w:val="7EC76326"/>
    <w:multiLevelType w:val="multilevel"/>
    <w:tmpl w:val="CF2C6C8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20"/>
  </w:num>
  <w:num w:numId="4">
    <w:abstractNumId w:val="32"/>
  </w:num>
  <w:num w:numId="5">
    <w:abstractNumId w:val="11"/>
  </w:num>
  <w:num w:numId="6">
    <w:abstractNumId w:val="16"/>
  </w:num>
  <w:num w:numId="7">
    <w:abstractNumId w:val="21"/>
  </w:num>
  <w:num w:numId="8">
    <w:abstractNumId w:val="14"/>
  </w:num>
  <w:num w:numId="9">
    <w:abstractNumId w:val="0"/>
  </w:num>
  <w:num w:numId="10">
    <w:abstractNumId w:val="3"/>
  </w:num>
  <w:num w:numId="11">
    <w:abstractNumId w:val="9"/>
  </w:num>
  <w:num w:numId="12">
    <w:abstractNumId w:val="26"/>
  </w:num>
  <w:num w:numId="13">
    <w:abstractNumId w:val="22"/>
  </w:num>
  <w:num w:numId="14">
    <w:abstractNumId w:val="27"/>
  </w:num>
  <w:num w:numId="15">
    <w:abstractNumId w:val="7"/>
  </w:num>
  <w:num w:numId="16">
    <w:abstractNumId w:val="35"/>
  </w:num>
  <w:num w:numId="17">
    <w:abstractNumId w:val="31"/>
  </w:num>
  <w:num w:numId="18">
    <w:abstractNumId w:val="6"/>
  </w:num>
  <w:num w:numId="19">
    <w:abstractNumId w:val="1"/>
  </w:num>
  <w:num w:numId="20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25"/>
  </w:num>
  <w:num w:numId="23">
    <w:abstractNumId w:val="15"/>
  </w:num>
  <w:num w:numId="24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9"/>
  </w:num>
  <w:num w:numId="27">
    <w:abstractNumId w:val="30"/>
  </w:num>
  <w:num w:numId="28">
    <w:abstractNumId w:val="8"/>
  </w:num>
  <w:num w:numId="29">
    <w:abstractNumId w:val="23"/>
  </w:num>
  <w:num w:numId="30">
    <w:abstractNumId w:val="34"/>
  </w:num>
  <w:num w:numId="31">
    <w:abstractNumId w:val="4"/>
  </w:num>
  <w:num w:numId="32">
    <w:abstractNumId w:val="19"/>
  </w:num>
  <w:num w:numId="33">
    <w:abstractNumId w:val="12"/>
  </w:num>
  <w:num w:numId="34">
    <w:abstractNumId w:val="10"/>
  </w:num>
  <w:num w:numId="35">
    <w:abstractNumId w:val="2"/>
  </w:num>
  <w:num w:numId="36">
    <w:abstractNumId w:val="28"/>
  </w:num>
  <w:num w:numId="37">
    <w:abstractNumId w:val="18"/>
  </w:num>
  <w:num w:numId="38">
    <w:abstractNumId w:val="24"/>
  </w:num>
  <w:num w:numId="39">
    <w:abstractNumId w:val="5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doNotHyphenateCaps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11B"/>
    <w:rsid w:val="0000132B"/>
    <w:rsid w:val="00012860"/>
    <w:rsid w:val="000148AC"/>
    <w:rsid w:val="0001512C"/>
    <w:rsid w:val="00020F9F"/>
    <w:rsid w:val="0002546F"/>
    <w:rsid w:val="0003729A"/>
    <w:rsid w:val="00062079"/>
    <w:rsid w:val="00064A63"/>
    <w:rsid w:val="000677CF"/>
    <w:rsid w:val="00095994"/>
    <w:rsid w:val="00095F85"/>
    <w:rsid w:val="000B6E12"/>
    <w:rsid w:val="00103739"/>
    <w:rsid w:val="001300C8"/>
    <w:rsid w:val="001479AC"/>
    <w:rsid w:val="001760E2"/>
    <w:rsid w:val="00176753"/>
    <w:rsid w:val="001A3DC3"/>
    <w:rsid w:val="001A6256"/>
    <w:rsid w:val="001A77E3"/>
    <w:rsid w:val="001B2811"/>
    <w:rsid w:val="001F1F8D"/>
    <w:rsid w:val="002125BF"/>
    <w:rsid w:val="00236E38"/>
    <w:rsid w:val="00250346"/>
    <w:rsid w:val="00251889"/>
    <w:rsid w:val="00252ED6"/>
    <w:rsid w:val="00267647"/>
    <w:rsid w:val="00276273"/>
    <w:rsid w:val="002B4E2A"/>
    <w:rsid w:val="002B586A"/>
    <w:rsid w:val="002B5C0D"/>
    <w:rsid w:val="002C7863"/>
    <w:rsid w:val="002F42E3"/>
    <w:rsid w:val="002F4D69"/>
    <w:rsid w:val="00346931"/>
    <w:rsid w:val="003719C4"/>
    <w:rsid w:val="003735EB"/>
    <w:rsid w:val="00381FFA"/>
    <w:rsid w:val="003A30A5"/>
    <w:rsid w:val="003F0AF6"/>
    <w:rsid w:val="0042350F"/>
    <w:rsid w:val="00426B63"/>
    <w:rsid w:val="004563E6"/>
    <w:rsid w:val="00484C1F"/>
    <w:rsid w:val="0048597C"/>
    <w:rsid w:val="004E604A"/>
    <w:rsid w:val="00553088"/>
    <w:rsid w:val="00574922"/>
    <w:rsid w:val="0058742B"/>
    <w:rsid w:val="005A6914"/>
    <w:rsid w:val="005E0A96"/>
    <w:rsid w:val="005F3382"/>
    <w:rsid w:val="00602C3A"/>
    <w:rsid w:val="00604E72"/>
    <w:rsid w:val="00616825"/>
    <w:rsid w:val="00623008"/>
    <w:rsid w:val="006911F0"/>
    <w:rsid w:val="006B4B7E"/>
    <w:rsid w:val="006E5C69"/>
    <w:rsid w:val="006E6C8B"/>
    <w:rsid w:val="006E7747"/>
    <w:rsid w:val="00705077"/>
    <w:rsid w:val="00716AD4"/>
    <w:rsid w:val="007313AF"/>
    <w:rsid w:val="00732791"/>
    <w:rsid w:val="007B1995"/>
    <w:rsid w:val="00880040"/>
    <w:rsid w:val="00884EC4"/>
    <w:rsid w:val="00895E51"/>
    <w:rsid w:val="008A2129"/>
    <w:rsid w:val="008B3EC5"/>
    <w:rsid w:val="008D4648"/>
    <w:rsid w:val="008D72A0"/>
    <w:rsid w:val="008E6ECF"/>
    <w:rsid w:val="008F1BE2"/>
    <w:rsid w:val="00917A4A"/>
    <w:rsid w:val="00983FA1"/>
    <w:rsid w:val="00984449"/>
    <w:rsid w:val="009932C0"/>
    <w:rsid w:val="00A00E6E"/>
    <w:rsid w:val="00A04DD9"/>
    <w:rsid w:val="00A265D1"/>
    <w:rsid w:val="00A42DDB"/>
    <w:rsid w:val="00A573B2"/>
    <w:rsid w:val="00A73587"/>
    <w:rsid w:val="00A75ACC"/>
    <w:rsid w:val="00A903DE"/>
    <w:rsid w:val="00AC0964"/>
    <w:rsid w:val="00AD3E4D"/>
    <w:rsid w:val="00AF3C20"/>
    <w:rsid w:val="00B100A5"/>
    <w:rsid w:val="00B334CC"/>
    <w:rsid w:val="00B4773A"/>
    <w:rsid w:val="00B7414C"/>
    <w:rsid w:val="00B85FB7"/>
    <w:rsid w:val="00BA7EFA"/>
    <w:rsid w:val="00BB5858"/>
    <w:rsid w:val="00BC73D6"/>
    <w:rsid w:val="00BD5121"/>
    <w:rsid w:val="00C02412"/>
    <w:rsid w:val="00C05037"/>
    <w:rsid w:val="00C140B1"/>
    <w:rsid w:val="00C53CBC"/>
    <w:rsid w:val="00C82C98"/>
    <w:rsid w:val="00C90941"/>
    <w:rsid w:val="00CA611B"/>
    <w:rsid w:val="00CB6B46"/>
    <w:rsid w:val="00CC4A69"/>
    <w:rsid w:val="00CD42FC"/>
    <w:rsid w:val="00CE4684"/>
    <w:rsid w:val="00CF4EA5"/>
    <w:rsid w:val="00D24E6F"/>
    <w:rsid w:val="00D3608E"/>
    <w:rsid w:val="00D649BA"/>
    <w:rsid w:val="00D72D31"/>
    <w:rsid w:val="00D77490"/>
    <w:rsid w:val="00D833C2"/>
    <w:rsid w:val="00D86234"/>
    <w:rsid w:val="00D94782"/>
    <w:rsid w:val="00DB57A3"/>
    <w:rsid w:val="00DC6638"/>
    <w:rsid w:val="00DD3EEB"/>
    <w:rsid w:val="00DD70FC"/>
    <w:rsid w:val="00E047C0"/>
    <w:rsid w:val="00E16649"/>
    <w:rsid w:val="00E26219"/>
    <w:rsid w:val="00E356A8"/>
    <w:rsid w:val="00E400F0"/>
    <w:rsid w:val="00E405CE"/>
    <w:rsid w:val="00E57AF7"/>
    <w:rsid w:val="00E70BF2"/>
    <w:rsid w:val="00E93FBD"/>
    <w:rsid w:val="00EB1CBE"/>
    <w:rsid w:val="00EB4D53"/>
    <w:rsid w:val="00EC31CB"/>
    <w:rsid w:val="00EC70C7"/>
    <w:rsid w:val="00ED1D61"/>
    <w:rsid w:val="00EE1453"/>
    <w:rsid w:val="00EE29D3"/>
    <w:rsid w:val="00EF18C2"/>
    <w:rsid w:val="00EF2C00"/>
    <w:rsid w:val="00F02EDD"/>
    <w:rsid w:val="00F0759D"/>
    <w:rsid w:val="00F30920"/>
    <w:rsid w:val="00FA205C"/>
    <w:rsid w:val="00FA54E3"/>
    <w:rsid w:val="00FC1D89"/>
    <w:rsid w:val="00FC3413"/>
    <w:rsid w:val="00FC7A29"/>
    <w:rsid w:val="00FE1093"/>
    <w:rsid w:val="00FF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11B"/>
    <w:rPr>
      <w:rFonts w:eastAsia="SimSu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611B"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611B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A611B"/>
    <w:pPr>
      <w:keepNext/>
      <w:jc w:val="center"/>
      <w:outlineLvl w:val="2"/>
    </w:pPr>
    <w:rPr>
      <w:rFonts w:ascii="Angsana New" w:hAnsi="Angsan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A611B"/>
    <w:pPr>
      <w:keepNext/>
      <w:jc w:val="center"/>
      <w:outlineLvl w:val="3"/>
    </w:pPr>
    <w:rPr>
      <w:rFonts w:ascii="Angsana New" w:hAnsi="Angsana New"/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A611B"/>
    <w:pPr>
      <w:keepNext/>
      <w:jc w:val="center"/>
      <w:outlineLvl w:val="4"/>
    </w:pPr>
    <w:rPr>
      <w:rFonts w:ascii="Angsana New" w:hAns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A611B"/>
    <w:pPr>
      <w:keepNext/>
      <w:jc w:val="center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A611B"/>
    <w:pPr>
      <w:keepNext/>
      <w:jc w:val="right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A611B"/>
    <w:pPr>
      <w:keepNext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A611B"/>
    <w:pPr>
      <w:keepNext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585"/>
    <w:rPr>
      <w:rFonts w:asciiTheme="majorHAnsi" w:eastAsiaTheme="majorEastAsia" w:hAnsiTheme="majorHAnsi" w:cstheme="majorBidi"/>
      <w:b/>
      <w:bCs/>
      <w:kern w:val="32"/>
      <w:sz w:val="32"/>
      <w:szCs w:val="4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5585"/>
    <w:rPr>
      <w:rFonts w:asciiTheme="majorHAnsi" w:eastAsiaTheme="majorEastAsia" w:hAnsiTheme="majorHAnsi" w:cstheme="majorBidi"/>
      <w:b/>
      <w:bCs/>
      <w:i/>
      <w:iCs/>
      <w:sz w:val="28"/>
      <w:szCs w:val="35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5585"/>
    <w:rPr>
      <w:rFonts w:asciiTheme="majorHAnsi" w:eastAsiaTheme="majorEastAsia" w:hAnsiTheme="majorHAnsi" w:cstheme="majorBidi"/>
      <w:b/>
      <w:bCs/>
      <w:sz w:val="26"/>
      <w:szCs w:val="33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5585"/>
    <w:rPr>
      <w:rFonts w:asciiTheme="minorHAnsi" w:eastAsiaTheme="minorEastAsia" w:hAnsiTheme="minorHAnsi" w:cstheme="minorBidi"/>
      <w:b/>
      <w:bCs/>
      <w:sz w:val="28"/>
      <w:szCs w:val="35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5585"/>
    <w:rPr>
      <w:rFonts w:asciiTheme="minorHAnsi" w:eastAsiaTheme="minorEastAsia" w:hAnsiTheme="minorHAnsi" w:cstheme="minorBidi"/>
      <w:b/>
      <w:bCs/>
      <w:i/>
      <w:iCs/>
      <w:sz w:val="26"/>
      <w:szCs w:val="33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5585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5585"/>
    <w:rPr>
      <w:rFonts w:asciiTheme="minorHAnsi" w:eastAsiaTheme="minorEastAsia" w:hAnsiTheme="minorHAnsi" w:cstheme="minorBidi"/>
      <w:sz w:val="24"/>
      <w:szCs w:val="30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5585"/>
    <w:rPr>
      <w:rFonts w:asciiTheme="minorHAnsi" w:eastAsiaTheme="minorEastAsia" w:hAnsiTheme="minorHAnsi" w:cstheme="minorBidi"/>
      <w:i/>
      <w:iCs/>
      <w:sz w:val="24"/>
      <w:szCs w:val="30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5585"/>
    <w:rPr>
      <w:rFonts w:asciiTheme="majorHAnsi" w:eastAsiaTheme="majorEastAsia" w:hAnsiTheme="majorHAnsi" w:cstheme="majorBidi"/>
      <w:lang w:eastAsia="zh-CN"/>
    </w:rPr>
  </w:style>
  <w:style w:type="paragraph" w:styleId="Title">
    <w:name w:val="Title"/>
    <w:basedOn w:val="Normal"/>
    <w:link w:val="TitleChar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3E5585"/>
    <w:rPr>
      <w:rFonts w:asciiTheme="majorHAnsi" w:eastAsiaTheme="majorEastAsia" w:hAnsiTheme="majorHAnsi" w:cstheme="majorBidi"/>
      <w:b/>
      <w:bCs/>
      <w:kern w:val="28"/>
      <w:sz w:val="32"/>
      <w:szCs w:val="40"/>
      <w:lang w:eastAsia="zh-CN"/>
    </w:rPr>
  </w:style>
  <w:style w:type="paragraph" w:styleId="BodyText">
    <w:name w:val="Body Text"/>
    <w:basedOn w:val="Normal"/>
    <w:link w:val="BodyTextChar"/>
    <w:uiPriority w:val="99"/>
    <w:rsid w:val="00CA611B"/>
    <w:rPr>
      <w:rFonts w:ascii="Angsana New" w:hAnsi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ListBullet">
    <w:name w:val="List Bullet"/>
    <w:basedOn w:val="Normal"/>
    <w:autoRedefine/>
    <w:uiPriority w:val="99"/>
    <w:rsid w:val="00CA611B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rsid w:val="00CA611B"/>
    <w:pPr>
      <w:tabs>
        <w:tab w:val="center" w:pos="4153"/>
        <w:tab w:val="right" w:pos="8306"/>
      </w:tabs>
    </w:pPr>
    <w:rPr>
      <w:rFonts w:ascii="Cordia New" w:eastAsia="Times New Roman" w:hAnsi="Cordia New" w:cs="Cordia New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BodyText2">
    <w:name w:val="Body Text 2"/>
    <w:basedOn w:val="Normal"/>
    <w:link w:val="BodyText2Char"/>
    <w:uiPriority w:val="99"/>
    <w:rsid w:val="00CA611B"/>
    <w:pPr>
      <w:ind w:left="1080"/>
    </w:pPr>
    <w:rPr>
      <w:rFonts w:ascii="Tms Rmn" w:eastAsia="Times New Roman" w:hAnsi="Tms Rm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NormalWeb">
    <w:name w:val="Normal (Web)"/>
    <w:basedOn w:val="Normal"/>
    <w:uiPriority w:val="99"/>
    <w:rsid w:val="00CA611B"/>
    <w:pPr>
      <w:spacing w:before="100" w:after="100"/>
    </w:pPr>
    <w:rPr>
      <w:rFonts w:ascii="Tahoma" w:hAnsi="Tahoma" w:cs="Tahoma"/>
    </w:rPr>
  </w:style>
  <w:style w:type="paragraph" w:styleId="BodyTextIndent">
    <w:name w:val="Body Text Indent"/>
    <w:basedOn w:val="Normal"/>
    <w:link w:val="BodyTextIndentChar"/>
    <w:uiPriority w:val="99"/>
    <w:rsid w:val="00CA611B"/>
    <w:pPr>
      <w:ind w:firstLine="720"/>
    </w:pPr>
    <w:rPr>
      <w:rFonts w:eastAsia="Times New Roman"/>
      <w:sz w:val="32"/>
      <w:szCs w:val="32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CA611B"/>
    <w:pPr>
      <w:ind w:left="1440"/>
    </w:pPr>
    <w:rPr>
      <w:rFonts w:eastAsia="Times New Roman"/>
      <w:sz w:val="32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BodyText3">
    <w:name w:val="Body Text 3"/>
    <w:basedOn w:val="Normal"/>
    <w:link w:val="BodyText3Char"/>
    <w:uiPriority w:val="99"/>
    <w:rsid w:val="00CA611B"/>
    <w:pPr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E5585"/>
    <w:rPr>
      <w:rFonts w:eastAsia="SimSun"/>
      <w:sz w:val="16"/>
      <w:szCs w:val="20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3E5585"/>
    <w:rPr>
      <w:rFonts w:asciiTheme="majorHAnsi" w:eastAsiaTheme="majorEastAsia" w:hAnsiTheme="majorHAnsi" w:cstheme="majorBidi"/>
      <w:sz w:val="24"/>
      <w:szCs w:val="3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EE29D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E29D3"/>
    <w:rPr>
      <w:rFonts w:ascii="Tahoma" w:eastAsia="SimSun" w:hAnsi="Tahoma" w:cs="Times New Roman"/>
      <w:sz w:val="16"/>
      <w:lang w:eastAsia="zh-CN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06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6</Pages>
  <Words>805</Words>
  <Characters>4593</Characters>
  <Application>Microsoft Office Outlook</Application>
  <DocSecurity>0</DocSecurity>
  <Lines>0</Lines>
  <Paragraphs>0</Paragraphs>
  <ScaleCrop>false</ScaleCrop>
  <Company>LiteOS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subject/>
  <dc:creator>MoZarD</dc:creator>
  <cp:keywords/>
  <dc:description/>
  <cp:lastModifiedBy>IT-STATION</cp:lastModifiedBy>
  <cp:revision>6</cp:revision>
  <cp:lastPrinted>2015-03-23T02:49:00Z</cp:lastPrinted>
  <dcterms:created xsi:type="dcterms:W3CDTF">2016-03-20T14:54:00Z</dcterms:created>
  <dcterms:modified xsi:type="dcterms:W3CDTF">2016-05-05T08:26:00Z</dcterms:modified>
</cp:coreProperties>
</file>