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5F" w:rsidRPr="004C3846" w:rsidRDefault="00F74F5F" w:rsidP="004C3846">
      <w:pPr>
        <w:pStyle w:val="Heading1"/>
        <w:jc w:val="left"/>
        <w:rPr>
          <w:rFonts w:ascii="Angsana New" w:hAnsi="Angsana New" w:cs="Angsana New"/>
        </w:rPr>
      </w:pPr>
      <w:r w:rsidRPr="004C3846">
        <w:rPr>
          <w:rFonts w:ascii="Angsana New" w:hAnsi="Angsana New" w:cs="Angsana New"/>
          <w:cs/>
        </w:rPr>
        <w:t>โครงการ</w:t>
      </w:r>
      <w:r w:rsidRPr="004C3846">
        <w:rPr>
          <w:rFonts w:ascii="Angsana New" w:hAnsi="Angsana New" w:cs="Angsana New"/>
        </w:rPr>
        <w:tab/>
      </w:r>
      <w:r w:rsidRPr="004C3846">
        <w:rPr>
          <w:rFonts w:ascii="Angsana New" w:hAnsi="Angsana New" w:cs="Angsana New"/>
        </w:rPr>
        <w:tab/>
      </w:r>
      <w:r w:rsidRPr="004C3846">
        <w:rPr>
          <w:rFonts w:ascii="Angsana New" w:hAnsi="Angsana New" w:cs="Angsana New"/>
        </w:rPr>
        <w:tab/>
      </w:r>
      <w:r>
        <w:rPr>
          <w:rFonts w:ascii="Angsana New" w:hAnsi="Angsana New" w:cs="Angsana New"/>
          <w:cs/>
        </w:rPr>
        <w:tab/>
      </w:r>
      <w:r w:rsidRPr="004C3846">
        <w:rPr>
          <w:rFonts w:ascii="Angsana New" w:hAnsi="Angsana New" w:cs="Angsana New"/>
          <w:cs/>
        </w:rPr>
        <w:t>พัฒนากิจกรรม</w:t>
      </w:r>
      <w:r>
        <w:rPr>
          <w:rFonts w:ascii="Angsana New" w:hAnsi="Angsana New" w:cs="Angsana New"/>
          <w:cs/>
        </w:rPr>
        <w:t>ผู้เรียน</w:t>
      </w:r>
    </w:p>
    <w:p w:rsidR="00F74F5F" w:rsidRPr="00AC07EE" w:rsidRDefault="00F74F5F" w:rsidP="004C3846">
      <w:pPr>
        <w:rPr>
          <w:b/>
          <w:bCs/>
          <w:cs/>
        </w:rPr>
      </w:pPr>
      <w:r w:rsidRPr="00AC07EE">
        <w:rPr>
          <w:b/>
          <w:bCs/>
          <w:cs/>
        </w:rPr>
        <w:t>งาน</w:t>
      </w:r>
      <w:r w:rsidRPr="00AC07EE">
        <w:rPr>
          <w:b/>
          <w:bCs/>
        </w:rPr>
        <w:tab/>
      </w:r>
      <w:r w:rsidRPr="00AC07EE">
        <w:rPr>
          <w:b/>
          <w:bCs/>
        </w:rPr>
        <w:tab/>
      </w:r>
      <w:r w:rsidRPr="00AC07EE">
        <w:rPr>
          <w:b/>
          <w:b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 w:rsidRPr="00926EFC">
        <w:rPr>
          <w:b/>
          <w:bCs/>
          <w:cs/>
        </w:rPr>
        <w:t>กิจกรรมแนะแนว</w:t>
      </w:r>
    </w:p>
    <w:p w:rsidR="00F74F5F" w:rsidRDefault="00F74F5F" w:rsidP="004C3846">
      <w:pPr>
        <w:rPr>
          <w:b/>
          <w:bCs/>
        </w:rPr>
      </w:pPr>
      <w:r w:rsidRPr="00B503F8">
        <w:rPr>
          <w:b/>
          <w:bCs/>
          <w:cs/>
        </w:rPr>
        <w:t>สนับสนุนกลยุทธ์ของสถานศึกษา</w:t>
      </w:r>
      <w:r w:rsidRPr="00B503F8">
        <w:rPr>
          <w:b/>
          <w:bCs/>
          <w:cs/>
        </w:rPr>
        <w:tab/>
      </w:r>
      <w:r w:rsidRPr="00B503F8">
        <w:rPr>
          <w:b/>
          <w:bCs/>
          <w:cs/>
        </w:rPr>
        <w:tab/>
        <w:t xml:space="preserve">กลยุทธ์ที่  </w:t>
      </w:r>
      <w:r>
        <w:rPr>
          <w:b/>
          <w:bCs/>
          <w:cs/>
        </w:rPr>
        <w:t>1, 2, 3</w:t>
      </w:r>
    </w:p>
    <w:p w:rsidR="00F74F5F" w:rsidRPr="00AC07EE" w:rsidRDefault="00F74F5F" w:rsidP="00195312">
      <w:pPr>
        <w:rPr>
          <w:b/>
          <w:bCs/>
          <w:cs/>
        </w:rPr>
      </w:pPr>
      <w:r>
        <w:rPr>
          <w:b/>
          <w:bCs/>
          <w:cs/>
        </w:rPr>
        <w:t>สอดคล้องกับมาตรฐานการศึกษา</w:t>
      </w:r>
      <w:r>
        <w:rPr>
          <w:b/>
          <w:bCs/>
          <w:cs/>
        </w:rPr>
        <w:tab/>
      </w:r>
      <w:r>
        <w:rPr>
          <w:b/>
          <w:bCs/>
          <w:cs/>
        </w:rPr>
        <w:tab/>
        <w:t>มาตรฐานที่  7</w:t>
      </w:r>
    </w:p>
    <w:p w:rsidR="00F74F5F" w:rsidRPr="00AC07EE" w:rsidRDefault="00F74F5F" w:rsidP="00195312">
      <w:pPr>
        <w:rPr>
          <w:b/>
          <w:bCs/>
        </w:rPr>
      </w:pPr>
      <w:r w:rsidRPr="00AC07EE">
        <w:rPr>
          <w:b/>
          <w:bCs/>
          <w:cs/>
        </w:rPr>
        <w:t>ลักษณะโครงการ</w:t>
      </w:r>
      <w:r w:rsidRPr="00AC07EE">
        <w:rPr>
          <w:b/>
          <w:bCs/>
        </w:rPr>
        <w:tab/>
        <w:t xml:space="preserve"> </w:t>
      </w:r>
      <w:r w:rsidRPr="00AC07EE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C07EE">
        <w:rPr>
          <w:b/>
          <w:bCs/>
          <w:cs/>
        </w:rPr>
        <w:t>ต่อเนื่อง</w:t>
      </w:r>
    </w:p>
    <w:p w:rsidR="00F74F5F" w:rsidRPr="00AC07EE" w:rsidRDefault="00F74F5F" w:rsidP="004C3846">
      <w:pPr>
        <w:rPr>
          <w:b/>
          <w:bCs/>
          <w:cs/>
        </w:rPr>
      </w:pPr>
      <w:r w:rsidRPr="00AC07EE">
        <w:rPr>
          <w:b/>
          <w:bCs/>
          <w:cs/>
        </w:rPr>
        <w:t>ผู้รับผิดชอบ</w:t>
      </w:r>
      <w:r w:rsidRPr="00AC07EE">
        <w:rPr>
          <w:b/>
          <w:bCs/>
        </w:rPr>
        <w:tab/>
      </w:r>
      <w:r w:rsidRPr="00AC07EE">
        <w:rPr>
          <w:b/>
          <w:b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  <w:t>นายฉลวย  ลิ้นจี่</w:t>
      </w:r>
      <w:r w:rsidRPr="00AC07EE">
        <w:rPr>
          <w:b/>
          <w:bCs/>
          <w:cs/>
        </w:rPr>
        <w:t xml:space="preserve"> </w:t>
      </w:r>
    </w:p>
    <w:p w:rsidR="00F74F5F" w:rsidRDefault="00F74F5F" w:rsidP="004C3846">
      <w:pPr>
        <w:rPr>
          <w:b/>
          <w:bCs/>
        </w:rPr>
      </w:pPr>
      <w:r w:rsidRPr="00AC07EE">
        <w:rPr>
          <w:b/>
          <w:bCs/>
          <w:cs/>
        </w:rPr>
        <w:t>ระยะเวลาดำเนินการ</w:t>
      </w:r>
      <w:r w:rsidRPr="00AC07EE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C07EE">
        <w:rPr>
          <w:b/>
          <w:bCs/>
          <w:cs/>
        </w:rPr>
        <w:t xml:space="preserve">ปีการศึกษา  </w:t>
      </w:r>
      <w:r>
        <w:rPr>
          <w:b/>
          <w:bCs/>
        </w:rPr>
        <w:t>2559</w:t>
      </w:r>
      <w:r w:rsidRPr="00AC07EE">
        <w:rPr>
          <w:b/>
          <w:bCs/>
        </w:rPr>
        <w:t xml:space="preserve"> </w:t>
      </w:r>
      <w:r w:rsidRPr="00AC07EE">
        <w:rPr>
          <w:b/>
          <w:bCs/>
          <w:cs/>
        </w:rPr>
        <w:t>(</w:t>
      </w:r>
      <w:r>
        <w:rPr>
          <w:b/>
          <w:bCs/>
        </w:rPr>
        <w:t>9</w:t>
      </w:r>
      <w:r w:rsidRPr="00AC07EE">
        <w:rPr>
          <w:b/>
          <w:bCs/>
          <w:cs/>
        </w:rPr>
        <w:t xml:space="preserve"> พ.ค. </w:t>
      </w:r>
      <w:r>
        <w:rPr>
          <w:b/>
          <w:bCs/>
          <w:cs/>
        </w:rPr>
        <w:t>255</w:t>
      </w:r>
      <w:r>
        <w:rPr>
          <w:b/>
          <w:bCs/>
        </w:rPr>
        <w:t>9</w:t>
      </w:r>
      <w:r w:rsidRPr="00AC07EE">
        <w:rPr>
          <w:b/>
          <w:bCs/>
          <w:cs/>
        </w:rPr>
        <w:t xml:space="preserve"> </w:t>
      </w:r>
      <w:r w:rsidRPr="00AC07EE">
        <w:rPr>
          <w:b/>
          <w:bCs/>
        </w:rPr>
        <w:t>–</w:t>
      </w:r>
      <w:r w:rsidRPr="00AC07EE">
        <w:rPr>
          <w:b/>
          <w:bCs/>
          <w:cs/>
        </w:rPr>
        <w:t xml:space="preserve"> 3</w:t>
      </w:r>
      <w:r>
        <w:rPr>
          <w:b/>
          <w:bCs/>
        </w:rPr>
        <w:t>1</w:t>
      </w:r>
      <w:r w:rsidRPr="00AC07EE">
        <w:rPr>
          <w:b/>
          <w:bCs/>
          <w:cs/>
        </w:rPr>
        <w:t xml:space="preserve"> </w:t>
      </w:r>
      <w:r>
        <w:rPr>
          <w:b/>
          <w:bCs/>
          <w:cs/>
        </w:rPr>
        <w:t>มี.ค. 2560</w:t>
      </w:r>
      <w:r w:rsidRPr="00AC07EE">
        <w:rPr>
          <w:b/>
          <w:bCs/>
          <w:cs/>
        </w:rPr>
        <w:t>)</w:t>
      </w:r>
    </w:p>
    <w:p w:rsidR="00F74F5F" w:rsidRPr="001B03FE" w:rsidRDefault="00F74F5F" w:rsidP="004C3846">
      <w:pPr>
        <w:rPr>
          <w:sz w:val="16"/>
          <w:szCs w:val="16"/>
          <w:u w:val="single"/>
        </w:rPr>
      </w:pP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  <w:r w:rsidRPr="001B03FE">
        <w:rPr>
          <w:sz w:val="16"/>
          <w:szCs w:val="16"/>
          <w:u w:val="single"/>
        </w:rPr>
        <w:tab/>
      </w:r>
    </w:p>
    <w:p w:rsidR="00F74F5F" w:rsidRPr="00AC07EE" w:rsidRDefault="00F74F5F" w:rsidP="004C3846">
      <w:pPr>
        <w:rPr>
          <w:b/>
          <w:bCs/>
        </w:rPr>
      </w:pPr>
      <w:r>
        <w:rPr>
          <w:b/>
          <w:bCs/>
        </w:rPr>
        <w:t>1</w:t>
      </w:r>
      <w:r w:rsidRPr="00AC07EE">
        <w:rPr>
          <w:b/>
          <w:bCs/>
        </w:rPr>
        <w:t xml:space="preserve">.  </w:t>
      </w:r>
      <w:r w:rsidRPr="00AC07EE">
        <w:rPr>
          <w:b/>
          <w:bCs/>
          <w:cs/>
        </w:rPr>
        <w:t>หลักการและเหตุผล</w:t>
      </w:r>
    </w:p>
    <w:p w:rsidR="00F74F5F" w:rsidRDefault="00F74F5F" w:rsidP="004C3846">
      <w:r>
        <w:rPr>
          <w:cs/>
        </w:rPr>
        <w:tab/>
        <w:t>การจัดกิจกรรมแนะแนวเป็นการจัดกิจกรรมพัฒนาผู้เรียนรูปแบบหนึ่ง  ที่มุ่งเน้นพัฒนาผู้เรียนทั้งด้านร่างกาย  จิตใจ  สติปัญญา  อารมณ์และสังคม  เพื่อมุ่งส่งเสริมเจตคติ  คุณค่าชีวิต ปลูกฝังคุณธรรมและค่านิยมที่พึงประสงค์  ส่งเสริมให้ผู้เรียนรู้จักและเข้าใจตนเอง  สร้างจิตสำนึกในธรรมชาติและสิ่งแวดล้อม  ปรับตัวและปฏิบัติตนให้เป็นประโยชน์ต่อสังคม  ประเทศชาติ  และดำรงชีวิตได้อย่างมีความสุข</w:t>
      </w:r>
    </w:p>
    <w:p w:rsidR="00F74F5F" w:rsidRPr="00AC07EE" w:rsidRDefault="00F74F5F" w:rsidP="004C3846">
      <w:pPr>
        <w:rPr>
          <w:cs/>
        </w:rPr>
      </w:pPr>
      <w:r>
        <w:rPr>
          <w:cs/>
        </w:rPr>
        <w:tab/>
        <w:t>ดังนั้นโรงเรียนศรีสำโรงชนูปถัมภ์  จึงจัดกิจกรรมแนะแนวขึ้นเพื่อมุ่งส่งเสริม  พัฒนาผู้เรียน  ให้พัฒนาตนเองอย่างเต็มตามศักยภาพ  รักและเห็นคุณค่าในตนเองและผู้อื่น  พึ่งตนเอง  มีทักษะในการเลือกแนวทางการศึกษา  การงานและอาชีพ  ชีวิตและสังคม  มีสุขภาพจิตที่ดี  มีจิตสำนึกในการทำประโยชน์ต่อครอบครัว  สังคมและประเทศชาติ</w:t>
      </w:r>
    </w:p>
    <w:p w:rsidR="00F74F5F" w:rsidRDefault="00F74F5F" w:rsidP="004C3846">
      <w:r>
        <w:rPr>
          <w:b/>
          <w:bCs/>
        </w:rPr>
        <w:t xml:space="preserve">2.  </w:t>
      </w:r>
      <w:r>
        <w:rPr>
          <w:b/>
          <w:bCs/>
          <w:cs/>
        </w:rPr>
        <w:t xml:space="preserve">วัตถุประสงค์ </w:t>
      </w:r>
      <w:r>
        <w:rPr>
          <w:b/>
          <w:bCs/>
        </w:rPr>
        <w:tab/>
      </w:r>
      <w:r>
        <w:t xml:space="preserve"> </w:t>
      </w:r>
    </w:p>
    <w:p w:rsidR="00F74F5F" w:rsidRPr="00AC07EE" w:rsidRDefault="00F74F5F" w:rsidP="004C3846">
      <w:pPr>
        <w:ind w:left="360" w:firstLine="360"/>
        <w:jc w:val="both"/>
        <w:rPr>
          <w:b/>
          <w:bCs/>
        </w:rPr>
      </w:pPr>
      <w:r w:rsidRPr="00AC07EE">
        <w:rPr>
          <w:b/>
          <w:bCs/>
        </w:rPr>
        <w:t xml:space="preserve">2.1 </w:t>
      </w:r>
      <w:r w:rsidRPr="00AC07EE">
        <w:rPr>
          <w:b/>
          <w:bCs/>
          <w:cs/>
        </w:rPr>
        <w:t>ผลผลิต</w:t>
      </w:r>
      <w:r w:rsidRPr="00AC07EE">
        <w:rPr>
          <w:b/>
          <w:bCs/>
        </w:rPr>
        <w:t xml:space="preserve"> (Outputs)  </w:t>
      </w:r>
    </w:p>
    <w:p w:rsidR="00F74F5F" w:rsidRPr="00113B10" w:rsidRDefault="00F74F5F" w:rsidP="004C3846">
      <w:pPr>
        <w:numPr>
          <w:ilvl w:val="2"/>
          <w:numId w:val="17"/>
        </w:numPr>
        <w:tabs>
          <w:tab w:val="clear" w:pos="2340"/>
          <w:tab w:val="num" w:pos="1418"/>
        </w:tabs>
        <w:ind w:hanging="1206"/>
        <w:jc w:val="both"/>
      </w:pPr>
      <w:r w:rsidRPr="00113B10">
        <w:rPr>
          <w:cs/>
        </w:rPr>
        <w:t xml:space="preserve">การจัดกิจกรรมแนะแนวตรงตามมาตรฐานการแนะแนวทั้ง </w:t>
      </w:r>
      <w:r w:rsidRPr="00113B10">
        <w:t xml:space="preserve">3 </w:t>
      </w:r>
      <w:r w:rsidRPr="00113B10">
        <w:rPr>
          <w:cs/>
        </w:rPr>
        <w:t>ด้าน</w:t>
      </w:r>
    </w:p>
    <w:p w:rsidR="00F74F5F" w:rsidRPr="00AC07EE" w:rsidRDefault="00F74F5F" w:rsidP="004C3846">
      <w:pPr>
        <w:numPr>
          <w:ilvl w:val="2"/>
          <w:numId w:val="17"/>
        </w:numPr>
        <w:tabs>
          <w:tab w:val="clear" w:pos="2340"/>
          <w:tab w:val="num" w:pos="1418"/>
        </w:tabs>
        <w:ind w:hanging="1206"/>
      </w:pPr>
      <w:r w:rsidRPr="00113B10">
        <w:rPr>
          <w:cs/>
        </w:rPr>
        <w:t>นักเรียนทุกคนมีทักษะในการเลือกแนวทางการศึกษา</w:t>
      </w:r>
      <w:r>
        <w:rPr>
          <w:cs/>
        </w:rPr>
        <w:t xml:space="preserve">  การงานและอาชีพ  ชีวิตและสังคม</w:t>
      </w:r>
      <w:r w:rsidRPr="00113B10">
        <w:rPr>
          <w:cs/>
        </w:rPr>
        <w:t xml:space="preserve">  </w:t>
      </w:r>
    </w:p>
    <w:p w:rsidR="00F74F5F" w:rsidRPr="004C3846" w:rsidRDefault="00F74F5F" w:rsidP="004C3846">
      <w:pPr>
        <w:pStyle w:val="Heading1"/>
        <w:jc w:val="left"/>
        <w:rPr>
          <w:rFonts w:ascii="Angsana New" w:hAnsi="Angsana New" w:cs="Angsana New"/>
        </w:rPr>
      </w:pPr>
      <w:r w:rsidRPr="00AC07EE">
        <w:t xml:space="preserve">      </w:t>
      </w:r>
      <w:r w:rsidRPr="00AC07EE">
        <w:tab/>
      </w:r>
      <w:r w:rsidRPr="004C3846">
        <w:rPr>
          <w:rFonts w:ascii="Angsana New" w:hAnsi="Angsana New" w:cs="Angsana New"/>
        </w:rPr>
        <w:t xml:space="preserve">2.2 </w:t>
      </w:r>
      <w:r w:rsidRPr="004C3846">
        <w:rPr>
          <w:rFonts w:ascii="Angsana New" w:hAnsi="Angsana New" w:cs="Angsana New"/>
          <w:cs/>
        </w:rPr>
        <w:t xml:space="preserve">ผลลัพธ์ </w:t>
      </w:r>
      <w:r w:rsidRPr="004C3846">
        <w:rPr>
          <w:rFonts w:ascii="Angsana New" w:hAnsi="Angsana New" w:cs="Angsana New"/>
        </w:rPr>
        <w:t>(Outcomes)</w:t>
      </w:r>
    </w:p>
    <w:p w:rsidR="00F74F5F" w:rsidRDefault="00F74F5F" w:rsidP="004C3846">
      <w:pPr>
        <w:pStyle w:val="BodyTextIndent"/>
        <w:numPr>
          <w:ilvl w:val="2"/>
          <w:numId w:val="17"/>
        </w:numPr>
        <w:tabs>
          <w:tab w:val="clear" w:pos="2340"/>
          <w:tab w:val="num" w:pos="1418"/>
        </w:tabs>
        <w:spacing w:after="0"/>
        <w:ind w:left="1418" w:hanging="284"/>
        <w:rPr>
          <w:rFonts w:ascii="Angsana New" w:hAnsi="Angsana New"/>
          <w:szCs w:val="32"/>
        </w:rPr>
      </w:pPr>
      <w:r>
        <w:rPr>
          <w:szCs w:val="32"/>
          <w:cs/>
        </w:rPr>
        <w:t>นักเรียน</w:t>
      </w:r>
      <w:r w:rsidRPr="00113B10">
        <w:rPr>
          <w:szCs w:val="32"/>
          <w:cs/>
        </w:rPr>
        <w:t>มีความรู้ความเข้าใจในธรรมชาติและคุณลักษณะของกิจกรรมแนะแนว</w:t>
      </w:r>
    </w:p>
    <w:p w:rsidR="00F74F5F" w:rsidRDefault="00F74F5F" w:rsidP="004C3846">
      <w:pPr>
        <w:pStyle w:val="BodyTextIndent"/>
        <w:numPr>
          <w:ilvl w:val="2"/>
          <w:numId w:val="17"/>
        </w:numPr>
        <w:tabs>
          <w:tab w:val="clear" w:pos="2340"/>
          <w:tab w:val="num" w:pos="1418"/>
        </w:tabs>
        <w:spacing w:after="0"/>
        <w:ind w:left="1418" w:hanging="284"/>
        <w:rPr>
          <w:rFonts w:ascii="Angsana New" w:hAnsi="Angsana New"/>
          <w:szCs w:val="32"/>
        </w:rPr>
      </w:pPr>
      <w:r>
        <w:rPr>
          <w:szCs w:val="32"/>
          <w:cs/>
        </w:rPr>
        <w:t>นักเรียนมีแนวทางตัดสินใจเพื่อ</w:t>
      </w:r>
      <w:r w:rsidRPr="00113B10">
        <w:rPr>
          <w:szCs w:val="32"/>
          <w:cs/>
        </w:rPr>
        <w:t>การศึกษาต่อ</w:t>
      </w:r>
      <w:r>
        <w:rPr>
          <w:szCs w:val="32"/>
          <w:cs/>
        </w:rPr>
        <w:t xml:space="preserve">  การประกอบอ</w:t>
      </w:r>
      <w:r w:rsidRPr="00113B10">
        <w:rPr>
          <w:szCs w:val="32"/>
          <w:cs/>
        </w:rPr>
        <w:t>าชีพและ</w:t>
      </w:r>
      <w:r>
        <w:rPr>
          <w:szCs w:val="32"/>
          <w:cs/>
        </w:rPr>
        <w:t>สามารถวางแผนการเรียนและอาชีพให้</w:t>
      </w:r>
      <w:r w:rsidRPr="00113B10">
        <w:rPr>
          <w:szCs w:val="32"/>
          <w:cs/>
        </w:rPr>
        <w:t>สอดคล้องกับความสนใจ</w:t>
      </w:r>
      <w:r>
        <w:rPr>
          <w:szCs w:val="32"/>
          <w:cs/>
        </w:rPr>
        <w:t xml:space="preserve">  </w:t>
      </w:r>
      <w:r w:rsidRPr="00113B10">
        <w:rPr>
          <w:szCs w:val="32"/>
          <w:cs/>
        </w:rPr>
        <w:t>ความถนัด</w:t>
      </w:r>
      <w:r>
        <w:rPr>
          <w:szCs w:val="32"/>
          <w:cs/>
        </w:rPr>
        <w:t xml:space="preserve">  </w:t>
      </w:r>
      <w:r w:rsidRPr="00113B10">
        <w:rPr>
          <w:szCs w:val="32"/>
          <w:cs/>
        </w:rPr>
        <w:t>ความสามารถและบุคลิกภาพได้อย่าง</w:t>
      </w:r>
    </w:p>
    <w:p w:rsidR="00F74F5F" w:rsidRDefault="00F74F5F" w:rsidP="004C3846">
      <w:pPr>
        <w:pStyle w:val="BodyTextIndent"/>
        <w:spacing w:after="0"/>
        <w:ind w:left="1418"/>
        <w:rPr>
          <w:rFonts w:ascii="Angsana New" w:hAnsi="Angsana New"/>
          <w:szCs w:val="32"/>
        </w:rPr>
      </w:pPr>
      <w:r w:rsidRPr="00113B10">
        <w:rPr>
          <w:szCs w:val="32"/>
          <w:cs/>
        </w:rPr>
        <w:t>มีประสิทธิภาพ</w:t>
      </w:r>
    </w:p>
    <w:p w:rsidR="00F74F5F" w:rsidRDefault="00F74F5F" w:rsidP="004C3846">
      <w:pPr>
        <w:pStyle w:val="BodyTextIndent"/>
        <w:numPr>
          <w:ilvl w:val="2"/>
          <w:numId w:val="17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Angsana New" w:hAnsi="Angsana New"/>
          <w:szCs w:val="32"/>
        </w:rPr>
      </w:pPr>
      <w:r w:rsidRPr="007D0287">
        <w:rPr>
          <w:szCs w:val="32"/>
          <w:cs/>
        </w:rPr>
        <w:t>โรงเรียนได้พัฒนา</w:t>
      </w:r>
      <w:r>
        <w:rPr>
          <w:szCs w:val="32"/>
          <w:cs/>
        </w:rPr>
        <w:t>การจัดการข้อมูลสารสนเทศอย่างเป็นระบบ  ทันสมัย  เพียงพอต่อการใช้งาน</w:t>
      </w:r>
    </w:p>
    <w:p w:rsidR="00F74F5F" w:rsidRDefault="00F74F5F" w:rsidP="004C3846">
      <w:pPr>
        <w:jc w:val="both"/>
        <w:rPr>
          <w:b/>
          <w:bCs/>
          <w:cs/>
        </w:rPr>
      </w:pPr>
      <w:r>
        <w:rPr>
          <w:b/>
          <w:bCs/>
          <w:cs/>
        </w:rPr>
        <w:t xml:space="preserve">3.  </w:t>
      </w:r>
      <w:r w:rsidRPr="00AC07EE">
        <w:rPr>
          <w:b/>
          <w:bCs/>
          <w:cs/>
        </w:rPr>
        <w:t>เป้าหมาย</w:t>
      </w:r>
    </w:p>
    <w:p w:rsidR="00F74F5F" w:rsidRDefault="00F74F5F" w:rsidP="004C3846">
      <w:pPr>
        <w:rPr>
          <w:b/>
          <w:bCs/>
        </w:rPr>
      </w:pPr>
      <w:r>
        <w:rPr>
          <w:b/>
          <w:bCs/>
          <w:cs/>
        </w:rPr>
        <w:tab/>
        <w:t>3.1  เป้าหมายเชิงปริมาณ</w:t>
      </w:r>
    </w:p>
    <w:p w:rsidR="00F74F5F" w:rsidRDefault="00F74F5F" w:rsidP="004C3846">
      <w:pPr>
        <w:ind w:left="720" w:firstLine="720"/>
        <w:jc w:val="both"/>
        <w:rPr>
          <w:b/>
          <w:bCs/>
        </w:rPr>
      </w:pPr>
      <w:r>
        <w:rPr>
          <w:cs/>
        </w:rPr>
        <w:t>นักเรียนทุกคนในโรงเรียนศรีสำโรงชนูปถัมภ์ได้รับการบริการและร่วมกิจกรรมแนะแนว</w:t>
      </w:r>
    </w:p>
    <w:p w:rsidR="00F74F5F" w:rsidRDefault="00F74F5F" w:rsidP="004C3846">
      <w:pPr>
        <w:ind w:left="720"/>
        <w:rPr>
          <w:b/>
          <w:bCs/>
        </w:rPr>
      </w:pPr>
      <w:r>
        <w:rPr>
          <w:b/>
          <w:bCs/>
          <w:cs/>
        </w:rPr>
        <w:t>3.2  เป้าหมายเชิงคุณภาพ</w:t>
      </w:r>
    </w:p>
    <w:p w:rsidR="00F74F5F" w:rsidRDefault="00F74F5F" w:rsidP="004C3846">
      <w:pPr>
        <w:ind w:left="720" w:firstLine="720"/>
        <w:jc w:val="both"/>
        <w:rPr>
          <w:b/>
          <w:bCs/>
          <w:cs/>
        </w:rPr>
      </w:pPr>
      <w:r>
        <w:rPr>
          <w:cs/>
        </w:rPr>
        <w:t xml:space="preserve">งานแนะแนวมีการพัฒนาให้มีคุณภาพครบตามมาตรฐานการแนะแนวทั้ง </w:t>
      </w:r>
      <w:r>
        <w:t xml:space="preserve">3 </w:t>
      </w:r>
      <w:r>
        <w:rPr>
          <w:cs/>
        </w:rPr>
        <w:t>ด้าน</w:t>
      </w:r>
    </w:p>
    <w:p w:rsidR="00F74F5F" w:rsidRDefault="00F74F5F" w:rsidP="004C3846">
      <w:pPr>
        <w:ind w:firstLine="720"/>
        <w:jc w:val="both"/>
        <w:rPr>
          <w:b/>
          <w:bCs/>
        </w:rPr>
      </w:pPr>
    </w:p>
    <w:p w:rsidR="00F74F5F" w:rsidRPr="009A09CF" w:rsidRDefault="00F74F5F" w:rsidP="00A822AA">
      <w:pPr>
        <w:numPr>
          <w:ilvl w:val="1"/>
          <w:numId w:val="40"/>
        </w:numPr>
        <w:jc w:val="both"/>
        <w:rPr>
          <w:b/>
          <w:bCs/>
        </w:rPr>
      </w:pPr>
      <w:r>
        <w:rPr>
          <w:b/>
          <w:bCs/>
          <w:cs/>
        </w:rPr>
        <w:t xml:space="preserve"> เป้าหมายตามมาตรฐานและตัวบ่งชี้</w:t>
      </w:r>
      <w:r w:rsidRPr="00353A4E">
        <w:rPr>
          <w:b/>
          <w:bCs/>
          <w:cs/>
        </w:rPr>
        <w:t>คุณภาพการศึกษาตามมาตรฐานการศึกษาขั้นพื้นฐาน</w:t>
      </w:r>
    </w:p>
    <w:p w:rsidR="00F74F5F" w:rsidRPr="00EA7238" w:rsidRDefault="00F74F5F" w:rsidP="00A822AA">
      <w:pPr>
        <w:ind w:left="1440"/>
        <w:rPr>
          <w:b/>
          <w:bCs/>
        </w:rPr>
      </w:pPr>
      <w:r w:rsidRPr="00A822AA">
        <w:rPr>
          <w:cs/>
        </w:rPr>
        <w:t xml:space="preserve">- </w:t>
      </w:r>
      <w:r w:rsidRPr="00353A4E">
        <w:rPr>
          <w:b/>
          <w:bCs/>
          <w:cs/>
        </w:rPr>
        <w:t xml:space="preserve">มาตรฐานที่ </w:t>
      </w:r>
      <w:r>
        <w:rPr>
          <w:b/>
          <w:bCs/>
          <w:cs/>
        </w:rPr>
        <w:t>7</w:t>
      </w:r>
      <w:r w:rsidRPr="00353A4E">
        <w:rPr>
          <w:b/>
          <w:bCs/>
          <w:cs/>
        </w:rPr>
        <w:t xml:space="preserve"> </w:t>
      </w:r>
      <w:r w:rsidRPr="00353A4E">
        <w:rPr>
          <w:cs/>
        </w:rPr>
        <w:t>ตัวบ่งชี</w:t>
      </w:r>
      <w:r>
        <w:rPr>
          <w:cs/>
        </w:rPr>
        <w:t>้ 7.6</w:t>
      </w:r>
    </w:p>
    <w:p w:rsidR="00F74F5F" w:rsidRDefault="00F74F5F" w:rsidP="004C3846">
      <w:pPr>
        <w:rPr>
          <w:rFonts w:ascii="Calibri" w:hAnsi="Calibri" w:cs="AngsanaUPC"/>
          <w:b/>
          <w:bCs/>
        </w:rPr>
      </w:pPr>
      <w:r>
        <w:rPr>
          <w:b/>
          <w:bCs/>
          <w:cs/>
        </w:rPr>
        <w:t xml:space="preserve">4.  </w:t>
      </w:r>
      <w:r w:rsidRPr="006479DA">
        <w:rPr>
          <w:b/>
          <w:bCs/>
          <w:cs/>
        </w:rPr>
        <w:t>กิจกรรมและการดำเนินงาน</w:t>
      </w:r>
    </w:p>
    <w:tbl>
      <w:tblPr>
        <w:tblW w:w="98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0"/>
        <w:gridCol w:w="2268"/>
        <w:gridCol w:w="2172"/>
        <w:gridCol w:w="1371"/>
        <w:gridCol w:w="1134"/>
        <w:gridCol w:w="1215"/>
      </w:tblGrid>
      <w:tr w:rsidR="00F74F5F">
        <w:tc>
          <w:tcPr>
            <w:tcW w:w="1680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วิธีดำเนินงาน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72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 xml:space="preserve">ระยะเวลา  </w:t>
            </w:r>
          </w:p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 xml:space="preserve">วันเริ่มต้น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cs/>
              </w:rPr>
              <w:t>วันสิ้นสุด</w:t>
            </w:r>
            <w:r>
              <w:rPr>
                <w:b/>
                <w:bCs/>
              </w:rPr>
              <w:t>)</w:t>
            </w:r>
          </w:p>
        </w:tc>
        <w:tc>
          <w:tcPr>
            <w:tcW w:w="1371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สถานที่ปฏิบัติ</w:t>
            </w:r>
          </w:p>
        </w:tc>
        <w:tc>
          <w:tcPr>
            <w:tcW w:w="1134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ค่าใช้จ่าย</w:t>
            </w:r>
          </w:p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บาท</w:t>
            </w:r>
            <w:r>
              <w:rPr>
                <w:b/>
                <w:bCs/>
              </w:rPr>
              <w:t>)</w:t>
            </w:r>
          </w:p>
        </w:tc>
        <w:tc>
          <w:tcPr>
            <w:tcW w:w="1215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ผู้ปฏิบัติ</w:t>
            </w:r>
          </w:p>
        </w:tc>
      </w:tr>
      <w:tr w:rsidR="00F74F5F">
        <w:tc>
          <w:tcPr>
            <w:tcW w:w="1680" w:type="dxa"/>
          </w:tcPr>
          <w:p w:rsidR="00F74F5F" w:rsidRDefault="00F74F5F" w:rsidP="004C384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  <w:cs/>
              </w:rPr>
              <w:t xml:space="preserve">กิจกรรมที่ </w:t>
            </w:r>
            <w:r>
              <w:rPr>
                <w:b/>
                <w:bCs/>
                <w:u w:val="single"/>
              </w:rPr>
              <w:t xml:space="preserve">1 </w:t>
            </w:r>
          </w:p>
          <w:p w:rsidR="00F74F5F" w:rsidRDefault="00F74F5F" w:rsidP="004C3846">
            <w:r>
              <w:rPr>
                <w:cs/>
              </w:rPr>
              <w:t>ปฐมนิเทศนักเรียน ม</w:t>
            </w:r>
            <w:r>
              <w:t>.1</w:t>
            </w:r>
          </w:p>
        </w:tc>
        <w:tc>
          <w:tcPr>
            <w:tcW w:w="2268" w:type="dxa"/>
          </w:tcPr>
          <w:p w:rsidR="00F74F5F" w:rsidRDefault="00F74F5F" w:rsidP="004C3846">
            <w:r>
              <w:rPr>
                <w:cs/>
              </w:rPr>
              <w:t xml:space="preserve">จัดกิจกรรมปฐมนิเทศนักเรียนระดับชั้นมัธยมศึกษาปีที่  </w:t>
            </w:r>
            <w:r>
              <w:t>1</w:t>
            </w:r>
          </w:p>
        </w:tc>
        <w:tc>
          <w:tcPr>
            <w:tcW w:w="2172" w:type="dxa"/>
            <w:vAlign w:val="center"/>
          </w:tcPr>
          <w:p w:rsidR="00F74F5F" w:rsidRDefault="00F74F5F" w:rsidP="00E91542">
            <w:pPr>
              <w:jc w:val="center"/>
            </w:pPr>
            <w:r>
              <w:rPr>
                <w:cs/>
              </w:rPr>
              <w:t>พฤษภาคม 255</w:t>
            </w:r>
            <w:r>
              <w:t>9</w:t>
            </w:r>
          </w:p>
        </w:tc>
        <w:tc>
          <w:tcPr>
            <w:tcW w:w="1371" w:type="dxa"/>
            <w:vAlign w:val="center"/>
          </w:tcPr>
          <w:p w:rsidR="00F74F5F" w:rsidRDefault="00F74F5F" w:rsidP="004C3846">
            <w:pPr>
              <w:jc w:val="center"/>
            </w:pPr>
            <w:r>
              <w:rPr>
                <w:cs/>
              </w:rPr>
              <w:t>หอประชุม</w:t>
            </w:r>
          </w:p>
        </w:tc>
        <w:tc>
          <w:tcPr>
            <w:tcW w:w="1134" w:type="dxa"/>
          </w:tcPr>
          <w:p w:rsidR="00F74F5F" w:rsidRPr="00E227F9" w:rsidRDefault="00F74F5F" w:rsidP="00F75D1B">
            <w:pPr>
              <w:ind w:left="108"/>
              <w:jc w:val="right"/>
            </w:pPr>
          </w:p>
          <w:p w:rsidR="00F74F5F" w:rsidRPr="002E7D00" w:rsidRDefault="00F74F5F" w:rsidP="002B1AD6">
            <w:pPr>
              <w:ind w:left="108"/>
              <w:jc w:val="right"/>
            </w:pPr>
            <w:r w:rsidRPr="002E7D00">
              <w:t>2,</w:t>
            </w:r>
            <w:r>
              <w:t>530</w:t>
            </w:r>
          </w:p>
        </w:tc>
        <w:tc>
          <w:tcPr>
            <w:tcW w:w="1215" w:type="dxa"/>
            <w:vAlign w:val="center"/>
          </w:tcPr>
          <w:p w:rsidR="00F74F5F" w:rsidRDefault="00F74F5F" w:rsidP="004C3846">
            <w:pPr>
              <w:jc w:val="center"/>
            </w:pPr>
            <w:r>
              <w:rPr>
                <w:cs/>
              </w:rPr>
              <w:t>คณะครูงานแนะแนว</w:t>
            </w:r>
          </w:p>
        </w:tc>
      </w:tr>
      <w:tr w:rsidR="00F74F5F">
        <w:tc>
          <w:tcPr>
            <w:tcW w:w="1680" w:type="dxa"/>
          </w:tcPr>
          <w:p w:rsidR="00F74F5F" w:rsidRDefault="00F74F5F" w:rsidP="001B1645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  <w:cs/>
              </w:rPr>
              <w:t>กิจกรรมที่ 2</w:t>
            </w:r>
            <w:r>
              <w:rPr>
                <w:b/>
                <w:bCs/>
                <w:u w:val="single"/>
              </w:rPr>
              <w:t xml:space="preserve"> </w:t>
            </w:r>
          </w:p>
          <w:p w:rsidR="00F74F5F" w:rsidRPr="00DB27A1" w:rsidRDefault="00F74F5F" w:rsidP="001B1645">
            <w:r>
              <w:rPr>
                <w:cs/>
              </w:rPr>
              <w:t>แนะแนวศึกษาต่อ ชั้นม.</w:t>
            </w:r>
            <w:r>
              <w:t xml:space="preserve">3 </w:t>
            </w:r>
            <w:r>
              <w:rPr>
                <w:cs/>
              </w:rPr>
              <w:t>และม.</w:t>
            </w:r>
            <w:r>
              <w:t>6</w:t>
            </w:r>
          </w:p>
        </w:tc>
        <w:tc>
          <w:tcPr>
            <w:tcW w:w="2268" w:type="dxa"/>
          </w:tcPr>
          <w:p w:rsidR="00F74F5F" w:rsidRDefault="00F74F5F" w:rsidP="001B1645">
            <w:r>
              <w:t xml:space="preserve"> </w:t>
            </w:r>
          </w:p>
          <w:p w:rsidR="00F74F5F" w:rsidRDefault="00F74F5F" w:rsidP="001B1645">
            <w:r>
              <w:t>1.</w:t>
            </w:r>
            <w:r>
              <w:rPr>
                <w:cs/>
              </w:rPr>
              <w:t>กิจกรรมแนะแนว ม</w:t>
            </w:r>
            <w:r>
              <w:t>.3</w:t>
            </w:r>
          </w:p>
          <w:p w:rsidR="00F74F5F" w:rsidRDefault="00F74F5F" w:rsidP="001B1645">
            <w:r>
              <w:t>2.</w:t>
            </w:r>
            <w:r>
              <w:rPr>
                <w:cs/>
              </w:rPr>
              <w:t>กิจกรรมแนะแนว ม</w:t>
            </w:r>
            <w:r>
              <w:t>.6</w:t>
            </w:r>
          </w:p>
        </w:tc>
        <w:tc>
          <w:tcPr>
            <w:tcW w:w="2172" w:type="dxa"/>
            <w:vAlign w:val="center"/>
          </w:tcPr>
          <w:p w:rsidR="00F74F5F" w:rsidRDefault="00F74F5F" w:rsidP="001B1645">
            <w:pPr>
              <w:jc w:val="center"/>
            </w:pPr>
            <w:r>
              <w:rPr>
                <w:cs/>
              </w:rPr>
              <w:t>พ.ย.</w:t>
            </w:r>
            <w:r w:rsidRPr="00AC07EE">
              <w:rPr>
                <w:cs/>
              </w:rPr>
              <w:t xml:space="preserve"> </w:t>
            </w:r>
            <w:r>
              <w:t>2559 –</w:t>
            </w:r>
            <w:r>
              <w:rPr>
                <w:cs/>
              </w:rPr>
              <w:t xml:space="preserve">ก.พ. </w:t>
            </w:r>
            <w:r>
              <w:t>2560</w:t>
            </w:r>
          </w:p>
        </w:tc>
        <w:tc>
          <w:tcPr>
            <w:tcW w:w="1371" w:type="dxa"/>
            <w:vAlign w:val="center"/>
          </w:tcPr>
          <w:p w:rsidR="00F74F5F" w:rsidRDefault="00F74F5F" w:rsidP="001B1645">
            <w:pPr>
              <w:jc w:val="center"/>
            </w:pPr>
            <w:r>
              <w:rPr>
                <w:cs/>
              </w:rPr>
              <w:t>หอประชุม</w:t>
            </w:r>
            <w:r>
              <w:t>/</w:t>
            </w:r>
            <w:r>
              <w:rPr>
                <w:cs/>
              </w:rPr>
              <w:t>ห้องศูนย์สร้างสรรค์</w:t>
            </w:r>
          </w:p>
        </w:tc>
        <w:tc>
          <w:tcPr>
            <w:tcW w:w="1134" w:type="dxa"/>
          </w:tcPr>
          <w:p w:rsidR="00F74F5F" w:rsidRPr="000979F7" w:rsidRDefault="00F74F5F" w:rsidP="001B1645">
            <w:pPr>
              <w:ind w:left="108"/>
              <w:jc w:val="right"/>
            </w:pPr>
          </w:p>
          <w:p w:rsidR="00F74F5F" w:rsidRPr="000979F7" w:rsidRDefault="00F74F5F" w:rsidP="001B1645">
            <w:pPr>
              <w:ind w:left="108"/>
              <w:jc w:val="right"/>
            </w:pPr>
            <w:fldSimple w:instr=" =sum(above) ">
              <w:r w:rsidRPr="000979F7">
                <w:rPr>
                  <w:noProof/>
                </w:rPr>
                <w:t>2,000</w:t>
              </w:r>
            </w:fldSimple>
          </w:p>
        </w:tc>
        <w:tc>
          <w:tcPr>
            <w:tcW w:w="1215" w:type="dxa"/>
            <w:vAlign w:val="center"/>
          </w:tcPr>
          <w:p w:rsidR="00F74F5F" w:rsidRDefault="00F74F5F" w:rsidP="001B1645">
            <w:pPr>
              <w:jc w:val="center"/>
            </w:pPr>
            <w:r>
              <w:rPr>
                <w:cs/>
              </w:rPr>
              <w:t>คณะครูงานแนะแนว</w:t>
            </w:r>
          </w:p>
        </w:tc>
      </w:tr>
      <w:tr w:rsidR="00F74F5F">
        <w:tc>
          <w:tcPr>
            <w:tcW w:w="1680" w:type="dxa"/>
          </w:tcPr>
          <w:p w:rsidR="00F74F5F" w:rsidRDefault="00F74F5F" w:rsidP="004C3846">
            <w:r>
              <w:rPr>
                <w:b/>
                <w:bCs/>
                <w:u w:val="single"/>
                <w:cs/>
              </w:rPr>
              <w:t xml:space="preserve">กิจกรรมที่ </w:t>
            </w:r>
            <w:r>
              <w:rPr>
                <w:b/>
                <w:bCs/>
                <w:u w:val="single"/>
              </w:rPr>
              <w:t xml:space="preserve"> 3</w:t>
            </w:r>
            <w:r>
              <w:t xml:space="preserve"> </w:t>
            </w:r>
          </w:p>
          <w:p w:rsidR="00F74F5F" w:rsidRDefault="00F74F5F" w:rsidP="00DB27A1">
            <w:r>
              <w:rPr>
                <w:cs/>
              </w:rPr>
              <w:t>กิจกรรมแนะแนว ชั้น ป</w:t>
            </w:r>
            <w:r>
              <w:t>.6</w:t>
            </w:r>
          </w:p>
        </w:tc>
        <w:tc>
          <w:tcPr>
            <w:tcW w:w="2268" w:type="dxa"/>
          </w:tcPr>
          <w:p w:rsidR="00F74F5F" w:rsidRDefault="00F74F5F" w:rsidP="004C3846"/>
          <w:p w:rsidR="00F74F5F" w:rsidRDefault="00F74F5F" w:rsidP="004C3846">
            <w:r>
              <w:rPr>
                <w:cs/>
              </w:rPr>
              <w:t>กิจกรรมแนะแนว ป</w:t>
            </w:r>
            <w:r>
              <w:t>.6</w:t>
            </w:r>
          </w:p>
          <w:p w:rsidR="00F74F5F" w:rsidRDefault="00F74F5F" w:rsidP="004C3846"/>
        </w:tc>
        <w:tc>
          <w:tcPr>
            <w:tcW w:w="2172" w:type="dxa"/>
            <w:vAlign w:val="center"/>
          </w:tcPr>
          <w:p w:rsidR="00F74F5F" w:rsidRDefault="00F74F5F" w:rsidP="00E91542">
            <w:pPr>
              <w:jc w:val="center"/>
            </w:pPr>
            <w:r>
              <w:rPr>
                <w:cs/>
              </w:rPr>
              <w:t>ส.ค. 255</w:t>
            </w:r>
            <w:r>
              <w:t>9</w:t>
            </w:r>
            <w:r>
              <w:rPr>
                <w:cs/>
              </w:rPr>
              <w:t xml:space="preserve"> </w:t>
            </w:r>
            <w:r>
              <w:t>–</w:t>
            </w:r>
            <w:r>
              <w:rPr>
                <w:cs/>
              </w:rPr>
              <w:t xml:space="preserve"> ม.ค. 2560</w:t>
            </w:r>
          </w:p>
        </w:tc>
        <w:tc>
          <w:tcPr>
            <w:tcW w:w="1371" w:type="dxa"/>
            <w:vAlign w:val="center"/>
          </w:tcPr>
          <w:p w:rsidR="00F74F5F" w:rsidRDefault="00F74F5F" w:rsidP="00A822AA">
            <w:pPr>
              <w:jc w:val="center"/>
            </w:pPr>
            <w:r>
              <w:rPr>
                <w:cs/>
              </w:rPr>
              <w:t>โรงเรียน</w:t>
            </w:r>
          </w:p>
          <w:p w:rsidR="00F74F5F" w:rsidRDefault="00F74F5F" w:rsidP="00A822AA">
            <w:pPr>
              <w:jc w:val="center"/>
            </w:pPr>
            <w:r>
              <w:rPr>
                <w:cs/>
              </w:rPr>
              <w:t>ศรีสำโรง</w:t>
            </w:r>
          </w:p>
          <w:p w:rsidR="00F74F5F" w:rsidRDefault="00F74F5F" w:rsidP="00A822AA">
            <w:pPr>
              <w:jc w:val="center"/>
            </w:pPr>
            <w:r>
              <w:rPr>
                <w:cs/>
              </w:rPr>
              <w:t>ชนูปถัมภ์</w:t>
            </w:r>
          </w:p>
        </w:tc>
        <w:tc>
          <w:tcPr>
            <w:tcW w:w="1134" w:type="dxa"/>
          </w:tcPr>
          <w:p w:rsidR="00F74F5F" w:rsidRPr="00E227F9" w:rsidRDefault="00F74F5F" w:rsidP="00F75D1B">
            <w:pPr>
              <w:ind w:left="108"/>
              <w:jc w:val="right"/>
            </w:pPr>
          </w:p>
          <w:p w:rsidR="00F74F5F" w:rsidRPr="00E227F9" w:rsidRDefault="00F74F5F" w:rsidP="003B62AF">
            <w:pPr>
              <w:ind w:left="108"/>
              <w:jc w:val="right"/>
            </w:pPr>
            <w:r>
              <w:t>31,945</w:t>
            </w:r>
          </w:p>
        </w:tc>
        <w:tc>
          <w:tcPr>
            <w:tcW w:w="1215" w:type="dxa"/>
            <w:vAlign w:val="center"/>
          </w:tcPr>
          <w:p w:rsidR="00F74F5F" w:rsidRDefault="00F74F5F" w:rsidP="004C3846">
            <w:pPr>
              <w:jc w:val="center"/>
            </w:pPr>
            <w:r>
              <w:rPr>
                <w:cs/>
              </w:rPr>
              <w:t>คณะครูงานแนะแนว</w:t>
            </w:r>
          </w:p>
        </w:tc>
      </w:tr>
      <w:tr w:rsidR="00F74F5F">
        <w:tc>
          <w:tcPr>
            <w:tcW w:w="1680" w:type="dxa"/>
          </w:tcPr>
          <w:p w:rsidR="00F74F5F" w:rsidRDefault="00F74F5F" w:rsidP="004C384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  <w:cs/>
              </w:rPr>
              <w:t xml:space="preserve">กิจกรรมที่ </w:t>
            </w:r>
            <w:r>
              <w:rPr>
                <w:b/>
                <w:bCs/>
                <w:u w:val="single"/>
              </w:rPr>
              <w:t xml:space="preserve">4 </w:t>
            </w:r>
          </w:p>
          <w:p w:rsidR="00F74F5F" w:rsidRDefault="00F74F5F" w:rsidP="00E45736">
            <w:r>
              <w:rPr>
                <w:cs/>
              </w:rPr>
              <w:t>ปัจฉิมนิเทศชั้น ม</w:t>
            </w:r>
            <w:r>
              <w:t>.6</w:t>
            </w:r>
          </w:p>
        </w:tc>
        <w:tc>
          <w:tcPr>
            <w:tcW w:w="2268" w:type="dxa"/>
          </w:tcPr>
          <w:p w:rsidR="00F74F5F" w:rsidRDefault="00F74F5F" w:rsidP="004C3846">
            <w:r>
              <w:t xml:space="preserve"> </w:t>
            </w:r>
          </w:p>
          <w:p w:rsidR="00F74F5F" w:rsidRDefault="00F74F5F" w:rsidP="004C3846">
            <w:r>
              <w:rPr>
                <w:cs/>
              </w:rPr>
              <w:t>วันปัจฉิมนิเทศ</w:t>
            </w:r>
          </w:p>
        </w:tc>
        <w:tc>
          <w:tcPr>
            <w:tcW w:w="2172" w:type="dxa"/>
            <w:vAlign w:val="center"/>
          </w:tcPr>
          <w:p w:rsidR="00F74F5F" w:rsidRDefault="00F74F5F" w:rsidP="00E91542">
            <w:pPr>
              <w:jc w:val="center"/>
            </w:pPr>
            <w:r>
              <w:rPr>
                <w:cs/>
              </w:rPr>
              <w:t>มีนาคม</w:t>
            </w:r>
            <w:r w:rsidRPr="00AC07EE">
              <w:rPr>
                <w:cs/>
              </w:rPr>
              <w:t xml:space="preserve">  </w:t>
            </w:r>
            <w:r>
              <w:t>2560</w:t>
            </w:r>
          </w:p>
        </w:tc>
        <w:tc>
          <w:tcPr>
            <w:tcW w:w="1371" w:type="dxa"/>
            <w:vAlign w:val="center"/>
          </w:tcPr>
          <w:p w:rsidR="00F74F5F" w:rsidRDefault="00F74F5F" w:rsidP="004C3846">
            <w:pPr>
              <w:jc w:val="center"/>
            </w:pPr>
            <w:r>
              <w:rPr>
                <w:cs/>
              </w:rPr>
              <w:t>สนามโรงเรียน</w:t>
            </w:r>
            <w:r>
              <w:t>/</w:t>
            </w:r>
            <w:r>
              <w:rPr>
                <w:cs/>
              </w:rPr>
              <w:t>หอประชุม</w:t>
            </w:r>
          </w:p>
        </w:tc>
        <w:tc>
          <w:tcPr>
            <w:tcW w:w="1134" w:type="dxa"/>
          </w:tcPr>
          <w:p w:rsidR="00F74F5F" w:rsidRPr="000979F7" w:rsidRDefault="00F74F5F" w:rsidP="00F75D1B">
            <w:pPr>
              <w:ind w:left="108"/>
              <w:jc w:val="right"/>
            </w:pPr>
          </w:p>
          <w:p w:rsidR="00F74F5F" w:rsidRPr="000979F7" w:rsidRDefault="00F74F5F" w:rsidP="002B1AD6">
            <w:pPr>
              <w:ind w:left="108"/>
              <w:jc w:val="right"/>
            </w:pPr>
            <w:r w:rsidRPr="000979F7">
              <w:t>3,500</w:t>
            </w:r>
          </w:p>
        </w:tc>
        <w:tc>
          <w:tcPr>
            <w:tcW w:w="1215" w:type="dxa"/>
          </w:tcPr>
          <w:p w:rsidR="00F74F5F" w:rsidRDefault="00F74F5F" w:rsidP="004C3846">
            <w:pPr>
              <w:jc w:val="center"/>
            </w:pPr>
          </w:p>
          <w:p w:rsidR="00F74F5F" w:rsidRDefault="00F74F5F" w:rsidP="004C3846">
            <w:pPr>
              <w:jc w:val="center"/>
            </w:pPr>
            <w:r>
              <w:rPr>
                <w:cs/>
              </w:rPr>
              <w:t>คณะครูงานแนะแนว</w:t>
            </w:r>
          </w:p>
        </w:tc>
      </w:tr>
      <w:tr w:rsidR="00F74F5F">
        <w:tc>
          <w:tcPr>
            <w:tcW w:w="1680" w:type="dxa"/>
          </w:tcPr>
          <w:p w:rsidR="00F74F5F" w:rsidRDefault="00F74F5F" w:rsidP="004C384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  <w:cs/>
              </w:rPr>
              <w:t xml:space="preserve">กิจกรรมที่ </w:t>
            </w:r>
            <w:r>
              <w:rPr>
                <w:b/>
                <w:bCs/>
                <w:u w:val="single"/>
              </w:rPr>
              <w:t xml:space="preserve">5 </w:t>
            </w:r>
          </w:p>
          <w:p w:rsidR="00F74F5F" w:rsidRDefault="00F74F5F" w:rsidP="000979F7">
            <w:r>
              <w:rPr>
                <w:cs/>
              </w:rPr>
              <w:t>บริการติดตามผล</w:t>
            </w:r>
          </w:p>
        </w:tc>
        <w:tc>
          <w:tcPr>
            <w:tcW w:w="2268" w:type="dxa"/>
          </w:tcPr>
          <w:p w:rsidR="00F74F5F" w:rsidRDefault="00F74F5F" w:rsidP="004C3846"/>
          <w:p w:rsidR="00F74F5F" w:rsidRDefault="00F74F5F" w:rsidP="004C3846">
            <w:r>
              <w:rPr>
                <w:cs/>
              </w:rPr>
              <w:t>1. การสอบทดสอบทางการศึกษาระดับชาติ</w:t>
            </w:r>
          </w:p>
          <w:p w:rsidR="00F74F5F" w:rsidRDefault="00F74F5F" w:rsidP="004C3846">
            <w:r>
              <w:t>(o-net)</w:t>
            </w:r>
          </w:p>
          <w:p w:rsidR="00F74F5F" w:rsidRDefault="00F74F5F" w:rsidP="004C3846">
            <w:r>
              <w:t xml:space="preserve">2. </w:t>
            </w:r>
            <w:r>
              <w:rPr>
                <w:cs/>
              </w:rPr>
              <w:t>ติดตามผลการศึกษาต่อ</w:t>
            </w:r>
          </w:p>
        </w:tc>
        <w:tc>
          <w:tcPr>
            <w:tcW w:w="2172" w:type="dxa"/>
          </w:tcPr>
          <w:p w:rsidR="00F74F5F" w:rsidRDefault="00F74F5F" w:rsidP="005F5F74"/>
          <w:p w:rsidR="00F74F5F" w:rsidRDefault="00F74F5F" w:rsidP="005F5F74">
            <w:r>
              <w:rPr>
                <w:cs/>
              </w:rPr>
              <w:t>ม.ค. 255</w:t>
            </w:r>
            <w:r>
              <w:t>9</w:t>
            </w:r>
            <w:r>
              <w:rPr>
                <w:cs/>
              </w:rPr>
              <w:t xml:space="preserve"> </w:t>
            </w:r>
            <w:r>
              <w:t>–</w:t>
            </w:r>
            <w:r>
              <w:rPr>
                <w:cs/>
              </w:rPr>
              <w:t xml:space="preserve"> ก.พ. 255</w:t>
            </w:r>
            <w:r>
              <w:t>9</w:t>
            </w:r>
          </w:p>
          <w:p w:rsidR="00F74F5F" w:rsidRDefault="00F74F5F" w:rsidP="005F5F74"/>
          <w:p w:rsidR="00F74F5F" w:rsidRDefault="00F74F5F" w:rsidP="005F5F74"/>
          <w:p w:rsidR="00F74F5F" w:rsidRDefault="00F74F5F" w:rsidP="005F5F74">
            <w:r>
              <w:rPr>
                <w:cs/>
              </w:rPr>
              <w:t xml:space="preserve">ธ.ค. 2559 </w:t>
            </w:r>
            <w:r>
              <w:t>–</w:t>
            </w:r>
            <w:r>
              <w:rPr>
                <w:cs/>
              </w:rPr>
              <w:t xml:space="preserve"> มี.ค. 2560</w:t>
            </w:r>
          </w:p>
        </w:tc>
        <w:tc>
          <w:tcPr>
            <w:tcW w:w="1371" w:type="dxa"/>
          </w:tcPr>
          <w:p w:rsidR="00F74F5F" w:rsidRDefault="00F74F5F" w:rsidP="005F5F74"/>
          <w:p w:rsidR="00F74F5F" w:rsidRDefault="00F74F5F" w:rsidP="005F5F74">
            <w:r>
              <w:rPr>
                <w:cs/>
              </w:rPr>
              <w:t>- โรงเรียนสวรรค์อนันต์วิทยา</w:t>
            </w:r>
          </w:p>
          <w:p w:rsidR="00F74F5F" w:rsidRDefault="00F74F5F" w:rsidP="005F5F74">
            <w:r>
              <w:rPr>
                <w:cs/>
              </w:rPr>
              <w:t>-โรงเรียน</w:t>
            </w:r>
          </w:p>
          <w:p w:rsidR="00F74F5F" w:rsidRDefault="00F74F5F" w:rsidP="005F5F74">
            <w:r>
              <w:rPr>
                <w:cs/>
              </w:rPr>
              <w:t>ศรีสำโรง</w:t>
            </w:r>
          </w:p>
          <w:p w:rsidR="00F74F5F" w:rsidRDefault="00F74F5F" w:rsidP="005F5F74">
            <w:r>
              <w:rPr>
                <w:cs/>
              </w:rPr>
              <w:t>ชนูปถัมภ์</w:t>
            </w:r>
          </w:p>
        </w:tc>
        <w:tc>
          <w:tcPr>
            <w:tcW w:w="1134" w:type="dxa"/>
          </w:tcPr>
          <w:p w:rsidR="00F74F5F" w:rsidRPr="00E227F9" w:rsidRDefault="00F74F5F" w:rsidP="00F75D1B">
            <w:pPr>
              <w:jc w:val="right"/>
            </w:pPr>
          </w:p>
          <w:p w:rsidR="00F74F5F" w:rsidRDefault="00F74F5F" w:rsidP="00F75D1B">
            <w:pPr>
              <w:jc w:val="right"/>
            </w:pPr>
            <w:r w:rsidRPr="00E227F9">
              <w:t>0</w:t>
            </w:r>
          </w:p>
          <w:p w:rsidR="00F74F5F" w:rsidRDefault="00F74F5F" w:rsidP="00F75D1B">
            <w:pPr>
              <w:jc w:val="right"/>
            </w:pPr>
          </w:p>
          <w:p w:rsidR="00F74F5F" w:rsidRDefault="00F74F5F" w:rsidP="00F75D1B">
            <w:pPr>
              <w:jc w:val="right"/>
            </w:pPr>
          </w:p>
          <w:p w:rsidR="00F74F5F" w:rsidRPr="00E227F9" w:rsidRDefault="00F74F5F" w:rsidP="00F75D1B">
            <w:pPr>
              <w:jc w:val="right"/>
            </w:pPr>
            <w:r>
              <w:t>1,000</w:t>
            </w:r>
          </w:p>
        </w:tc>
        <w:tc>
          <w:tcPr>
            <w:tcW w:w="1215" w:type="dxa"/>
          </w:tcPr>
          <w:p w:rsidR="00F74F5F" w:rsidRDefault="00F74F5F" w:rsidP="00A822AA">
            <w:pPr>
              <w:jc w:val="center"/>
            </w:pPr>
          </w:p>
          <w:p w:rsidR="00F74F5F" w:rsidRDefault="00F74F5F" w:rsidP="00A822AA">
            <w:pPr>
              <w:jc w:val="center"/>
            </w:pPr>
            <w:r>
              <w:rPr>
                <w:cs/>
              </w:rPr>
              <w:t>คณะครูงานแนะแนว</w:t>
            </w:r>
          </w:p>
          <w:p w:rsidR="00F74F5F" w:rsidRDefault="00F74F5F" w:rsidP="00A822AA">
            <w:pPr>
              <w:jc w:val="center"/>
            </w:pPr>
          </w:p>
          <w:p w:rsidR="00F74F5F" w:rsidRDefault="00F74F5F" w:rsidP="00755EC2">
            <w:pPr>
              <w:rPr>
                <w:cs/>
              </w:rPr>
            </w:pPr>
            <w:r>
              <w:rPr>
                <w:cs/>
              </w:rPr>
              <w:t>เก็บจากนักเรียน</w:t>
            </w:r>
          </w:p>
        </w:tc>
      </w:tr>
      <w:tr w:rsidR="00F74F5F">
        <w:tc>
          <w:tcPr>
            <w:tcW w:w="1680" w:type="dxa"/>
          </w:tcPr>
          <w:p w:rsidR="00F74F5F" w:rsidRDefault="00F74F5F" w:rsidP="004C384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  <w:cs/>
              </w:rPr>
              <w:t xml:space="preserve">กิจกรรมที่ </w:t>
            </w:r>
            <w:r>
              <w:rPr>
                <w:b/>
                <w:bCs/>
                <w:u w:val="single"/>
              </w:rPr>
              <w:t xml:space="preserve">6 </w:t>
            </w:r>
          </w:p>
          <w:p w:rsidR="00F74F5F" w:rsidRDefault="00F74F5F" w:rsidP="004C3846">
            <w:r>
              <w:rPr>
                <w:cs/>
              </w:rPr>
              <w:t>การจัดหาวัสดุสำนักงาน</w:t>
            </w:r>
          </w:p>
        </w:tc>
        <w:tc>
          <w:tcPr>
            <w:tcW w:w="2268" w:type="dxa"/>
          </w:tcPr>
          <w:p w:rsidR="00F74F5F" w:rsidRDefault="00F74F5F" w:rsidP="004C3846"/>
          <w:p w:rsidR="00F74F5F" w:rsidRDefault="00F74F5F" w:rsidP="002B1AD6">
            <w:r>
              <w:rPr>
                <w:cs/>
              </w:rPr>
              <w:t>จัดหา</w:t>
            </w:r>
            <w:r>
              <w:t>/</w:t>
            </w:r>
            <w:r>
              <w:rPr>
                <w:cs/>
              </w:rPr>
              <w:t>ซื้อวัสดุ  ครุภัณฑ์  อุปกรณ์สำนักงาน</w:t>
            </w:r>
          </w:p>
        </w:tc>
        <w:tc>
          <w:tcPr>
            <w:tcW w:w="2172" w:type="dxa"/>
            <w:vAlign w:val="center"/>
          </w:tcPr>
          <w:p w:rsidR="00F74F5F" w:rsidRDefault="00F74F5F" w:rsidP="004C3846">
            <w:pPr>
              <w:jc w:val="center"/>
            </w:pPr>
            <w:r>
              <w:rPr>
                <w:cs/>
              </w:rPr>
              <w:t>ตลอดปีการศึกษา</w:t>
            </w:r>
          </w:p>
        </w:tc>
        <w:tc>
          <w:tcPr>
            <w:tcW w:w="1371" w:type="dxa"/>
            <w:vAlign w:val="center"/>
          </w:tcPr>
          <w:p w:rsidR="00F74F5F" w:rsidRDefault="00F74F5F" w:rsidP="004C3846">
            <w:pPr>
              <w:jc w:val="center"/>
            </w:pPr>
            <w:r>
              <w:rPr>
                <w:cs/>
              </w:rPr>
              <w:t>ห้องแนะแนว</w:t>
            </w:r>
          </w:p>
        </w:tc>
        <w:tc>
          <w:tcPr>
            <w:tcW w:w="1134" w:type="dxa"/>
          </w:tcPr>
          <w:p w:rsidR="00F74F5F" w:rsidRPr="003B62AF" w:rsidRDefault="00F74F5F" w:rsidP="00D2345D">
            <w:pPr>
              <w:ind w:left="108"/>
              <w:jc w:val="right"/>
            </w:pPr>
          </w:p>
          <w:p w:rsidR="00F74F5F" w:rsidRPr="00755EC2" w:rsidRDefault="00F74F5F" w:rsidP="006F205D">
            <w:pPr>
              <w:ind w:left="108"/>
              <w:jc w:val="right"/>
            </w:pPr>
            <w:r w:rsidRPr="00755EC2">
              <w:t>14,672</w:t>
            </w:r>
          </w:p>
        </w:tc>
        <w:tc>
          <w:tcPr>
            <w:tcW w:w="1215" w:type="dxa"/>
            <w:vAlign w:val="center"/>
          </w:tcPr>
          <w:p w:rsidR="00F74F5F" w:rsidRDefault="00F74F5F" w:rsidP="004C3846">
            <w:pPr>
              <w:jc w:val="center"/>
            </w:pPr>
            <w:r>
              <w:rPr>
                <w:cs/>
              </w:rPr>
              <w:t>คณะครูงานแนะแนว</w:t>
            </w:r>
          </w:p>
        </w:tc>
      </w:tr>
      <w:tr w:rsidR="00F74F5F">
        <w:tc>
          <w:tcPr>
            <w:tcW w:w="1680" w:type="dxa"/>
          </w:tcPr>
          <w:p w:rsidR="00F74F5F" w:rsidRDefault="00F74F5F" w:rsidP="00E646B2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  <w:cs/>
              </w:rPr>
              <w:t xml:space="preserve">กิจกรรมที่ </w:t>
            </w:r>
            <w:r>
              <w:rPr>
                <w:b/>
                <w:bCs/>
                <w:u w:val="single"/>
              </w:rPr>
              <w:t>7</w:t>
            </w:r>
          </w:p>
          <w:p w:rsidR="00F74F5F" w:rsidRDefault="00F74F5F" w:rsidP="00E646B2">
            <w:pPr>
              <w:rPr>
                <w:b/>
                <w:bCs/>
                <w:u w:val="single"/>
              </w:rPr>
            </w:pPr>
            <w:r w:rsidRPr="004B3D32">
              <w:rPr>
                <w:cs/>
              </w:rPr>
              <w:t>ซ่อม</w:t>
            </w:r>
            <w:r>
              <w:rPr>
                <w:cs/>
              </w:rPr>
              <w:t>บำรุง</w:t>
            </w:r>
          </w:p>
        </w:tc>
        <w:tc>
          <w:tcPr>
            <w:tcW w:w="2268" w:type="dxa"/>
          </w:tcPr>
          <w:p w:rsidR="00F74F5F" w:rsidRDefault="00F74F5F" w:rsidP="00E646B2">
            <w:pPr>
              <w:jc w:val="center"/>
            </w:pPr>
          </w:p>
        </w:tc>
        <w:tc>
          <w:tcPr>
            <w:tcW w:w="2172" w:type="dxa"/>
          </w:tcPr>
          <w:p w:rsidR="00F74F5F" w:rsidRDefault="00F74F5F" w:rsidP="00E646B2">
            <w:pPr>
              <w:jc w:val="center"/>
            </w:pPr>
          </w:p>
          <w:p w:rsidR="00F74F5F" w:rsidRDefault="00F74F5F" w:rsidP="00E646B2">
            <w:pPr>
              <w:jc w:val="center"/>
            </w:pPr>
            <w:r>
              <w:rPr>
                <w:cs/>
              </w:rPr>
              <w:t>ตลอดปีการศึกษา</w:t>
            </w:r>
          </w:p>
        </w:tc>
        <w:tc>
          <w:tcPr>
            <w:tcW w:w="1371" w:type="dxa"/>
          </w:tcPr>
          <w:p w:rsidR="00F74F5F" w:rsidRDefault="00F74F5F" w:rsidP="00E646B2">
            <w:pPr>
              <w:jc w:val="center"/>
            </w:pPr>
          </w:p>
        </w:tc>
        <w:tc>
          <w:tcPr>
            <w:tcW w:w="1134" w:type="dxa"/>
          </w:tcPr>
          <w:p w:rsidR="00F74F5F" w:rsidRDefault="00F74F5F" w:rsidP="00E646B2">
            <w:pPr>
              <w:ind w:left="108"/>
              <w:jc w:val="center"/>
            </w:pPr>
          </w:p>
          <w:p w:rsidR="00F74F5F" w:rsidRPr="00E227F9" w:rsidRDefault="00F74F5F" w:rsidP="00E646B2">
            <w:pPr>
              <w:ind w:left="108"/>
              <w:jc w:val="right"/>
            </w:pPr>
            <w:fldSimple w:instr=" =sum(above) ">
              <w:r>
                <w:rPr>
                  <w:noProof/>
                </w:rPr>
                <w:t>23</w:t>
              </w:r>
              <w:r w:rsidRPr="00E227F9">
                <w:rPr>
                  <w:noProof/>
                </w:rPr>
                <w:t>,</w:t>
              </w:r>
              <w:r>
                <w:rPr>
                  <w:noProof/>
                </w:rPr>
                <w:t>000</w:t>
              </w:r>
            </w:fldSimple>
          </w:p>
        </w:tc>
        <w:tc>
          <w:tcPr>
            <w:tcW w:w="1215" w:type="dxa"/>
          </w:tcPr>
          <w:p w:rsidR="00F74F5F" w:rsidRDefault="00F74F5F" w:rsidP="00E646B2">
            <w:pPr>
              <w:jc w:val="center"/>
            </w:pPr>
          </w:p>
        </w:tc>
      </w:tr>
      <w:tr w:rsidR="00F74F5F">
        <w:tblPrEx>
          <w:tblLook w:val="0000"/>
        </w:tblPrEx>
        <w:trPr>
          <w:trHeight w:val="465"/>
        </w:trPr>
        <w:tc>
          <w:tcPr>
            <w:tcW w:w="7491" w:type="dxa"/>
            <w:gridSpan w:val="4"/>
          </w:tcPr>
          <w:p w:rsidR="00F74F5F" w:rsidRDefault="00F74F5F" w:rsidP="00090AB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</w:tcPr>
          <w:p w:rsidR="00F74F5F" w:rsidRPr="00F75D1B" w:rsidRDefault="00F74F5F" w:rsidP="00D2345D">
            <w:pPr>
              <w:ind w:lef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>
              <w:rPr>
                <w:b/>
                <w:bCs/>
                <w:cs/>
              </w:rPr>
              <w:t>7</w:t>
            </w:r>
            <w:r>
              <w:rPr>
                <w:b/>
                <w:bCs/>
              </w:rPr>
              <w:t>,647</w:t>
            </w:r>
          </w:p>
        </w:tc>
        <w:tc>
          <w:tcPr>
            <w:tcW w:w="1215" w:type="dxa"/>
            <w:tcBorders>
              <w:bottom w:val="nil"/>
              <w:right w:val="nil"/>
            </w:tcBorders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</w:p>
        </w:tc>
      </w:tr>
    </w:tbl>
    <w:p w:rsidR="00F74F5F" w:rsidRDefault="00F74F5F" w:rsidP="004C3846">
      <w:pPr>
        <w:jc w:val="both"/>
        <w:rPr>
          <w:b/>
          <w:bCs/>
        </w:rPr>
      </w:pPr>
    </w:p>
    <w:p w:rsidR="00F74F5F" w:rsidRDefault="00F74F5F" w:rsidP="004C3846">
      <w:pPr>
        <w:jc w:val="both"/>
        <w:rPr>
          <w:b/>
          <w:bCs/>
        </w:rPr>
      </w:pPr>
    </w:p>
    <w:p w:rsidR="00F74F5F" w:rsidRDefault="00F74F5F" w:rsidP="004C3846">
      <w:pPr>
        <w:jc w:val="both"/>
        <w:rPr>
          <w:b/>
          <w:bCs/>
        </w:rPr>
      </w:pPr>
      <w:r>
        <w:rPr>
          <w:b/>
          <w:bCs/>
          <w:cs/>
        </w:rPr>
        <w:t xml:space="preserve">5.  </w:t>
      </w:r>
      <w:r w:rsidRPr="00AC07EE">
        <w:rPr>
          <w:b/>
          <w:bCs/>
          <w:cs/>
        </w:rPr>
        <w:t>งบประมาณ</w:t>
      </w:r>
    </w:p>
    <w:p w:rsidR="00F74F5F" w:rsidRPr="00E646B2" w:rsidRDefault="00F74F5F" w:rsidP="00E227F9">
      <w:pPr>
        <w:ind w:left="108" w:firstLine="612"/>
        <w:rPr>
          <w:b/>
          <w:bCs/>
          <w:cs/>
        </w:rPr>
      </w:pPr>
      <w:r w:rsidRPr="00E646B2">
        <w:rPr>
          <w:b/>
          <w:bCs/>
          <w:cs/>
        </w:rPr>
        <w:t>5.1  เงินงบประมาณ</w:t>
      </w:r>
      <w:r w:rsidRPr="00E646B2">
        <w:rPr>
          <w:b/>
          <w:bCs/>
        </w:rPr>
        <w:t xml:space="preserve">  </w:t>
      </w:r>
      <w:r>
        <w:rPr>
          <w:b/>
          <w:bCs/>
        </w:rPr>
        <w:t>7</w:t>
      </w:r>
      <w:r>
        <w:rPr>
          <w:b/>
          <w:bCs/>
          <w:cs/>
        </w:rPr>
        <w:t>7</w:t>
      </w:r>
      <w:r>
        <w:rPr>
          <w:b/>
          <w:bCs/>
        </w:rPr>
        <w:t xml:space="preserve">,647  </w:t>
      </w:r>
      <w:r w:rsidRPr="00E646B2">
        <w:rPr>
          <w:b/>
          <w:bCs/>
          <w:cs/>
        </w:rPr>
        <w:t>บาท</w:t>
      </w:r>
    </w:p>
    <w:p w:rsidR="00F74F5F" w:rsidRPr="00AC07EE" w:rsidRDefault="00F74F5F" w:rsidP="004C3846">
      <w:pPr>
        <w:jc w:val="both"/>
        <w:rPr>
          <w:b/>
          <w:bCs/>
        </w:rPr>
      </w:pPr>
      <w:r w:rsidRPr="00AC07EE">
        <w:t xml:space="preserve">       </w:t>
      </w:r>
      <w:r w:rsidRPr="00AC07EE">
        <w:tab/>
      </w:r>
      <w:r>
        <w:rPr>
          <w:b/>
          <w:bCs/>
          <w:cs/>
        </w:rPr>
        <w:tab/>
      </w:r>
      <w:r w:rsidRPr="00AC07EE">
        <w:rPr>
          <w:b/>
          <w:bCs/>
          <w:cs/>
        </w:rPr>
        <w:t>บุคลากร</w:t>
      </w:r>
      <w:r w:rsidRPr="00AC07EE">
        <w:rPr>
          <w:b/>
          <w:bCs/>
        </w:rPr>
        <w:t xml:space="preserve"> </w:t>
      </w:r>
    </w:p>
    <w:p w:rsidR="00F74F5F" w:rsidRPr="00AC07EE" w:rsidRDefault="00F74F5F" w:rsidP="00E227F9">
      <w:pPr>
        <w:ind w:left="1800"/>
        <w:jc w:val="both"/>
      </w:pPr>
      <w:r w:rsidRPr="00AC07EE">
        <w:rPr>
          <w:cs/>
        </w:rPr>
        <w:t>คณะครูทุกคน</w:t>
      </w:r>
      <w:r>
        <w:rPr>
          <w:cs/>
        </w:rPr>
        <w:t>ในโรงเรียน  ปีการศึกษา  2559</w:t>
      </w:r>
    </w:p>
    <w:p w:rsidR="00F74F5F" w:rsidRDefault="00F74F5F" w:rsidP="00E227F9">
      <w:pPr>
        <w:ind w:left="1800"/>
        <w:jc w:val="both"/>
      </w:pPr>
      <w:r>
        <w:rPr>
          <w:cs/>
        </w:rPr>
        <w:t>ผู้</w:t>
      </w:r>
      <w:r w:rsidRPr="00AC07EE">
        <w:rPr>
          <w:cs/>
        </w:rPr>
        <w:t>เรียน</w:t>
      </w:r>
      <w:r>
        <w:rPr>
          <w:cs/>
        </w:rPr>
        <w:t>ทุกคนในโรงเรียน  ปีการศึกษา  2559</w:t>
      </w:r>
      <w:r>
        <w:rPr>
          <w:cs/>
        </w:rPr>
        <w:tab/>
      </w:r>
    </w:p>
    <w:p w:rsidR="00F74F5F" w:rsidRDefault="00F74F5F" w:rsidP="00E227F9">
      <w:pPr>
        <w:rPr>
          <w:b/>
          <w:bCs/>
        </w:rPr>
      </w:pPr>
      <w:r>
        <w:rPr>
          <w:cs/>
        </w:rPr>
        <w:tab/>
        <w:t xml:space="preserve">5.2  </w:t>
      </w:r>
      <w:r w:rsidRPr="00E227F9">
        <w:rPr>
          <w:cs/>
        </w:rPr>
        <w:t>รายละเอียดวัสดุ</w:t>
      </w:r>
      <w:r w:rsidRPr="00E227F9">
        <w:t>/</w:t>
      </w:r>
      <w:r w:rsidRPr="00E227F9">
        <w:rPr>
          <w:cs/>
        </w:rPr>
        <w:t xml:space="preserve">อุปกรณ์ประกอบโครงการ </w:t>
      </w:r>
      <w:r w:rsidRPr="00E227F9">
        <w:t xml:space="preserve"> (</w:t>
      </w:r>
      <w:r w:rsidRPr="00E227F9">
        <w:rPr>
          <w:cs/>
        </w:rPr>
        <w:t>แยกตามกิจกรรม</w:t>
      </w:r>
      <w:r w:rsidRPr="00E227F9">
        <w:t>)</w:t>
      </w:r>
    </w:p>
    <w:p w:rsidR="00F74F5F" w:rsidRPr="000979F7" w:rsidRDefault="00F74F5F" w:rsidP="00E227F9">
      <w:pPr>
        <w:rPr>
          <w:b/>
          <w:bCs/>
          <w:sz w:val="16"/>
          <w:szCs w:val="16"/>
        </w:rPr>
      </w:pPr>
    </w:p>
    <w:p w:rsidR="00F74F5F" w:rsidRDefault="00F74F5F" w:rsidP="000979F7">
      <w:r w:rsidRPr="00927F31">
        <w:rPr>
          <w:b/>
          <w:bCs/>
          <w:cs/>
        </w:rPr>
        <w:t xml:space="preserve">กิจกรรมที่ </w:t>
      </w:r>
      <w:r w:rsidRPr="00927F31">
        <w:rPr>
          <w:b/>
          <w:bCs/>
        </w:rPr>
        <w:t xml:space="preserve">1  </w:t>
      </w:r>
      <w:r w:rsidRPr="00927F31">
        <w:rPr>
          <w:cs/>
        </w:rPr>
        <w:t xml:space="preserve">กิจกรรมปฐมนิเทศนักเรียนชั้นมัธยมศึกษาปีที่ </w:t>
      </w:r>
      <w:r w:rsidRPr="00927F31">
        <w:t>1</w:t>
      </w:r>
    </w:p>
    <w:p w:rsidR="00F74F5F" w:rsidRPr="000979F7" w:rsidRDefault="00F74F5F" w:rsidP="000979F7">
      <w:pPr>
        <w:rPr>
          <w:sz w:val="16"/>
          <w:szCs w:val="16"/>
        </w:rPr>
      </w:pPr>
    </w:p>
    <w:tbl>
      <w:tblPr>
        <w:tblW w:w="99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2"/>
        <w:gridCol w:w="3129"/>
        <w:gridCol w:w="1560"/>
        <w:gridCol w:w="1551"/>
        <w:gridCol w:w="1080"/>
        <w:gridCol w:w="1560"/>
      </w:tblGrid>
      <w:tr w:rsidR="00F74F5F">
        <w:tc>
          <w:tcPr>
            <w:tcW w:w="1102" w:type="dxa"/>
          </w:tcPr>
          <w:p w:rsidR="00F74F5F" w:rsidRDefault="00F74F5F" w:rsidP="000979F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3129" w:type="dxa"/>
          </w:tcPr>
          <w:p w:rsidR="00F74F5F" w:rsidRDefault="00F74F5F" w:rsidP="000979F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F74F5F" w:rsidRDefault="00F74F5F" w:rsidP="000979F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จำนวน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หน่วย</w:t>
            </w:r>
            <w:r>
              <w:rPr>
                <w:b/>
                <w:bCs/>
              </w:rPr>
              <w:t>)</w:t>
            </w:r>
          </w:p>
        </w:tc>
        <w:tc>
          <w:tcPr>
            <w:tcW w:w="1551" w:type="dxa"/>
          </w:tcPr>
          <w:p w:rsidR="00F74F5F" w:rsidRDefault="00F74F5F" w:rsidP="000979F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F74F5F" w:rsidRDefault="00F74F5F" w:rsidP="000979F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ราคารวม</w:t>
            </w:r>
          </w:p>
        </w:tc>
        <w:tc>
          <w:tcPr>
            <w:tcW w:w="1560" w:type="dxa"/>
          </w:tcPr>
          <w:p w:rsidR="00F74F5F" w:rsidRDefault="00F74F5F" w:rsidP="000979F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หมายเหตุ</w:t>
            </w:r>
          </w:p>
        </w:tc>
      </w:tr>
      <w:tr w:rsidR="00F74F5F">
        <w:tc>
          <w:tcPr>
            <w:tcW w:w="1102" w:type="dxa"/>
          </w:tcPr>
          <w:p w:rsidR="00F74F5F" w:rsidRDefault="00F74F5F" w:rsidP="000979F7">
            <w:pPr>
              <w:jc w:val="center"/>
            </w:pPr>
            <w:r>
              <w:t>1</w:t>
            </w:r>
          </w:p>
          <w:p w:rsidR="00F74F5F" w:rsidRDefault="00F74F5F" w:rsidP="000979F7">
            <w:pPr>
              <w:jc w:val="center"/>
            </w:pPr>
            <w:r>
              <w:t>2</w:t>
            </w:r>
          </w:p>
          <w:p w:rsidR="00F74F5F" w:rsidRDefault="00F74F5F" w:rsidP="000979F7">
            <w:pPr>
              <w:jc w:val="center"/>
            </w:pPr>
            <w:r>
              <w:t>3</w:t>
            </w:r>
          </w:p>
          <w:p w:rsidR="00F74F5F" w:rsidRDefault="00F74F5F" w:rsidP="000979F7">
            <w:pPr>
              <w:jc w:val="center"/>
            </w:pPr>
            <w:r>
              <w:t>4</w:t>
            </w:r>
          </w:p>
          <w:p w:rsidR="00F74F5F" w:rsidRDefault="00F74F5F" w:rsidP="000979F7">
            <w:pPr>
              <w:jc w:val="center"/>
            </w:pPr>
            <w:r>
              <w:t>5</w:t>
            </w:r>
          </w:p>
          <w:p w:rsidR="00F74F5F" w:rsidRDefault="00F74F5F" w:rsidP="000979F7">
            <w:pPr>
              <w:jc w:val="center"/>
            </w:pPr>
            <w:r>
              <w:t>6</w:t>
            </w:r>
          </w:p>
          <w:p w:rsidR="00F74F5F" w:rsidRDefault="00F74F5F" w:rsidP="000979F7">
            <w:pPr>
              <w:jc w:val="center"/>
            </w:pPr>
            <w:r>
              <w:t>7</w:t>
            </w:r>
          </w:p>
          <w:p w:rsidR="00F74F5F" w:rsidRDefault="00F74F5F" w:rsidP="000979F7">
            <w:pPr>
              <w:jc w:val="center"/>
            </w:pPr>
            <w:r>
              <w:t>8</w:t>
            </w:r>
          </w:p>
        </w:tc>
        <w:tc>
          <w:tcPr>
            <w:tcW w:w="3129" w:type="dxa"/>
          </w:tcPr>
          <w:p w:rsidR="00F74F5F" w:rsidRDefault="00F74F5F" w:rsidP="000979F7">
            <w:r>
              <w:rPr>
                <w:cs/>
              </w:rPr>
              <w:t xml:space="preserve">กระดาษ </w:t>
            </w:r>
            <w:r>
              <w:t xml:space="preserve">A 4 </w:t>
            </w:r>
          </w:p>
          <w:p w:rsidR="00F74F5F" w:rsidRDefault="00F74F5F" w:rsidP="000979F7">
            <w:pPr>
              <w:rPr>
                <w:cs/>
              </w:rPr>
            </w:pPr>
            <w:r>
              <w:rPr>
                <w:cs/>
              </w:rPr>
              <w:t xml:space="preserve">กาวย่น </w:t>
            </w:r>
            <w:r>
              <w:t xml:space="preserve">1.5 </w:t>
            </w:r>
            <w:r>
              <w:rPr>
                <w:cs/>
              </w:rPr>
              <w:t>นิ้ว</w:t>
            </w:r>
          </w:p>
          <w:p w:rsidR="00F74F5F" w:rsidRDefault="00F74F5F" w:rsidP="000979F7">
            <w:r>
              <w:rPr>
                <w:cs/>
              </w:rPr>
              <w:t>กระดาษโปสเตอร์แข็ง</w:t>
            </w:r>
          </w:p>
          <w:p w:rsidR="00F74F5F" w:rsidRDefault="00F74F5F" w:rsidP="000979F7">
            <w:pPr>
              <w:rPr>
                <w:cs/>
              </w:rPr>
            </w:pPr>
            <w:r>
              <w:rPr>
                <w:cs/>
              </w:rPr>
              <w:t>เชือกขาว</w:t>
            </w:r>
          </w:p>
          <w:p w:rsidR="00F74F5F" w:rsidRDefault="00F74F5F" w:rsidP="000979F7">
            <w:r>
              <w:rPr>
                <w:cs/>
              </w:rPr>
              <w:t>ปากกาเคมี</w:t>
            </w:r>
          </w:p>
          <w:p w:rsidR="00F74F5F" w:rsidRDefault="00F74F5F" w:rsidP="000979F7">
            <w:r>
              <w:rPr>
                <w:cs/>
              </w:rPr>
              <w:t>ฟิวเจอร์บอร์ด</w:t>
            </w:r>
            <w:r>
              <w:t xml:space="preserve"> </w:t>
            </w:r>
            <w:r>
              <w:rPr>
                <w:cs/>
              </w:rPr>
              <w:t>(ใหญ่)</w:t>
            </w:r>
          </w:p>
          <w:p w:rsidR="00F74F5F" w:rsidRDefault="00F74F5F" w:rsidP="000979F7">
            <w:r>
              <w:rPr>
                <w:cs/>
              </w:rPr>
              <w:t xml:space="preserve">เทปกาว </w:t>
            </w:r>
            <w:r>
              <w:t xml:space="preserve">2 </w:t>
            </w:r>
            <w:r>
              <w:rPr>
                <w:cs/>
              </w:rPr>
              <w:t xml:space="preserve">หน้าบาง </w:t>
            </w:r>
            <w:r>
              <w:t xml:space="preserve">0.5 </w:t>
            </w:r>
          </w:p>
          <w:p w:rsidR="00F74F5F" w:rsidRDefault="00F74F5F" w:rsidP="000979F7">
            <w:r w:rsidRPr="002B1AD6">
              <w:rPr>
                <w:cs/>
              </w:rPr>
              <w:t>ค่าอาหารและเครื่องดื่ม</w:t>
            </w:r>
          </w:p>
        </w:tc>
        <w:tc>
          <w:tcPr>
            <w:tcW w:w="1560" w:type="dxa"/>
          </w:tcPr>
          <w:p w:rsidR="00F74F5F" w:rsidRDefault="00F74F5F" w:rsidP="000979F7">
            <w:pPr>
              <w:jc w:val="center"/>
            </w:pPr>
            <w:r>
              <w:t xml:space="preserve">3 </w:t>
            </w:r>
            <w:r>
              <w:rPr>
                <w:cs/>
              </w:rPr>
              <w:t>รีม</w:t>
            </w:r>
          </w:p>
          <w:p w:rsidR="00F74F5F" w:rsidRDefault="00F74F5F" w:rsidP="000979F7">
            <w:pPr>
              <w:jc w:val="center"/>
            </w:pPr>
            <w:r>
              <w:t xml:space="preserve">3 </w:t>
            </w:r>
            <w:r>
              <w:rPr>
                <w:cs/>
              </w:rPr>
              <w:t>ม้วน</w:t>
            </w:r>
          </w:p>
          <w:p w:rsidR="00F74F5F" w:rsidRDefault="00F74F5F" w:rsidP="000979F7">
            <w:pPr>
              <w:jc w:val="center"/>
            </w:pPr>
            <w:r>
              <w:t xml:space="preserve">20 </w:t>
            </w:r>
            <w:r>
              <w:rPr>
                <w:cs/>
              </w:rPr>
              <w:t>แผ่น</w:t>
            </w:r>
          </w:p>
          <w:p w:rsidR="00F74F5F" w:rsidRDefault="00F74F5F" w:rsidP="000979F7">
            <w:pPr>
              <w:jc w:val="center"/>
            </w:pPr>
            <w:r>
              <w:t xml:space="preserve">30  </w:t>
            </w:r>
            <w:r>
              <w:rPr>
                <w:cs/>
              </w:rPr>
              <w:t>ม้วน</w:t>
            </w:r>
          </w:p>
          <w:p w:rsidR="00F74F5F" w:rsidRDefault="00F74F5F" w:rsidP="000979F7">
            <w:pPr>
              <w:jc w:val="center"/>
              <w:rPr>
                <w:cs/>
              </w:rPr>
            </w:pPr>
            <w:r>
              <w:t xml:space="preserve">10  </w:t>
            </w:r>
            <w:r>
              <w:rPr>
                <w:cs/>
              </w:rPr>
              <w:t>ด้าม</w:t>
            </w:r>
          </w:p>
          <w:p w:rsidR="00F74F5F" w:rsidRDefault="00F74F5F" w:rsidP="000979F7">
            <w:pPr>
              <w:jc w:val="center"/>
            </w:pPr>
            <w:r>
              <w:t xml:space="preserve">2 </w:t>
            </w:r>
            <w:r>
              <w:rPr>
                <w:cs/>
              </w:rPr>
              <w:t>แผ่น</w:t>
            </w:r>
          </w:p>
          <w:p w:rsidR="00F74F5F" w:rsidRDefault="00F74F5F" w:rsidP="000979F7">
            <w:pPr>
              <w:jc w:val="center"/>
              <w:rPr>
                <w:cs/>
              </w:rPr>
            </w:pPr>
            <w:r>
              <w:t xml:space="preserve">3 </w:t>
            </w:r>
            <w:r>
              <w:rPr>
                <w:cs/>
              </w:rPr>
              <w:t>ม้วน</w:t>
            </w:r>
          </w:p>
          <w:p w:rsidR="00F74F5F" w:rsidRDefault="00F74F5F" w:rsidP="000979F7">
            <w:pPr>
              <w:jc w:val="center"/>
            </w:pPr>
            <w:r>
              <w:rPr>
                <w:cs/>
              </w:rPr>
              <w:t>30 คน</w:t>
            </w:r>
          </w:p>
        </w:tc>
        <w:tc>
          <w:tcPr>
            <w:tcW w:w="1551" w:type="dxa"/>
          </w:tcPr>
          <w:p w:rsidR="00F74F5F" w:rsidRDefault="00F74F5F" w:rsidP="000979F7">
            <w:pPr>
              <w:jc w:val="right"/>
            </w:pPr>
            <w:r>
              <w:t>100</w:t>
            </w:r>
          </w:p>
          <w:p w:rsidR="00F74F5F" w:rsidRDefault="00F74F5F" w:rsidP="000979F7">
            <w:pPr>
              <w:jc w:val="right"/>
            </w:pPr>
            <w:r>
              <w:t>40</w:t>
            </w:r>
          </w:p>
          <w:p w:rsidR="00F74F5F" w:rsidRDefault="00F74F5F" w:rsidP="000979F7">
            <w:pPr>
              <w:jc w:val="right"/>
            </w:pPr>
            <w:r>
              <w:t>15</w:t>
            </w:r>
          </w:p>
          <w:p w:rsidR="00F74F5F" w:rsidRDefault="00F74F5F" w:rsidP="000979F7">
            <w:pPr>
              <w:jc w:val="right"/>
            </w:pPr>
            <w:r>
              <w:t>15</w:t>
            </w:r>
          </w:p>
          <w:p w:rsidR="00F74F5F" w:rsidRDefault="00F74F5F" w:rsidP="000979F7">
            <w:pPr>
              <w:jc w:val="right"/>
            </w:pPr>
            <w:r>
              <w:t>10</w:t>
            </w:r>
          </w:p>
          <w:p w:rsidR="00F74F5F" w:rsidRDefault="00F74F5F" w:rsidP="000979F7">
            <w:pPr>
              <w:jc w:val="right"/>
            </w:pPr>
            <w:r>
              <w:t>60</w:t>
            </w:r>
          </w:p>
          <w:p w:rsidR="00F74F5F" w:rsidRDefault="00F74F5F" w:rsidP="000979F7">
            <w:pPr>
              <w:jc w:val="right"/>
            </w:pPr>
            <w:r>
              <w:t>30</w:t>
            </w:r>
          </w:p>
          <w:p w:rsidR="00F74F5F" w:rsidRDefault="00F74F5F" w:rsidP="000979F7">
            <w:pPr>
              <w:jc w:val="right"/>
            </w:pPr>
            <w:r>
              <w:t>35</w:t>
            </w:r>
          </w:p>
        </w:tc>
        <w:tc>
          <w:tcPr>
            <w:tcW w:w="1080" w:type="dxa"/>
          </w:tcPr>
          <w:p w:rsidR="00F74F5F" w:rsidRDefault="00F74F5F" w:rsidP="000979F7">
            <w:pPr>
              <w:jc w:val="right"/>
            </w:pPr>
            <w:r>
              <w:t>300</w:t>
            </w:r>
          </w:p>
          <w:p w:rsidR="00F74F5F" w:rsidRDefault="00F74F5F" w:rsidP="000979F7">
            <w:pPr>
              <w:jc w:val="right"/>
            </w:pPr>
            <w:r>
              <w:t>120</w:t>
            </w:r>
          </w:p>
          <w:p w:rsidR="00F74F5F" w:rsidRDefault="00F74F5F" w:rsidP="000979F7">
            <w:pPr>
              <w:jc w:val="right"/>
            </w:pPr>
            <w:r>
              <w:t>300</w:t>
            </w:r>
          </w:p>
          <w:p w:rsidR="00F74F5F" w:rsidRDefault="00F74F5F" w:rsidP="000979F7">
            <w:pPr>
              <w:jc w:val="right"/>
            </w:pPr>
            <w:r>
              <w:t>450</w:t>
            </w:r>
          </w:p>
          <w:p w:rsidR="00F74F5F" w:rsidRDefault="00F74F5F" w:rsidP="000979F7">
            <w:pPr>
              <w:jc w:val="right"/>
            </w:pPr>
            <w:r>
              <w:t>100</w:t>
            </w:r>
          </w:p>
          <w:p w:rsidR="00F74F5F" w:rsidRDefault="00F74F5F" w:rsidP="000979F7">
            <w:pPr>
              <w:jc w:val="right"/>
            </w:pPr>
            <w:r>
              <w:t>120</w:t>
            </w:r>
          </w:p>
          <w:p w:rsidR="00F74F5F" w:rsidRDefault="00F74F5F" w:rsidP="000979F7">
            <w:pPr>
              <w:jc w:val="right"/>
            </w:pPr>
            <w:r>
              <w:rPr>
                <w:cs/>
              </w:rPr>
              <w:t>90</w:t>
            </w:r>
          </w:p>
          <w:p w:rsidR="00F74F5F" w:rsidRDefault="00F74F5F" w:rsidP="000979F7">
            <w:pPr>
              <w:jc w:val="right"/>
            </w:pPr>
            <w:r>
              <w:t>1,050</w:t>
            </w:r>
          </w:p>
        </w:tc>
        <w:tc>
          <w:tcPr>
            <w:tcW w:w="1560" w:type="dxa"/>
          </w:tcPr>
          <w:p w:rsidR="00F74F5F" w:rsidRDefault="00F74F5F" w:rsidP="000979F7"/>
          <w:p w:rsidR="00F74F5F" w:rsidRDefault="00F74F5F" w:rsidP="000979F7"/>
          <w:p w:rsidR="00F74F5F" w:rsidRPr="004E1305" w:rsidRDefault="00F74F5F" w:rsidP="000979F7">
            <w:pPr>
              <w:jc w:val="center"/>
              <w:rPr>
                <w:sz w:val="22"/>
                <w:szCs w:val="22"/>
              </w:rPr>
            </w:pPr>
            <w:r w:rsidRPr="004E1305">
              <w:rPr>
                <w:sz w:val="22"/>
                <w:szCs w:val="22"/>
              </w:rPr>
              <w:t xml:space="preserve">  </w:t>
            </w:r>
          </w:p>
          <w:p w:rsidR="00F74F5F" w:rsidRDefault="00F74F5F" w:rsidP="000979F7">
            <w:pPr>
              <w:jc w:val="center"/>
            </w:pPr>
          </w:p>
        </w:tc>
      </w:tr>
      <w:tr w:rsidR="00F74F5F">
        <w:tc>
          <w:tcPr>
            <w:tcW w:w="7342" w:type="dxa"/>
            <w:gridSpan w:val="4"/>
          </w:tcPr>
          <w:p w:rsidR="00F74F5F" w:rsidRDefault="00F74F5F" w:rsidP="002B6E97">
            <w:pPr>
              <w:jc w:val="center"/>
            </w:pPr>
            <w:r>
              <w:rPr>
                <w:b/>
                <w:bCs/>
                <w:cs/>
              </w:rPr>
              <w:t>รวมเงิน</w:t>
            </w:r>
          </w:p>
        </w:tc>
        <w:tc>
          <w:tcPr>
            <w:tcW w:w="1080" w:type="dxa"/>
          </w:tcPr>
          <w:p w:rsidR="00F74F5F" w:rsidRPr="006F205D" w:rsidRDefault="00F74F5F" w:rsidP="005F5F7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2,530</w:t>
            </w:r>
          </w:p>
        </w:tc>
        <w:tc>
          <w:tcPr>
            <w:tcW w:w="1560" w:type="dxa"/>
            <w:tcBorders>
              <w:bottom w:val="nil"/>
              <w:right w:val="nil"/>
            </w:tcBorders>
          </w:tcPr>
          <w:p w:rsidR="00F74F5F" w:rsidRPr="009E6B40" w:rsidRDefault="00F74F5F" w:rsidP="009E6B40">
            <w:pPr>
              <w:jc w:val="right"/>
              <w:rPr>
                <w:color w:val="3366FF"/>
              </w:rPr>
            </w:pPr>
          </w:p>
        </w:tc>
      </w:tr>
    </w:tbl>
    <w:p w:rsidR="00F74F5F" w:rsidRDefault="00F74F5F" w:rsidP="000979F7">
      <w:pPr>
        <w:rPr>
          <w:b/>
          <w:bCs/>
        </w:rPr>
      </w:pPr>
    </w:p>
    <w:p w:rsidR="00F74F5F" w:rsidRDefault="00F74F5F" w:rsidP="000979F7">
      <w:r w:rsidRPr="00927F31">
        <w:rPr>
          <w:b/>
          <w:bCs/>
          <w:cs/>
        </w:rPr>
        <w:t xml:space="preserve">กิจกรรมที่  </w:t>
      </w:r>
      <w:r>
        <w:rPr>
          <w:b/>
          <w:bCs/>
        </w:rPr>
        <w:t>2</w:t>
      </w:r>
      <w:r w:rsidRPr="00927F31">
        <w:t xml:space="preserve">  </w:t>
      </w:r>
      <w:r w:rsidRPr="00927F31">
        <w:rPr>
          <w:cs/>
        </w:rPr>
        <w:t>กิจกรรมแนะแนว ชั้น</w:t>
      </w:r>
      <w:r>
        <w:rPr>
          <w:cs/>
        </w:rPr>
        <w:t xml:space="preserve">มัธยมศึกษาปีที่ </w:t>
      </w:r>
      <w:r>
        <w:t xml:space="preserve">3 </w:t>
      </w:r>
      <w:r>
        <w:rPr>
          <w:cs/>
        </w:rPr>
        <w:t xml:space="preserve">และ ชั้นมัธยมศึกษาปีที่ </w:t>
      </w:r>
      <w:r>
        <w:t>6</w:t>
      </w:r>
    </w:p>
    <w:p w:rsidR="00F74F5F" w:rsidRPr="000979F7" w:rsidRDefault="00F74F5F" w:rsidP="000979F7">
      <w:pPr>
        <w:rPr>
          <w:sz w:val="20"/>
          <w:szCs w:val="20"/>
        </w:rPr>
      </w:pPr>
    </w:p>
    <w:tbl>
      <w:tblPr>
        <w:tblW w:w="101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2"/>
        <w:gridCol w:w="3129"/>
        <w:gridCol w:w="1560"/>
        <w:gridCol w:w="1551"/>
        <w:gridCol w:w="1080"/>
        <w:gridCol w:w="1680"/>
      </w:tblGrid>
      <w:tr w:rsidR="00F74F5F">
        <w:tc>
          <w:tcPr>
            <w:tcW w:w="1102" w:type="dxa"/>
          </w:tcPr>
          <w:p w:rsidR="00F74F5F" w:rsidRDefault="00F74F5F" w:rsidP="000979F7">
            <w:pPr>
              <w:jc w:val="center"/>
            </w:pPr>
            <w:r>
              <w:rPr>
                <w:cs/>
              </w:rPr>
              <w:t>รายการที่</w:t>
            </w:r>
          </w:p>
        </w:tc>
        <w:tc>
          <w:tcPr>
            <w:tcW w:w="3129" w:type="dxa"/>
          </w:tcPr>
          <w:p w:rsidR="00F74F5F" w:rsidRDefault="00F74F5F" w:rsidP="000979F7">
            <w:pPr>
              <w:jc w:val="center"/>
            </w:pPr>
            <w:r>
              <w:rPr>
                <w:cs/>
              </w:rPr>
              <w:t>รายการ</w:t>
            </w:r>
          </w:p>
        </w:tc>
        <w:tc>
          <w:tcPr>
            <w:tcW w:w="1560" w:type="dxa"/>
          </w:tcPr>
          <w:p w:rsidR="00F74F5F" w:rsidRDefault="00F74F5F" w:rsidP="000979F7">
            <w:pPr>
              <w:jc w:val="center"/>
            </w:pPr>
            <w:r>
              <w:rPr>
                <w:cs/>
              </w:rPr>
              <w:t>จำนวน</w:t>
            </w:r>
            <w:r>
              <w:t>(</w:t>
            </w:r>
            <w:r>
              <w:rPr>
                <w:cs/>
              </w:rPr>
              <w:t>หน่วย</w:t>
            </w:r>
            <w:r>
              <w:t>)</w:t>
            </w:r>
          </w:p>
        </w:tc>
        <w:tc>
          <w:tcPr>
            <w:tcW w:w="1551" w:type="dxa"/>
          </w:tcPr>
          <w:p w:rsidR="00F74F5F" w:rsidRDefault="00F74F5F" w:rsidP="000979F7">
            <w:pPr>
              <w:jc w:val="center"/>
            </w:pPr>
            <w:r>
              <w:rPr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F74F5F" w:rsidRDefault="00F74F5F" w:rsidP="000979F7">
            <w:pPr>
              <w:jc w:val="center"/>
            </w:pPr>
            <w:r>
              <w:rPr>
                <w:cs/>
              </w:rPr>
              <w:t>ราคารวม</w:t>
            </w:r>
          </w:p>
        </w:tc>
        <w:tc>
          <w:tcPr>
            <w:tcW w:w="1680" w:type="dxa"/>
          </w:tcPr>
          <w:p w:rsidR="00F74F5F" w:rsidRDefault="00F74F5F" w:rsidP="000979F7">
            <w:pPr>
              <w:jc w:val="center"/>
            </w:pPr>
            <w:r>
              <w:rPr>
                <w:cs/>
              </w:rPr>
              <w:t>หมายเหตุ</w:t>
            </w:r>
          </w:p>
        </w:tc>
      </w:tr>
      <w:tr w:rsidR="00F74F5F">
        <w:trPr>
          <w:trHeight w:val="949"/>
        </w:trPr>
        <w:tc>
          <w:tcPr>
            <w:tcW w:w="1102" w:type="dxa"/>
          </w:tcPr>
          <w:p w:rsidR="00F74F5F" w:rsidRDefault="00F74F5F" w:rsidP="000979F7">
            <w:pPr>
              <w:jc w:val="center"/>
            </w:pPr>
            <w:r>
              <w:t>1</w:t>
            </w:r>
          </w:p>
          <w:p w:rsidR="00F74F5F" w:rsidRDefault="00F74F5F" w:rsidP="000979F7">
            <w:pPr>
              <w:jc w:val="center"/>
            </w:pPr>
            <w:r>
              <w:t>2</w:t>
            </w:r>
          </w:p>
        </w:tc>
        <w:tc>
          <w:tcPr>
            <w:tcW w:w="3129" w:type="dxa"/>
          </w:tcPr>
          <w:p w:rsidR="00F74F5F" w:rsidRDefault="00F74F5F" w:rsidP="000979F7">
            <w:pPr>
              <w:rPr>
                <w:cs/>
              </w:rPr>
            </w:pPr>
            <w:r>
              <w:rPr>
                <w:cs/>
              </w:rPr>
              <w:t>ไวนิล</w:t>
            </w:r>
          </w:p>
          <w:p w:rsidR="00F74F5F" w:rsidRDefault="00F74F5F" w:rsidP="000979F7">
            <w:r>
              <w:rPr>
                <w:cs/>
              </w:rPr>
              <w:t>ชุดเครื่องดื่ม</w:t>
            </w:r>
            <w:r>
              <w:t xml:space="preserve"> </w:t>
            </w:r>
            <w:r>
              <w:rPr>
                <w:cs/>
              </w:rPr>
              <w:t>อาหารว่าง</w:t>
            </w:r>
          </w:p>
        </w:tc>
        <w:tc>
          <w:tcPr>
            <w:tcW w:w="1560" w:type="dxa"/>
          </w:tcPr>
          <w:p w:rsidR="00F74F5F" w:rsidRDefault="00F74F5F" w:rsidP="000979F7">
            <w:pPr>
              <w:jc w:val="center"/>
              <w:rPr>
                <w:cs/>
              </w:rPr>
            </w:pPr>
            <w:r>
              <w:t xml:space="preserve">2  </w:t>
            </w:r>
            <w:r>
              <w:rPr>
                <w:cs/>
              </w:rPr>
              <w:t>แผ่น</w:t>
            </w:r>
          </w:p>
          <w:p w:rsidR="00F74F5F" w:rsidRDefault="00F74F5F" w:rsidP="000979F7">
            <w:pPr>
              <w:jc w:val="center"/>
            </w:pPr>
            <w:r>
              <w:t xml:space="preserve">50  </w:t>
            </w:r>
            <w:r>
              <w:rPr>
                <w:cs/>
              </w:rPr>
              <w:t>ชุด</w:t>
            </w:r>
          </w:p>
        </w:tc>
        <w:tc>
          <w:tcPr>
            <w:tcW w:w="1551" w:type="dxa"/>
          </w:tcPr>
          <w:p w:rsidR="00F74F5F" w:rsidRPr="002B1AD6" w:rsidRDefault="00F74F5F" w:rsidP="000979F7">
            <w:pPr>
              <w:jc w:val="right"/>
            </w:pPr>
            <w:r w:rsidRPr="002B1AD6">
              <w:t>500</w:t>
            </w:r>
          </w:p>
          <w:p w:rsidR="00F74F5F" w:rsidRPr="002B1AD6" w:rsidRDefault="00F74F5F" w:rsidP="000979F7">
            <w:pPr>
              <w:jc w:val="right"/>
            </w:pPr>
            <w:r w:rsidRPr="002B1AD6">
              <w:rPr>
                <w:sz w:val="34"/>
                <w:szCs w:val="34"/>
              </w:rPr>
              <w:t>20</w:t>
            </w:r>
          </w:p>
        </w:tc>
        <w:tc>
          <w:tcPr>
            <w:tcW w:w="1080" w:type="dxa"/>
          </w:tcPr>
          <w:p w:rsidR="00F74F5F" w:rsidRPr="002B1AD6" w:rsidRDefault="00F74F5F" w:rsidP="000979F7">
            <w:pPr>
              <w:jc w:val="right"/>
            </w:pPr>
            <w:r w:rsidRPr="002B1AD6">
              <w:t>1,000</w:t>
            </w:r>
          </w:p>
          <w:p w:rsidR="00F74F5F" w:rsidRPr="002B1AD6" w:rsidRDefault="00F74F5F" w:rsidP="000979F7">
            <w:pPr>
              <w:jc w:val="right"/>
            </w:pPr>
            <w:r w:rsidRPr="002B1AD6">
              <w:t>1,000</w:t>
            </w:r>
          </w:p>
        </w:tc>
        <w:tc>
          <w:tcPr>
            <w:tcW w:w="1680" w:type="dxa"/>
          </w:tcPr>
          <w:p w:rsidR="00F74F5F" w:rsidRDefault="00F74F5F" w:rsidP="000979F7"/>
        </w:tc>
      </w:tr>
      <w:tr w:rsidR="00F74F5F">
        <w:tblPrEx>
          <w:tblLook w:val="0000"/>
        </w:tblPrEx>
        <w:trPr>
          <w:gridAfter w:val="1"/>
          <w:wAfter w:w="1680" w:type="dxa"/>
          <w:trHeight w:val="285"/>
        </w:trPr>
        <w:tc>
          <w:tcPr>
            <w:tcW w:w="7342" w:type="dxa"/>
            <w:gridSpan w:val="4"/>
          </w:tcPr>
          <w:p w:rsidR="00F74F5F" w:rsidRPr="002B1AD6" w:rsidRDefault="00F74F5F" w:rsidP="000979F7">
            <w:pPr>
              <w:ind w:left="108"/>
              <w:jc w:val="center"/>
              <w:rPr>
                <w:b/>
                <w:bCs/>
              </w:rPr>
            </w:pPr>
            <w:r w:rsidRPr="002B1AD6">
              <w:rPr>
                <w:b/>
                <w:bCs/>
                <w:cs/>
              </w:rPr>
              <w:t>รวมเงิน</w:t>
            </w:r>
          </w:p>
        </w:tc>
        <w:tc>
          <w:tcPr>
            <w:tcW w:w="1080" w:type="dxa"/>
          </w:tcPr>
          <w:p w:rsidR="00F74F5F" w:rsidRPr="002B1AD6" w:rsidRDefault="00F74F5F" w:rsidP="000979F7">
            <w:pPr>
              <w:ind w:left="108"/>
              <w:jc w:val="right"/>
              <w:rPr>
                <w:b/>
                <w:bCs/>
              </w:rPr>
            </w:pPr>
            <w:r w:rsidRPr="002B1AD6">
              <w:rPr>
                <w:b/>
                <w:bCs/>
              </w:rPr>
              <w:fldChar w:fldCharType="begin"/>
            </w:r>
            <w:r w:rsidRPr="002B1AD6">
              <w:rPr>
                <w:b/>
                <w:bCs/>
              </w:rPr>
              <w:instrText xml:space="preserve"> =sum(above) </w:instrText>
            </w:r>
            <w:r w:rsidRPr="002B1AD6">
              <w:rPr>
                <w:b/>
                <w:bCs/>
              </w:rPr>
              <w:fldChar w:fldCharType="separate"/>
            </w:r>
            <w:r w:rsidRPr="002B1AD6">
              <w:rPr>
                <w:b/>
                <w:bCs/>
                <w:noProof/>
              </w:rPr>
              <w:t>2,000</w:t>
            </w:r>
            <w:r w:rsidRPr="002B1AD6">
              <w:rPr>
                <w:b/>
                <w:bCs/>
              </w:rPr>
              <w:fldChar w:fldCharType="end"/>
            </w:r>
          </w:p>
        </w:tc>
      </w:tr>
    </w:tbl>
    <w:p w:rsidR="00F74F5F" w:rsidRDefault="00F74F5F" w:rsidP="000979F7">
      <w:pPr>
        <w:rPr>
          <w:b/>
          <w:bCs/>
        </w:rPr>
      </w:pPr>
    </w:p>
    <w:p w:rsidR="00F74F5F" w:rsidRDefault="00F74F5F" w:rsidP="000979F7">
      <w:pPr>
        <w:rPr>
          <w:b/>
          <w:bCs/>
        </w:rPr>
      </w:pPr>
    </w:p>
    <w:p w:rsidR="00F74F5F" w:rsidRDefault="00F74F5F" w:rsidP="00355E26">
      <w:pPr>
        <w:rPr>
          <w:b/>
          <w:bCs/>
        </w:rPr>
      </w:pPr>
    </w:p>
    <w:p w:rsidR="00F74F5F" w:rsidRDefault="00F74F5F" w:rsidP="00355E26">
      <w:pPr>
        <w:rPr>
          <w:b/>
          <w:bCs/>
        </w:rPr>
      </w:pPr>
    </w:p>
    <w:p w:rsidR="00F74F5F" w:rsidRDefault="00F74F5F" w:rsidP="00355E26">
      <w:pPr>
        <w:rPr>
          <w:b/>
          <w:bCs/>
        </w:rPr>
      </w:pPr>
    </w:p>
    <w:p w:rsidR="00F74F5F" w:rsidRDefault="00F74F5F" w:rsidP="00355E26">
      <w:pPr>
        <w:rPr>
          <w:b/>
          <w:bCs/>
        </w:rPr>
      </w:pPr>
    </w:p>
    <w:p w:rsidR="00F74F5F" w:rsidRDefault="00F74F5F" w:rsidP="00355E26">
      <w:pPr>
        <w:rPr>
          <w:b/>
          <w:bCs/>
        </w:rPr>
      </w:pPr>
    </w:p>
    <w:p w:rsidR="00F74F5F" w:rsidRDefault="00F74F5F" w:rsidP="00355E26">
      <w:pPr>
        <w:rPr>
          <w:b/>
          <w:bCs/>
        </w:rPr>
      </w:pPr>
    </w:p>
    <w:p w:rsidR="00F74F5F" w:rsidRDefault="00F74F5F" w:rsidP="00355E26">
      <w:r w:rsidRPr="00927F31">
        <w:rPr>
          <w:b/>
          <w:bCs/>
          <w:cs/>
        </w:rPr>
        <w:t xml:space="preserve">กิจกรรมที่  </w:t>
      </w:r>
      <w:r>
        <w:rPr>
          <w:b/>
          <w:bCs/>
        </w:rPr>
        <w:t>3</w:t>
      </w:r>
      <w:r w:rsidRPr="00927F31">
        <w:t xml:space="preserve">  </w:t>
      </w:r>
      <w:r w:rsidRPr="00927F31">
        <w:rPr>
          <w:cs/>
        </w:rPr>
        <w:t xml:space="preserve">กิจกรรมแนะแนว ชั้นประถมศึกษาปีที่ </w:t>
      </w:r>
      <w:r w:rsidRPr="00927F31">
        <w:t>6</w:t>
      </w:r>
      <w:r>
        <w:t xml:space="preserve"> </w:t>
      </w:r>
    </w:p>
    <w:p w:rsidR="00F74F5F" w:rsidRPr="000979F7" w:rsidRDefault="00F74F5F" w:rsidP="00355E26">
      <w:pPr>
        <w:rPr>
          <w:sz w:val="12"/>
          <w:szCs w:val="12"/>
        </w:rPr>
      </w:pPr>
    </w:p>
    <w:tbl>
      <w:tblPr>
        <w:tblW w:w="101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2"/>
        <w:gridCol w:w="3129"/>
        <w:gridCol w:w="1560"/>
        <w:gridCol w:w="1551"/>
        <w:gridCol w:w="1080"/>
        <w:gridCol w:w="1680"/>
      </w:tblGrid>
      <w:tr w:rsidR="00F74F5F" w:rsidRPr="002B1AD6">
        <w:tc>
          <w:tcPr>
            <w:tcW w:w="1102" w:type="dxa"/>
          </w:tcPr>
          <w:p w:rsidR="00F74F5F" w:rsidRPr="002B1AD6" w:rsidRDefault="00F74F5F" w:rsidP="004C3846">
            <w:pPr>
              <w:jc w:val="center"/>
            </w:pPr>
            <w:r w:rsidRPr="002B1AD6">
              <w:rPr>
                <w:cs/>
              </w:rPr>
              <w:t>รายการที่</w:t>
            </w:r>
          </w:p>
        </w:tc>
        <w:tc>
          <w:tcPr>
            <w:tcW w:w="3129" w:type="dxa"/>
          </w:tcPr>
          <w:p w:rsidR="00F74F5F" w:rsidRPr="002B1AD6" w:rsidRDefault="00F74F5F" w:rsidP="004C3846">
            <w:pPr>
              <w:jc w:val="center"/>
            </w:pPr>
            <w:r w:rsidRPr="002B1AD6">
              <w:rPr>
                <w:cs/>
              </w:rPr>
              <w:t>รายการ</w:t>
            </w:r>
          </w:p>
        </w:tc>
        <w:tc>
          <w:tcPr>
            <w:tcW w:w="1560" w:type="dxa"/>
          </w:tcPr>
          <w:p w:rsidR="00F74F5F" w:rsidRPr="002B1AD6" w:rsidRDefault="00F74F5F" w:rsidP="004C3846">
            <w:pPr>
              <w:jc w:val="center"/>
            </w:pPr>
            <w:r w:rsidRPr="002B1AD6">
              <w:rPr>
                <w:cs/>
              </w:rPr>
              <w:t>จำนวน</w:t>
            </w:r>
            <w:r w:rsidRPr="002B1AD6">
              <w:t>(</w:t>
            </w:r>
            <w:r w:rsidRPr="002B1AD6">
              <w:rPr>
                <w:cs/>
              </w:rPr>
              <w:t>หน่วย</w:t>
            </w:r>
            <w:r w:rsidRPr="002B1AD6">
              <w:t>)</w:t>
            </w:r>
          </w:p>
        </w:tc>
        <w:tc>
          <w:tcPr>
            <w:tcW w:w="1551" w:type="dxa"/>
          </w:tcPr>
          <w:p w:rsidR="00F74F5F" w:rsidRPr="002B1AD6" w:rsidRDefault="00F74F5F" w:rsidP="004C3846">
            <w:pPr>
              <w:jc w:val="center"/>
            </w:pPr>
            <w:r w:rsidRPr="002B1AD6">
              <w:rPr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F74F5F" w:rsidRPr="002B1AD6" w:rsidRDefault="00F74F5F" w:rsidP="004C3846">
            <w:pPr>
              <w:jc w:val="center"/>
            </w:pPr>
            <w:r w:rsidRPr="002B1AD6">
              <w:rPr>
                <w:cs/>
              </w:rPr>
              <w:t>ราคารวม</w:t>
            </w:r>
          </w:p>
        </w:tc>
        <w:tc>
          <w:tcPr>
            <w:tcW w:w="1680" w:type="dxa"/>
          </w:tcPr>
          <w:p w:rsidR="00F74F5F" w:rsidRPr="002B1AD6" w:rsidRDefault="00F74F5F" w:rsidP="004C3846">
            <w:pPr>
              <w:jc w:val="center"/>
            </w:pPr>
            <w:r w:rsidRPr="002B1AD6">
              <w:rPr>
                <w:cs/>
              </w:rPr>
              <w:t>หมายเหตุ</w:t>
            </w:r>
          </w:p>
        </w:tc>
      </w:tr>
      <w:tr w:rsidR="00F74F5F" w:rsidRPr="002B1AD6">
        <w:trPr>
          <w:trHeight w:val="3773"/>
        </w:trPr>
        <w:tc>
          <w:tcPr>
            <w:tcW w:w="1102" w:type="dxa"/>
          </w:tcPr>
          <w:p w:rsidR="00F74F5F" w:rsidRPr="002B1AD6" w:rsidRDefault="00F74F5F" w:rsidP="004C3846">
            <w:pPr>
              <w:jc w:val="center"/>
            </w:pPr>
            <w:r w:rsidRPr="002B1AD6">
              <w:t>1</w:t>
            </w:r>
          </w:p>
          <w:p w:rsidR="00F74F5F" w:rsidRPr="002B1AD6" w:rsidRDefault="00F74F5F" w:rsidP="004C3846">
            <w:pPr>
              <w:jc w:val="center"/>
            </w:pPr>
            <w:r w:rsidRPr="002B1AD6">
              <w:t>2</w:t>
            </w:r>
          </w:p>
          <w:p w:rsidR="00F74F5F" w:rsidRPr="002B1AD6" w:rsidRDefault="00F74F5F" w:rsidP="004C3846">
            <w:pPr>
              <w:jc w:val="center"/>
            </w:pPr>
            <w:r w:rsidRPr="002B1AD6">
              <w:t>3</w:t>
            </w:r>
          </w:p>
          <w:p w:rsidR="00F74F5F" w:rsidRPr="002B1AD6" w:rsidRDefault="00F74F5F" w:rsidP="004C3846">
            <w:pPr>
              <w:jc w:val="center"/>
            </w:pPr>
            <w:r w:rsidRPr="002B1AD6">
              <w:t>4</w:t>
            </w:r>
          </w:p>
          <w:p w:rsidR="00F74F5F" w:rsidRPr="002B1AD6" w:rsidRDefault="00F74F5F" w:rsidP="004C3846">
            <w:pPr>
              <w:jc w:val="center"/>
            </w:pPr>
            <w:r w:rsidRPr="002B1AD6">
              <w:t>5</w:t>
            </w:r>
          </w:p>
          <w:p w:rsidR="00F74F5F" w:rsidRPr="002B1AD6" w:rsidRDefault="00F74F5F" w:rsidP="004C3846">
            <w:pPr>
              <w:jc w:val="center"/>
            </w:pPr>
            <w:r w:rsidRPr="002B1AD6">
              <w:t>6</w:t>
            </w:r>
          </w:p>
          <w:p w:rsidR="00F74F5F" w:rsidRPr="002B1AD6" w:rsidRDefault="00F74F5F" w:rsidP="004C3846">
            <w:pPr>
              <w:jc w:val="center"/>
            </w:pPr>
            <w:r w:rsidRPr="002B1AD6">
              <w:t>7</w:t>
            </w:r>
          </w:p>
          <w:p w:rsidR="00F74F5F" w:rsidRPr="002B1AD6" w:rsidRDefault="00F74F5F" w:rsidP="004C3846">
            <w:pPr>
              <w:jc w:val="center"/>
            </w:pPr>
            <w:r w:rsidRPr="002B1AD6">
              <w:t>8</w:t>
            </w:r>
          </w:p>
          <w:p w:rsidR="00F74F5F" w:rsidRDefault="00F74F5F" w:rsidP="00DB27A1">
            <w:pPr>
              <w:jc w:val="center"/>
            </w:pPr>
            <w:r w:rsidRPr="002B1AD6">
              <w:t>9</w:t>
            </w:r>
          </w:p>
          <w:p w:rsidR="00F74F5F" w:rsidRPr="002B1AD6" w:rsidRDefault="00F74F5F" w:rsidP="00DB27A1">
            <w:pPr>
              <w:jc w:val="center"/>
            </w:pPr>
            <w:r>
              <w:rPr>
                <w:cs/>
              </w:rPr>
              <w:t>10</w:t>
            </w:r>
          </w:p>
        </w:tc>
        <w:tc>
          <w:tcPr>
            <w:tcW w:w="3129" w:type="dxa"/>
          </w:tcPr>
          <w:p w:rsidR="00F74F5F" w:rsidRPr="002B1AD6" w:rsidRDefault="00F74F5F" w:rsidP="004C3846">
            <w:r w:rsidRPr="002B1AD6">
              <w:rPr>
                <w:cs/>
              </w:rPr>
              <w:t>ค่าอาหารและเครื่องดื่ม</w:t>
            </w:r>
          </w:p>
          <w:p w:rsidR="00F74F5F" w:rsidRPr="002B1AD6" w:rsidRDefault="00F74F5F" w:rsidP="004C3846">
            <w:r w:rsidRPr="002B1AD6">
              <w:rPr>
                <w:cs/>
              </w:rPr>
              <w:t>ค่ารถรับ</w:t>
            </w:r>
            <w:r w:rsidRPr="002B1AD6">
              <w:t>-</w:t>
            </w:r>
            <w:r w:rsidRPr="002B1AD6">
              <w:rPr>
                <w:cs/>
              </w:rPr>
              <w:t>ส่งนักเรียน</w:t>
            </w:r>
          </w:p>
          <w:p w:rsidR="00F74F5F" w:rsidRPr="002B1AD6" w:rsidRDefault="00F74F5F" w:rsidP="004C3846">
            <w:r w:rsidRPr="002B1AD6">
              <w:rPr>
                <w:cs/>
              </w:rPr>
              <w:t>ค่ารถรับ</w:t>
            </w:r>
            <w:r w:rsidRPr="002B1AD6">
              <w:t>-</w:t>
            </w:r>
            <w:r w:rsidRPr="002B1AD6">
              <w:rPr>
                <w:cs/>
              </w:rPr>
              <w:t>ส่งนักเรียน</w:t>
            </w:r>
          </w:p>
          <w:p w:rsidR="00F74F5F" w:rsidRPr="002B1AD6" w:rsidRDefault="00F74F5F" w:rsidP="004C3846">
            <w:r w:rsidRPr="002B1AD6">
              <w:rPr>
                <w:cs/>
              </w:rPr>
              <w:t xml:space="preserve">กระดาษ </w:t>
            </w:r>
            <w:r w:rsidRPr="002B1AD6">
              <w:t xml:space="preserve">A 4 </w:t>
            </w:r>
          </w:p>
          <w:p w:rsidR="00F74F5F" w:rsidRPr="002B1AD6" w:rsidRDefault="00F74F5F" w:rsidP="004C3846">
            <w:pPr>
              <w:rPr>
                <w:cs/>
              </w:rPr>
            </w:pPr>
            <w:r w:rsidRPr="002B1AD6">
              <w:rPr>
                <w:cs/>
              </w:rPr>
              <w:t xml:space="preserve">กระดาษการ์ดสี </w:t>
            </w:r>
            <w:r w:rsidRPr="002B1AD6">
              <w:t xml:space="preserve">A 4  120 </w:t>
            </w:r>
            <w:r w:rsidRPr="002B1AD6">
              <w:rPr>
                <w:cs/>
              </w:rPr>
              <w:t>แกรม</w:t>
            </w:r>
          </w:p>
          <w:p w:rsidR="00F74F5F" w:rsidRPr="002B1AD6" w:rsidRDefault="00F74F5F" w:rsidP="004C3846">
            <w:r w:rsidRPr="002B1AD6">
              <w:rPr>
                <w:cs/>
              </w:rPr>
              <w:t>กระดาษโปสเตอร์แข็ง</w:t>
            </w:r>
            <w:r w:rsidRPr="002B1AD6">
              <w:t xml:space="preserve"> </w:t>
            </w:r>
          </w:p>
          <w:p w:rsidR="00F74F5F" w:rsidRPr="002B1AD6" w:rsidRDefault="00F74F5F" w:rsidP="004C3846">
            <w:r w:rsidRPr="002B1AD6">
              <w:rPr>
                <w:cs/>
              </w:rPr>
              <w:t>ด้าย</w:t>
            </w:r>
          </w:p>
          <w:p w:rsidR="00F74F5F" w:rsidRPr="002B1AD6" w:rsidRDefault="00F74F5F" w:rsidP="004C3846">
            <w:r w:rsidRPr="002B1AD6">
              <w:rPr>
                <w:cs/>
              </w:rPr>
              <w:t>ปากกาเคมี</w:t>
            </w:r>
          </w:p>
          <w:p w:rsidR="00F74F5F" w:rsidRDefault="00F74F5F" w:rsidP="004C3846">
            <w:r w:rsidRPr="002B1AD6">
              <w:rPr>
                <w:cs/>
              </w:rPr>
              <w:t>ฟิวเจอร์บอร์ด</w:t>
            </w:r>
            <w:r w:rsidRPr="002B1AD6">
              <w:t xml:space="preserve"> </w:t>
            </w:r>
            <w:r w:rsidRPr="002B1AD6">
              <w:rPr>
                <w:cs/>
              </w:rPr>
              <w:t>(ใหญ่)</w:t>
            </w:r>
          </w:p>
          <w:p w:rsidR="00F74F5F" w:rsidRPr="002B1AD6" w:rsidRDefault="00F74F5F" w:rsidP="004C3846">
            <w:r>
              <w:rPr>
                <w:cs/>
              </w:rPr>
              <w:t xml:space="preserve">กระดาษกาวย่น </w:t>
            </w:r>
            <w:r>
              <w:t>1.5</w:t>
            </w:r>
          </w:p>
        </w:tc>
        <w:tc>
          <w:tcPr>
            <w:tcW w:w="1560" w:type="dxa"/>
          </w:tcPr>
          <w:p w:rsidR="00F74F5F" w:rsidRPr="002B1AD6" w:rsidRDefault="00F74F5F" w:rsidP="004C3846">
            <w:pPr>
              <w:jc w:val="center"/>
            </w:pPr>
            <w:r w:rsidRPr="002B1AD6">
              <w:t xml:space="preserve">400 </w:t>
            </w:r>
            <w:r w:rsidRPr="002B1AD6">
              <w:rPr>
                <w:cs/>
              </w:rPr>
              <w:t>คน</w:t>
            </w:r>
          </w:p>
          <w:p w:rsidR="00F74F5F" w:rsidRPr="002B1AD6" w:rsidRDefault="00F74F5F" w:rsidP="004C3846">
            <w:pPr>
              <w:jc w:val="center"/>
            </w:pPr>
            <w:r w:rsidRPr="002B1AD6">
              <w:t xml:space="preserve">10  </w:t>
            </w:r>
            <w:r w:rsidRPr="002B1AD6">
              <w:rPr>
                <w:cs/>
              </w:rPr>
              <w:t>คัน</w:t>
            </w:r>
          </w:p>
          <w:p w:rsidR="00F74F5F" w:rsidRPr="002B1AD6" w:rsidRDefault="00F74F5F" w:rsidP="004C3846">
            <w:pPr>
              <w:jc w:val="center"/>
            </w:pPr>
            <w:r w:rsidRPr="002B1AD6">
              <w:t xml:space="preserve">15 </w:t>
            </w:r>
            <w:r w:rsidRPr="002B1AD6">
              <w:rPr>
                <w:cs/>
              </w:rPr>
              <w:t>คัน</w:t>
            </w:r>
          </w:p>
          <w:p w:rsidR="00F74F5F" w:rsidRPr="002B1AD6" w:rsidRDefault="00F74F5F" w:rsidP="004C3846">
            <w:pPr>
              <w:jc w:val="center"/>
            </w:pPr>
            <w:r w:rsidRPr="002B1AD6">
              <w:t xml:space="preserve">5 </w:t>
            </w:r>
            <w:r w:rsidRPr="002B1AD6">
              <w:rPr>
                <w:cs/>
              </w:rPr>
              <w:t>รีม</w:t>
            </w:r>
          </w:p>
          <w:p w:rsidR="00F74F5F" w:rsidRPr="002B1AD6" w:rsidRDefault="00F74F5F" w:rsidP="004C3846">
            <w:pPr>
              <w:jc w:val="center"/>
            </w:pPr>
            <w:r w:rsidRPr="002B1AD6">
              <w:t xml:space="preserve">2 </w:t>
            </w:r>
            <w:r w:rsidRPr="002B1AD6">
              <w:rPr>
                <w:cs/>
              </w:rPr>
              <w:t>ห่อ</w:t>
            </w:r>
          </w:p>
          <w:p w:rsidR="00F74F5F" w:rsidRPr="002B1AD6" w:rsidRDefault="00F74F5F" w:rsidP="004C3846">
            <w:pPr>
              <w:jc w:val="center"/>
            </w:pPr>
            <w:r>
              <w:t>25</w:t>
            </w:r>
            <w:r w:rsidRPr="002B1AD6">
              <w:t xml:space="preserve"> </w:t>
            </w:r>
            <w:r w:rsidRPr="002B1AD6">
              <w:rPr>
                <w:cs/>
              </w:rPr>
              <w:t>แผ่น</w:t>
            </w:r>
          </w:p>
          <w:p w:rsidR="00F74F5F" w:rsidRPr="002B1AD6" w:rsidRDefault="00F74F5F" w:rsidP="00C5413F">
            <w:pPr>
              <w:jc w:val="center"/>
              <w:rPr>
                <w:cs/>
              </w:rPr>
            </w:pPr>
            <w:r>
              <w:t xml:space="preserve">20  </w:t>
            </w:r>
            <w:r>
              <w:rPr>
                <w:cs/>
              </w:rPr>
              <w:t>ม้วน</w:t>
            </w:r>
          </w:p>
          <w:p w:rsidR="00F74F5F" w:rsidRPr="002B1AD6" w:rsidRDefault="00F74F5F" w:rsidP="004C3846">
            <w:pPr>
              <w:jc w:val="center"/>
            </w:pPr>
            <w:r w:rsidRPr="002B1AD6">
              <w:t xml:space="preserve">20  </w:t>
            </w:r>
            <w:r w:rsidRPr="002B1AD6">
              <w:rPr>
                <w:cs/>
              </w:rPr>
              <w:t>ด้าม</w:t>
            </w:r>
          </w:p>
          <w:p w:rsidR="00F74F5F" w:rsidRDefault="00F74F5F" w:rsidP="00DB27A1">
            <w:pPr>
              <w:jc w:val="center"/>
            </w:pPr>
            <w:r>
              <w:t>4</w:t>
            </w:r>
            <w:r w:rsidRPr="002B1AD6">
              <w:t xml:space="preserve"> </w:t>
            </w:r>
            <w:r w:rsidRPr="002B1AD6">
              <w:rPr>
                <w:cs/>
              </w:rPr>
              <w:t>แผ่น</w:t>
            </w:r>
          </w:p>
          <w:p w:rsidR="00F74F5F" w:rsidRPr="002B1AD6" w:rsidRDefault="00F74F5F" w:rsidP="00DB27A1">
            <w:pPr>
              <w:jc w:val="center"/>
            </w:pPr>
            <w:r>
              <w:t xml:space="preserve">5 </w:t>
            </w:r>
            <w:r>
              <w:rPr>
                <w:cs/>
              </w:rPr>
              <w:t>ม้วน</w:t>
            </w:r>
          </w:p>
        </w:tc>
        <w:tc>
          <w:tcPr>
            <w:tcW w:w="1551" w:type="dxa"/>
          </w:tcPr>
          <w:p w:rsidR="00F74F5F" w:rsidRPr="002B1AD6" w:rsidRDefault="00F74F5F" w:rsidP="004C3846">
            <w:pPr>
              <w:jc w:val="right"/>
            </w:pPr>
            <w:r w:rsidRPr="002B1AD6">
              <w:t>3</w:t>
            </w:r>
            <w:r>
              <w:rPr>
                <w:cs/>
              </w:rPr>
              <w:t>5</w:t>
            </w:r>
          </w:p>
          <w:p w:rsidR="00F74F5F" w:rsidRPr="002B1AD6" w:rsidRDefault="00F74F5F" w:rsidP="004C3846">
            <w:pPr>
              <w:jc w:val="right"/>
            </w:pPr>
            <w:r w:rsidRPr="002B1AD6">
              <w:rPr>
                <w:sz w:val="34"/>
                <w:szCs w:val="34"/>
              </w:rPr>
              <w:t>1</w:t>
            </w:r>
            <w:r w:rsidRPr="002B1AD6">
              <w:rPr>
                <w:sz w:val="34"/>
                <w:szCs w:val="34"/>
                <w:cs/>
              </w:rPr>
              <w:t>,</w:t>
            </w:r>
            <w:r w:rsidRPr="002B1AD6">
              <w:rPr>
                <w:sz w:val="34"/>
                <w:szCs w:val="34"/>
              </w:rPr>
              <w:t>000</w:t>
            </w:r>
            <w:r w:rsidRPr="002B1AD6">
              <w:t xml:space="preserve"> </w:t>
            </w:r>
          </w:p>
          <w:p w:rsidR="00F74F5F" w:rsidRPr="002B1AD6" w:rsidRDefault="00F74F5F" w:rsidP="004C3846">
            <w:pPr>
              <w:jc w:val="right"/>
            </w:pPr>
            <w:r w:rsidRPr="002B1AD6">
              <w:t>500</w:t>
            </w:r>
          </w:p>
          <w:p w:rsidR="00F74F5F" w:rsidRPr="002B1AD6" w:rsidRDefault="00F74F5F" w:rsidP="004C3846">
            <w:pPr>
              <w:jc w:val="right"/>
            </w:pPr>
            <w:r>
              <w:t>100</w:t>
            </w:r>
          </w:p>
          <w:p w:rsidR="00F74F5F" w:rsidRPr="002B1AD6" w:rsidRDefault="00F74F5F" w:rsidP="004C3846">
            <w:pPr>
              <w:jc w:val="right"/>
            </w:pPr>
            <w:r>
              <w:t>9</w:t>
            </w:r>
            <w:r w:rsidRPr="002B1AD6">
              <w:t>0</w:t>
            </w:r>
          </w:p>
          <w:p w:rsidR="00F74F5F" w:rsidRPr="002B1AD6" w:rsidRDefault="00F74F5F" w:rsidP="004C3846">
            <w:pPr>
              <w:jc w:val="right"/>
            </w:pPr>
            <w:r>
              <w:t>15</w:t>
            </w:r>
          </w:p>
          <w:p w:rsidR="00F74F5F" w:rsidRPr="002B1AD6" w:rsidRDefault="00F74F5F" w:rsidP="004C3846">
            <w:pPr>
              <w:jc w:val="right"/>
            </w:pPr>
            <w:r w:rsidRPr="002B1AD6">
              <w:t>15</w:t>
            </w:r>
          </w:p>
          <w:p w:rsidR="00F74F5F" w:rsidRPr="002B1AD6" w:rsidRDefault="00F74F5F" w:rsidP="004C3846">
            <w:pPr>
              <w:jc w:val="right"/>
            </w:pPr>
            <w:r>
              <w:t>10</w:t>
            </w:r>
          </w:p>
          <w:p w:rsidR="00F74F5F" w:rsidRDefault="00F74F5F" w:rsidP="00DB27A1">
            <w:pPr>
              <w:jc w:val="right"/>
            </w:pPr>
            <w:r>
              <w:t>60</w:t>
            </w:r>
          </w:p>
          <w:p w:rsidR="00F74F5F" w:rsidRPr="002B1AD6" w:rsidRDefault="00F74F5F" w:rsidP="00DB27A1">
            <w:pPr>
              <w:jc w:val="right"/>
            </w:pPr>
            <w:r>
              <w:t>30</w:t>
            </w:r>
          </w:p>
        </w:tc>
        <w:tc>
          <w:tcPr>
            <w:tcW w:w="1080" w:type="dxa"/>
          </w:tcPr>
          <w:p w:rsidR="00F74F5F" w:rsidRPr="002B1AD6" w:rsidRDefault="00F74F5F" w:rsidP="004C3846">
            <w:pPr>
              <w:jc w:val="right"/>
            </w:pPr>
            <w:r w:rsidRPr="002B1AD6">
              <w:t>1</w:t>
            </w:r>
            <w:r>
              <w:rPr>
                <w:cs/>
              </w:rPr>
              <w:t>4</w:t>
            </w:r>
            <w:r w:rsidRPr="002B1AD6">
              <w:t>,000</w:t>
            </w:r>
          </w:p>
          <w:p w:rsidR="00F74F5F" w:rsidRPr="002B1AD6" w:rsidRDefault="00F74F5F" w:rsidP="004C3846">
            <w:pPr>
              <w:jc w:val="right"/>
            </w:pPr>
            <w:r w:rsidRPr="002B1AD6">
              <w:t>10,000</w:t>
            </w:r>
          </w:p>
          <w:p w:rsidR="00F74F5F" w:rsidRPr="002B1AD6" w:rsidRDefault="00F74F5F" w:rsidP="004C3846">
            <w:pPr>
              <w:jc w:val="right"/>
            </w:pPr>
            <w:r w:rsidRPr="002B1AD6">
              <w:t>6,000</w:t>
            </w:r>
          </w:p>
          <w:p w:rsidR="00F74F5F" w:rsidRPr="002B1AD6" w:rsidRDefault="00F74F5F" w:rsidP="004C3846">
            <w:pPr>
              <w:jc w:val="right"/>
            </w:pPr>
            <w:r>
              <w:t>500</w:t>
            </w:r>
          </w:p>
          <w:p w:rsidR="00F74F5F" w:rsidRPr="002B1AD6" w:rsidRDefault="00F74F5F" w:rsidP="004C3846">
            <w:pPr>
              <w:jc w:val="right"/>
            </w:pPr>
            <w:r>
              <w:t>18</w:t>
            </w:r>
            <w:r w:rsidRPr="002B1AD6">
              <w:t>0</w:t>
            </w:r>
          </w:p>
          <w:p w:rsidR="00F74F5F" w:rsidRDefault="00F74F5F" w:rsidP="004C3846">
            <w:pPr>
              <w:jc w:val="right"/>
            </w:pPr>
            <w:r>
              <w:t>375</w:t>
            </w:r>
          </w:p>
          <w:p w:rsidR="00F74F5F" w:rsidRPr="002B1AD6" w:rsidRDefault="00F74F5F" w:rsidP="004C3846">
            <w:pPr>
              <w:jc w:val="right"/>
            </w:pPr>
            <w:r>
              <w:t>300</w:t>
            </w:r>
          </w:p>
          <w:p w:rsidR="00F74F5F" w:rsidRPr="002B1AD6" w:rsidRDefault="00F74F5F" w:rsidP="004C3846">
            <w:pPr>
              <w:jc w:val="right"/>
            </w:pPr>
            <w:r>
              <w:t>20</w:t>
            </w:r>
            <w:r w:rsidRPr="002B1AD6">
              <w:t>0</w:t>
            </w:r>
          </w:p>
          <w:p w:rsidR="00F74F5F" w:rsidRDefault="00F74F5F" w:rsidP="00DB27A1">
            <w:pPr>
              <w:jc w:val="right"/>
            </w:pPr>
            <w:r w:rsidRPr="002B1AD6">
              <w:t>240</w:t>
            </w:r>
          </w:p>
          <w:p w:rsidR="00F74F5F" w:rsidRPr="002B1AD6" w:rsidRDefault="00F74F5F" w:rsidP="00DB27A1">
            <w:pPr>
              <w:jc w:val="right"/>
            </w:pPr>
            <w:r>
              <w:t>150</w:t>
            </w:r>
          </w:p>
        </w:tc>
        <w:tc>
          <w:tcPr>
            <w:tcW w:w="1680" w:type="dxa"/>
          </w:tcPr>
          <w:p w:rsidR="00F74F5F" w:rsidRPr="002B1AD6" w:rsidRDefault="00F74F5F" w:rsidP="004C3846"/>
        </w:tc>
      </w:tr>
      <w:tr w:rsidR="00F74F5F" w:rsidRPr="002B1AD6">
        <w:tblPrEx>
          <w:tblLook w:val="0000"/>
        </w:tblPrEx>
        <w:trPr>
          <w:gridAfter w:val="1"/>
          <w:wAfter w:w="1680" w:type="dxa"/>
          <w:trHeight w:val="285"/>
        </w:trPr>
        <w:tc>
          <w:tcPr>
            <w:tcW w:w="7342" w:type="dxa"/>
            <w:gridSpan w:val="4"/>
          </w:tcPr>
          <w:p w:rsidR="00F74F5F" w:rsidRPr="002B1AD6" w:rsidRDefault="00F74F5F" w:rsidP="004B3D32">
            <w:pPr>
              <w:ind w:left="108"/>
              <w:jc w:val="center"/>
              <w:rPr>
                <w:b/>
                <w:bCs/>
              </w:rPr>
            </w:pPr>
            <w:r w:rsidRPr="002B1AD6">
              <w:rPr>
                <w:b/>
                <w:bCs/>
                <w:cs/>
              </w:rPr>
              <w:t>รวมเงิน</w:t>
            </w:r>
          </w:p>
        </w:tc>
        <w:tc>
          <w:tcPr>
            <w:tcW w:w="1080" w:type="dxa"/>
          </w:tcPr>
          <w:p w:rsidR="00F74F5F" w:rsidRPr="002B1AD6" w:rsidRDefault="00F74F5F" w:rsidP="004C3846">
            <w:pPr>
              <w:ind w:lef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31,945</w:t>
            </w:r>
          </w:p>
        </w:tc>
      </w:tr>
    </w:tbl>
    <w:p w:rsidR="00F74F5F" w:rsidRDefault="00F74F5F" w:rsidP="00355E26">
      <w:pPr>
        <w:rPr>
          <w:b/>
          <w:bCs/>
        </w:rPr>
      </w:pPr>
    </w:p>
    <w:p w:rsidR="00F74F5F" w:rsidRPr="00927F31" w:rsidRDefault="00F74F5F" w:rsidP="00355E26">
      <w:r w:rsidRPr="00927F31">
        <w:rPr>
          <w:b/>
          <w:bCs/>
          <w:cs/>
        </w:rPr>
        <w:t xml:space="preserve">กิจกรรมที่ </w:t>
      </w:r>
      <w:r>
        <w:rPr>
          <w:b/>
          <w:bCs/>
        </w:rPr>
        <w:t>4</w:t>
      </w:r>
      <w:r w:rsidRPr="00927F31">
        <w:t xml:space="preserve">  </w:t>
      </w:r>
      <w:r w:rsidRPr="00927F31">
        <w:rPr>
          <w:cs/>
        </w:rPr>
        <w:t xml:space="preserve">ปัจฉิมนิเทศชั้นมัธยมศึกษาปีที่ </w:t>
      </w:r>
      <w:r w:rsidRPr="00927F31">
        <w:t>6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976"/>
        <w:gridCol w:w="1560"/>
        <w:gridCol w:w="1559"/>
        <w:gridCol w:w="1134"/>
        <w:gridCol w:w="1559"/>
      </w:tblGrid>
      <w:tr w:rsidR="00F74F5F">
        <w:tc>
          <w:tcPr>
            <w:tcW w:w="1135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จำนวน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หน่วย</w:t>
            </w:r>
            <w:r>
              <w:rPr>
                <w:b/>
                <w:bCs/>
              </w:rPr>
              <w:t>)</w:t>
            </w:r>
          </w:p>
        </w:tc>
        <w:tc>
          <w:tcPr>
            <w:tcW w:w="1559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หมายเหตุ</w:t>
            </w:r>
          </w:p>
        </w:tc>
      </w:tr>
      <w:tr w:rsidR="00F74F5F">
        <w:tc>
          <w:tcPr>
            <w:tcW w:w="1135" w:type="dxa"/>
          </w:tcPr>
          <w:p w:rsidR="00F74F5F" w:rsidRDefault="00F74F5F" w:rsidP="004C3846">
            <w:pPr>
              <w:jc w:val="center"/>
            </w:pPr>
            <w:r>
              <w:t>1</w:t>
            </w:r>
          </w:p>
          <w:p w:rsidR="00F74F5F" w:rsidRDefault="00F74F5F" w:rsidP="00903581">
            <w:pPr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F74F5F" w:rsidRDefault="00F74F5F" w:rsidP="004C3846">
            <w:r>
              <w:rPr>
                <w:cs/>
              </w:rPr>
              <w:t>เครื่องพิธีการและอุปกรณ์ตกแต่ง</w:t>
            </w:r>
          </w:p>
          <w:p w:rsidR="00F74F5F" w:rsidRDefault="00F74F5F" w:rsidP="004C3846">
            <w:r>
              <w:rPr>
                <w:cs/>
              </w:rPr>
              <w:t>ไวนิล</w:t>
            </w:r>
          </w:p>
        </w:tc>
        <w:tc>
          <w:tcPr>
            <w:tcW w:w="1560" w:type="dxa"/>
          </w:tcPr>
          <w:p w:rsidR="00F74F5F" w:rsidRDefault="00F74F5F" w:rsidP="004C3846">
            <w:pPr>
              <w:jc w:val="center"/>
            </w:pPr>
          </w:p>
          <w:p w:rsidR="00F74F5F" w:rsidRDefault="00F74F5F" w:rsidP="004C3846">
            <w:pPr>
              <w:jc w:val="center"/>
            </w:pPr>
            <w:r>
              <w:t xml:space="preserve">2 </w:t>
            </w:r>
            <w:r>
              <w:rPr>
                <w:cs/>
              </w:rPr>
              <w:t>แผ่น</w:t>
            </w:r>
          </w:p>
        </w:tc>
        <w:tc>
          <w:tcPr>
            <w:tcW w:w="1559" w:type="dxa"/>
          </w:tcPr>
          <w:p w:rsidR="00F74F5F" w:rsidRDefault="00F74F5F" w:rsidP="004C3846">
            <w:pPr>
              <w:jc w:val="right"/>
            </w:pPr>
          </w:p>
          <w:p w:rsidR="00F74F5F" w:rsidRDefault="00F74F5F" w:rsidP="004C3846">
            <w:pPr>
              <w:jc w:val="right"/>
            </w:pPr>
            <w:r>
              <w:t>500</w:t>
            </w:r>
          </w:p>
        </w:tc>
        <w:tc>
          <w:tcPr>
            <w:tcW w:w="1134" w:type="dxa"/>
          </w:tcPr>
          <w:p w:rsidR="00F74F5F" w:rsidRDefault="00F74F5F" w:rsidP="004C3846">
            <w:pPr>
              <w:jc w:val="right"/>
            </w:pPr>
            <w:r>
              <w:t>2,500</w:t>
            </w:r>
          </w:p>
          <w:p w:rsidR="00F74F5F" w:rsidRDefault="00F74F5F" w:rsidP="00556473">
            <w:pPr>
              <w:tabs>
                <w:tab w:val="center" w:pos="459"/>
                <w:tab w:val="right" w:pos="918"/>
              </w:tabs>
              <w:jc w:val="right"/>
            </w:pPr>
            <w:r>
              <w:t>1,000</w:t>
            </w:r>
          </w:p>
        </w:tc>
        <w:tc>
          <w:tcPr>
            <w:tcW w:w="1559" w:type="dxa"/>
          </w:tcPr>
          <w:p w:rsidR="00F74F5F" w:rsidRDefault="00F74F5F" w:rsidP="004C3846"/>
        </w:tc>
      </w:tr>
      <w:tr w:rsidR="00F74F5F">
        <w:tblPrEx>
          <w:tblLook w:val="0000"/>
        </w:tblPrEx>
        <w:trPr>
          <w:gridAfter w:val="1"/>
          <w:wAfter w:w="1559" w:type="dxa"/>
          <w:trHeight w:val="315"/>
        </w:trPr>
        <w:tc>
          <w:tcPr>
            <w:tcW w:w="7230" w:type="dxa"/>
            <w:gridSpan w:val="4"/>
          </w:tcPr>
          <w:p w:rsidR="00F74F5F" w:rsidRDefault="00F74F5F" w:rsidP="002B6E97">
            <w:pPr>
              <w:ind w:left="108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</w:tcPr>
          <w:p w:rsidR="00F74F5F" w:rsidRDefault="00F74F5F" w:rsidP="00B92DBC">
            <w:pPr>
              <w:ind w:left="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3,500</w:t>
            </w:r>
          </w:p>
        </w:tc>
      </w:tr>
    </w:tbl>
    <w:p w:rsidR="00F74F5F" w:rsidRDefault="00F74F5F" w:rsidP="00355E26">
      <w:pPr>
        <w:rPr>
          <w:b/>
          <w:bCs/>
        </w:rPr>
      </w:pPr>
    </w:p>
    <w:p w:rsidR="00F74F5F" w:rsidRPr="00927F31" w:rsidRDefault="00F74F5F" w:rsidP="00355E26">
      <w:pPr>
        <w:rPr>
          <w:cs/>
        </w:rPr>
      </w:pPr>
      <w:r w:rsidRPr="00927F31">
        <w:rPr>
          <w:b/>
          <w:bCs/>
          <w:cs/>
        </w:rPr>
        <w:t xml:space="preserve">กิจกรรมที่  </w:t>
      </w:r>
      <w:r>
        <w:rPr>
          <w:b/>
          <w:bCs/>
        </w:rPr>
        <w:t>5</w:t>
      </w:r>
      <w:r w:rsidRPr="00927F31">
        <w:t xml:space="preserve">  </w:t>
      </w:r>
      <w:r>
        <w:rPr>
          <w:cs/>
        </w:rPr>
        <w:t>บริการติดตามผล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976"/>
        <w:gridCol w:w="1560"/>
        <w:gridCol w:w="1559"/>
        <w:gridCol w:w="1134"/>
        <w:gridCol w:w="1559"/>
      </w:tblGrid>
      <w:tr w:rsidR="00F74F5F">
        <w:tc>
          <w:tcPr>
            <w:tcW w:w="1135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จำนวน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หน่วย</w:t>
            </w:r>
            <w:r>
              <w:rPr>
                <w:b/>
                <w:bCs/>
              </w:rPr>
              <w:t>)</w:t>
            </w:r>
          </w:p>
        </w:tc>
        <w:tc>
          <w:tcPr>
            <w:tcW w:w="1559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หมายเหตุ</w:t>
            </w:r>
          </w:p>
        </w:tc>
      </w:tr>
      <w:tr w:rsidR="00F74F5F">
        <w:tc>
          <w:tcPr>
            <w:tcW w:w="1135" w:type="dxa"/>
          </w:tcPr>
          <w:p w:rsidR="00F74F5F" w:rsidRDefault="00F74F5F" w:rsidP="002B1AD6">
            <w:pPr>
              <w:jc w:val="center"/>
            </w:pPr>
            <w:r>
              <w:t>1</w:t>
            </w:r>
          </w:p>
          <w:p w:rsidR="00F74F5F" w:rsidRDefault="00F74F5F" w:rsidP="002B1AD6">
            <w:pPr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F74F5F" w:rsidRDefault="00F74F5F" w:rsidP="004C3846">
            <w:r>
              <w:rPr>
                <w:cs/>
              </w:rPr>
              <w:t>ค่าจ้างเหมารถรับ</w:t>
            </w:r>
            <w:r>
              <w:t>-</w:t>
            </w:r>
            <w:r>
              <w:rPr>
                <w:cs/>
              </w:rPr>
              <w:t>ส่ง นักเรียน</w:t>
            </w:r>
          </w:p>
          <w:p w:rsidR="00F74F5F" w:rsidRPr="000979F7" w:rsidRDefault="00F74F5F" w:rsidP="004C3846">
            <w:r>
              <w:rPr>
                <w:cs/>
              </w:rPr>
              <w:t>ไวนิลผลการสอบเข้าศึกษาต่อในระดับอุดมศึกษา</w:t>
            </w:r>
          </w:p>
        </w:tc>
        <w:tc>
          <w:tcPr>
            <w:tcW w:w="1560" w:type="dxa"/>
          </w:tcPr>
          <w:p w:rsidR="00F74F5F" w:rsidRDefault="00F74F5F" w:rsidP="00D84030">
            <w:pPr>
              <w:jc w:val="center"/>
            </w:pPr>
          </w:p>
          <w:p w:rsidR="00F74F5F" w:rsidRDefault="00F74F5F" w:rsidP="00D84030">
            <w:pPr>
              <w:jc w:val="center"/>
            </w:pPr>
            <w:r>
              <w:rPr>
                <w:cs/>
              </w:rPr>
              <w:t>2 แผ่น</w:t>
            </w:r>
          </w:p>
        </w:tc>
        <w:tc>
          <w:tcPr>
            <w:tcW w:w="1559" w:type="dxa"/>
          </w:tcPr>
          <w:p w:rsidR="00F74F5F" w:rsidRPr="000979F7" w:rsidRDefault="00F74F5F" w:rsidP="00D84030">
            <w:pPr>
              <w:jc w:val="right"/>
            </w:pPr>
          </w:p>
          <w:p w:rsidR="00F74F5F" w:rsidRPr="000979F7" w:rsidRDefault="00F74F5F" w:rsidP="00D84030">
            <w:pPr>
              <w:jc w:val="right"/>
            </w:pPr>
            <w:r w:rsidRPr="000979F7">
              <w:rPr>
                <w:cs/>
              </w:rPr>
              <w:t>500</w:t>
            </w:r>
          </w:p>
        </w:tc>
        <w:tc>
          <w:tcPr>
            <w:tcW w:w="1134" w:type="dxa"/>
          </w:tcPr>
          <w:p w:rsidR="00F74F5F" w:rsidRDefault="00F74F5F" w:rsidP="00D84030">
            <w:pPr>
              <w:jc w:val="right"/>
            </w:pPr>
          </w:p>
          <w:p w:rsidR="00F74F5F" w:rsidRPr="000979F7" w:rsidRDefault="00F74F5F" w:rsidP="00D84030">
            <w:pPr>
              <w:jc w:val="right"/>
            </w:pPr>
            <w:r>
              <w:rPr>
                <w:cs/>
              </w:rPr>
              <w:t>1,000</w:t>
            </w:r>
          </w:p>
        </w:tc>
        <w:tc>
          <w:tcPr>
            <w:tcW w:w="1559" w:type="dxa"/>
          </w:tcPr>
          <w:p w:rsidR="00F74F5F" w:rsidRDefault="00F74F5F" w:rsidP="004C3846">
            <w:r>
              <w:rPr>
                <w:cs/>
              </w:rPr>
              <w:t>เก็บจาก นร.</w:t>
            </w:r>
          </w:p>
        </w:tc>
      </w:tr>
      <w:tr w:rsidR="00F74F5F">
        <w:tc>
          <w:tcPr>
            <w:tcW w:w="7230" w:type="dxa"/>
            <w:gridSpan w:val="4"/>
          </w:tcPr>
          <w:p w:rsidR="00F74F5F" w:rsidRPr="005C5F93" w:rsidRDefault="00F74F5F" w:rsidP="005C5F93">
            <w:pPr>
              <w:jc w:val="center"/>
              <w:rPr>
                <w:b/>
                <w:bCs/>
              </w:rPr>
            </w:pPr>
            <w:r w:rsidRPr="005C5F93">
              <w:rPr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</w:tcPr>
          <w:p w:rsidR="00F74F5F" w:rsidRDefault="00F74F5F" w:rsidP="00AC30C5">
            <w:pPr>
              <w:jc w:val="right"/>
            </w:pPr>
          </w:p>
        </w:tc>
        <w:tc>
          <w:tcPr>
            <w:tcW w:w="1559" w:type="dxa"/>
            <w:tcBorders>
              <w:bottom w:val="nil"/>
              <w:right w:val="nil"/>
            </w:tcBorders>
          </w:tcPr>
          <w:p w:rsidR="00F74F5F" w:rsidRDefault="00F74F5F" w:rsidP="004C3846">
            <w:r>
              <w:rPr>
                <w:b/>
                <w:bCs/>
              </w:rPr>
              <w:t>1,000</w:t>
            </w:r>
          </w:p>
        </w:tc>
      </w:tr>
    </w:tbl>
    <w:p w:rsidR="00F74F5F" w:rsidRDefault="00F74F5F" w:rsidP="00355E26">
      <w:r>
        <w:t xml:space="preserve"> </w:t>
      </w:r>
    </w:p>
    <w:p w:rsidR="00F74F5F" w:rsidRDefault="00F74F5F" w:rsidP="00355E26"/>
    <w:p w:rsidR="00F74F5F" w:rsidRDefault="00F74F5F" w:rsidP="00355E26"/>
    <w:p w:rsidR="00F74F5F" w:rsidRDefault="00F74F5F" w:rsidP="00355E26"/>
    <w:p w:rsidR="00F74F5F" w:rsidRDefault="00F74F5F" w:rsidP="00355E26"/>
    <w:p w:rsidR="00F74F5F" w:rsidRDefault="00F74F5F" w:rsidP="00355E26"/>
    <w:p w:rsidR="00F74F5F" w:rsidRDefault="00F74F5F" w:rsidP="00355E26">
      <w:r w:rsidRPr="00927F31">
        <w:rPr>
          <w:b/>
          <w:bCs/>
          <w:cs/>
        </w:rPr>
        <w:t xml:space="preserve">กิจกรรมที่ </w:t>
      </w:r>
      <w:r>
        <w:rPr>
          <w:b/>
          <w:bCs/>
        </w:rPr>
        <w:t>6</w:t>
      </w:r>
      <w:r w:rsidRPr="00927F31">
        <w:t xml:space="preserve">  </w:t>
      </w:r>
      <w:r w:rsidRPr="00927F31">
        <w:rPr>
          <w:cs/>
        </w:rPr>
        <w:t>การจัดหาวัสดุสำนักงาน</w:t>
      </w:r>
    </w:p>
    <w:p w:rsidR="00F74F5F" w:rsidRPr="000979F7" w:rsidRDefault="00F74F5F" w:rsidP="00355E26">
      <w:pPr>
        <w:rPr>
          <w:sz w:val="16"/>
          <w:szCs w:val="16"/>
        </w:rPr>
      </w:pP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976"/>
        <w:gridCol w:w="1560"/>
        <w:gridCol w:w="1559"/>
        <w:gridCol w:w="1134"/>
        <w:gridCol w:w="1559"/>
      </w:tblGrid>
      <w:tr w:rsidR="00F74F5F">
        <w:tc>
          <w:tcPr>
            <w:tcW w:w="1135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จำนวน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หน่วย</w:t>
            </w:r>
            <w:r>
              <w:rPr>
                <w:b/>
                <w:bCs/>
              </w:rPr>
              <w:t>)</w:t>
            </w:r>
          </w:p>
        </w:tc>
        <w:tc>
          <w:tcPr>
            <w:tcW w:w="1559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</w:tcPr>
          <w:p w:rsidR="00F74F5F" w:rsidRDefault="00F74F5F" w:rsidP="004C38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หมายเหตุ</w:t>
            </w:r>
          </w:p>
        </w:tc>
      </w:tr>
      <w:tr w:rsidR="00F74F5F">
        <w:tc>
          <w:tcPr>
            <w:tcW w:w="1135" w:type="dxa"/>
          </w:tcPr>
          <w:p w:rsidR="00F74F5F" w:rsidRDefault="00F74F5F" w:rsidP="004C3846">
            <w:pPr>
              <w:jc w:val="center"/>
            </w:pPr>
            <w:r>
              <w:t>1</w:t>
            </w:r>
          </w:p>
          <w:p w:rsidR="00F74F5F" w:rsidRDefault="00F74F5F" w:rsidP="004C3846">
            <w:pPr>
              <w:jc w:val="center"/>
            </w:pPr>
            <w:r>
              <w:t>2</w:t>
            </w:r>
          </w:p>
          <w:p w:rsidR="00F74F5F" w:rsidRDefault="00F74F5F" w:rsidP="004C3846">
            <w:pPr>
              <w:jc w:val="center"/>
            </w:pPr>
            <w:r>
              <w:t>3</w:t>
            </w:r>
          </w:p>
          <w:p w:rsidR="00F74F5F" w:rsidRDefault="00F74F5F" w:rsidP="004C3846">
            <w:pPr>
              <w:jc w:val="center"/>
            </w:pPr>
            <w:r>
              <w:t>4</w:t>
            </w:r>
          </w:p>
          <w:p w:rsidR="00F74F5F" w:rsidRDefault="00F74F5F" w:rsidP="004C3846">
            <w:pPr>
              <w:jc w:val="center"/>
            </w:pPr>
            <w:r>
              <w:t>5</w:t>
            </w:r>
          </w:p>
          <w:p w:rsidR="00F74F5F" w:rsidRDefault="00F74F5F" w:rsidP="004C3846">
            <w:pPr>
              <w:jc w:val="center"/>
            </w:pPr>
            <w:r>
              <w:t>6</w:t>
            </w:r>
          </w:p>
          <w:p w:rsidR="00F74F5F" w:rsidRDefault="00F74F5F" w:rsidP="004C3846">
            <w:pPr>
              <w:jc w:val="center"/>
            </w:pPr>
            <w:r>
              <w:t>7</w:t>
            </w:r>
          </w:p>
          <w:p w:rsidR="00F74F5F" w:rsidRDefault="00F74F5F" w:rsidP="004C3846">
            <w:pPr>
              <w:jc w:val="center"/>
            </w:pPr>
            <w:r>
              <w:t>8</w:t>
            </w:r>
          </w:p>
          <w:p w:rsidR="00F74F5F" w:rsidRDefault="00F74F5F" w:rsidP="00812AFB">
            <w:pPr>
              <w:jc w:val="center"/>
            </w:pPr>
            <w:r>
              <w:t>9</w:t>
            </w:r>
          </w:p>
          <w:p w:rsidR="00F74F5F" w:rsidRDefault="00F74F5F" w:rsidP="00812AFB">
            <w:pPr>
              <w:jc w:val="center"/>
            </w:pPr>
            <w:r>
              <w:t>10</w:t>
            </w:r>
          </w:p>
          <w:p w:rsidR="00F74F5F" w:rsidRDefault="00F74F5F" w:rsidP="00812AFB">
            <w:pPr>
              <w:jc w:val="center"/>
            </w:pPr>
            <w:r>
              <w:rPr>
                <w:cs/>
              </w:rPr>
              <w:t>11</w:t>
            </w:r>
          </w:p>
          <w:p w:rsidR="00F74F5F" w:rsidRDefault="00F74F5F" w:rsidP="00812AFB">
            <w:pPr>
              <w:jc w:val="center"/>
            </w:pPr>
            <w:r>
              <w:t>13</w:t>
            </w:r>
          </w:p>
          <w:p w:rsidR="00F74F5F" w:rsidRDefault="00F74F5F" w:rsidP="000A29EA">
            <w:pPr>
              <w:jc w:val="center"/>
            </w:pPr>
            <w:r>
              <w:t>14</w:t>
            </w:r>
          </w:p>
          <w:p w:rsidR="00F74F5F" w:rsidRDefault="00F74F5F" w:rsidP="00903581">
            <w:pPr>
              <w:jc w:val="center"/>
            </w:pPr>
            <w:r>
              <w:t>15</w:t>
            </w:r>
          </w:p>
          <w:p w:rsidR="00F74F5F" w:rsidRDefault="00F74F5F" w:rsidP="00903581">
            <w:pPr>
              <w:jc w:val="center"/>
            </w:pPr>
            <w:r>
              <w:t>16</w:t>
            </w:r>
          </w:p>
          <w:p w:rsidR="00F74F5F" w:rsidRDefault="00F74F5F" w:rsidP="00903581">
            <w:pPr>
              <w:jc w:val="center"/>
            </w:pPr>
            <w:r>
              <w:t>17</w:t>
            </w:r>
          </w:p>
          <w:p w:rsidR="00F74F5F" w:rsidRDefault="00F74F5F" w:rsidP="00903581">
            <w:pPr>
              <w:jc w:val="center"/>
            </w:pPr>
            <w:r>
              <w:t>18</w:t>
            </w:r>
          </w:p>
        </w:tc>
        <w:tc>
          <w:tcPr>
            <w:tcW w:w="2976" w:type="dxa"/>
          </w:tcPr>
          <w:p w:rsidR="00F74F5F" w:rsidRDefault="00F74F5F" w:rsidP="004C3846">
            <w:r>
              <w:rPr>
                <w:cs/>
              </w:rPr>
              <w:t xml:space="preserve">เครื่องปริ้นเตอร์สี </w:t>
            </w:r>
            <w:r>
              <w:t>All in one</w:t>
            </w:r>
          </w:p>
          <w:p w:rsidR="00F74F5F" w:rsidRDefault="00F74F5F" w:rsidP="004C3846">
            <w:r>
              <w:rPr>
                <w:cs/>
              </w:rPr>
              <w:t xml:space="preserve">หมึกปริ้นเตอร์ </w:t>
            </w:r>
            <w:r>
              <w:t>HP  (85A)</w:t>
            </w:r>
          </w:p>
          <w:p w:rsidR="00F74F5F" w:rsidRDefault="00F74F5F" w:rsidP="004C3846">
            <w:r>
              <w:rPr>
                <w:cs/>
              </w:rPr>
              <w:t xml:space="preserve">กระดาษ </w:t>
            </w:r>
            <w:r>
              <w:t xml:space="preserve">A 4 </w:t>
            </w:r>
          </w:p>
          <w:p w:rsidR="00F74F5F" w:rsidRDefault="00F74F5F" w:rsidP="004C3846">
            <w:pPr>
              <w:rPr>
                <w:cs/>
              </w:rPr>
            </w:pPr>
            <w:r>
              <w:rPr>
                <w:cs/>
              </w:rPr>
              <w:t xml:space="preserve">กระดาษการ์ดสี </w:t>
            </w:r>
            <w:r>
              <w:t xml:space="preserve">A 4  </w:t>
            </w:r>
          </w:p>
          <w:p w:rsidR="00F74F5F" w:rsidRDefault="00F74F5F" w:rsidP="000A29EA">
            <w:r>
              <w:rPr>
                <w:cs/>
              </w:rPr>
              <w:t xml:space="preserve">เทปกาว </w:t>
            </w:r>
            <w:r>
              <w:t xml:space="preserve">2 </w:t>
            </w:r>
            <w:r>
              <w:rPr>
                <w:cs/>
              </w:rPr>
              <w:t xml:space="preserve">หน้าบาง </w:t>
            </w:r>
            <w:r>
              <w:t>0.5</w:t>
            </w:r>
          </w:p>
          <w:p w:rsidR="00F74F5F" w:rsidRDefault="00F74F5F" w:rsidP="000A29EA">
            <w:pPr>
              <w:rPr>
                <w:cs/>
              </w:rPr>
            </w:pPr>
            <w:r>
              <w:rPr>
                <w:cs/>
              </w:rPr>
              <w:t xml:space="preserve">กาว </w:t>
            </w:r>
            <w:r>
              <w:t xml:space="preserve">TOA  16 </w:t>
            </w:r>
            <w:r>
              <w:rPr>
                <w:cs/>
              </w:rPr>
              <w:t>ออนซ์</w:t>
            </w:r>
          </w:p>
          <w:p w:rsidR="00F74F5F" w:rsidRDefault="00F74F5F" w:rsidP="00A6158E">
            <w:r>
              <w:rPr>
                <w:cs/>
              </w:rPr>
              <w:t xml:space="preserve">คลิบหนีบดำเบอร์ </w:t>
            </w:r>
            <w:r>
              <w:t>110</w:t>
            </w:r>
          </w:p>
          <w:p w:rsidR="00F74F5F" w:rsidRDefault="00F74F5F" w:rsidP="008E0CFF">
            <w:r>
              <w:rPr>
                <w:cs/>
              </w:rPr>
              <w:t xml:space="preserve">ลวดเย็บกระดาษเบอร์ </w:t>
            </w:r>
            <w:r>
              <w:t>10</w:t>
            </w:r>
          </w:p>
          <w:p w:rsidR="00F74F5F" w:rsidRDefault="00F74F5F" w:rsidP="008E0CFF">
            <w:r>
              <w:rPr>
                <w:cs/>
              </w:rPr>
              <w:t>ลวดยิงกระดาษ</w:t>
            </w:r>
            <w:r>
              <w:t>T3-10M</w:t>
            </w:r>
          </w:p>
          <w:p w:rsidR="00F74F5F" w:rsidRDefault="00F74F5F" w:rsidP="00A22F2F">
            <w:r>
              <w:rPr>
                <w:cs/>
              </w:rPr>
              <w:t>ลวดเสียบกระดาษ</w:t>
            </w:r>
          </w:p>
          <w:p w:rsidR="00F74F5F" w:rsidRDefault="00F74F5F" w:rsidP="00A22F2F">
            <w:r>
              <w:rPr>
                <w:cs/>
              </w:rPr>
              <w:t>ซีดีรอม</w:t>
            </w:r>
          </w:p>
          <w:p w:rsidR="00F74F5F" w:rsidRDefault="00F74F5F" w:rsidP="00F46BB7">
            <w:r>
              <w:rPr>
                <w:cs/>
              </w:rPr>
              <w:t>คัทเตอร์แสตนเลส (ใหญ่)</w:t>
            </w:r>
          </w:p>
          <w:p w:rsidR="00F74F5F" w:rsidRDefault="00F74F5F" w:rsidP="00F46BB7">
            <w:r>
              <w:rPr>
                <w:cs/>
              </w:rPr>
              <w:t>คัทเตอร์แสตนเลส (เล็ก)</w:t>
            </w:r>
          </w:p>
          <w:p w:rsidR="00F74F5F" w:rsidRDefault="00F74F5F" w:rsidP="00F46BB7">
            <w:r>
              <w:rPr>
                <w:cs/>
              </w:rPr>
              <w:t>กรรไกร 8”</w:t>
            </w:r>
          </w:p>
          <w:p w:rsidR="00F74F5F" w:rsidRDefault="00F74F5F" w:rsidP="00F46BB7">
            <w:r>
              <w:rPr>
                <w:cs/>
              </w:rPr>
              <w:t>เทปกาว 2 หน้าแบบโฟม</w:t>
            </w:r>
          </w:p>
          <w:p w:rsidR="00F74F5F" w:rsidRDefault="00F74F5F" w:rsidP="00F46BB7">
            <w:pPr>
              <w:rPr>
                <w:cs/>
              </w:rPr>
            </w:pPr>
            <w:r>
              <w:rPr>
                <w:cs/>
              </w:rPr>
              <w:t>สมุดเสนอเซ็น</w:t>
            </w:r>
          </w:p>
          <w:p w:rsidR="00F74F5F" w:rsidRPr="00755EC2" w:rsidRDefault="00F74F5F" w:rsidP="00F46BB7">
            <w:pPr>
              <w:rPr>
                <w:color w:val="FF0000"/>
              </w:rPr>
            </w:pPr>
            <w:r w:rsidRPr="00755EC2">
              <w:rPr>
                <w:color w:val="FF0000"/>
                <w:cs/>
              </w:rPr>
              <w:t xml:space="preserve">ตัวแยกสัญญาณ </w:t>
            </w:r>
            <w:r w:rsidRPr="00755EC2">
              <w:rPr>
                <w:color w:val="FF0000"/>
              </w:rPr>
              <w:t>Wiress  4 port</w:t>
            </w:r>
          </w:p>
        </w:tc>
        <w:tc>
          <w:tcPr>
            <w:tcW w:w="1560" w:type="dxa"/>
          </w:tcPr>
          <w:p w:rsidR="00F74F5F" w:rsidRDefault="00F74F5F" w:rsidP="004C3846">
            <w:pPr>
              <w:jc w:val="center"/>
            </w:pPr>
            <w:r>
              <w:rPr>
                <w:cs/>
              </w:rPr>
              <w:t>1  ชุด</w:t>
            </w:r>
          </w:p>
          <w:p w:rsidR="00F74F5F" w:rsidRDefault="00F74F5F" w:rsidP="004C3846">
            <w:pPr>
              <w:jc w:val="center"/>
            </w:pPr>
            <w:r>
              <w:t xml:space="preserve">3 </w:t>
            </w:r>
            <w:r>
              <w:rPr>
                <w:cs/>
              </w:rPr>
              <w:t>ชุด</w:t>
            </w:r>
          </w:p>
          <w:p w:rsidR="00F74F5F" w:rsidRDefault="00F74F5F" w:rsidP="004C3846">
            <w:pPr>
              <w:jc w:val="center"/>
            </w:pPr>
            <w:r>
              <w:t>30</w:t>
            </w:r>
            <w:r>
              <w:rPr>
                <w:cs/>
              </w:rPr>
              <w:t xml:space="preserve"> รีม</w:t>
            </w:r>
          </w:p>
          <w:p w:rsidR="00F74F5F" w:rsidRDefault="00F74F5F" w:rsidP="004C3846">
            <w:pPr>
              <w:jc w:val="center"/>
            </w:pPr>
            <w:r>
              <w:t xml:space="preserve">2 </w:t>
            </w:r>
            <w:r>
              <w:rPr>
                <w:cs/>
              </w:rPr>
              <w:t>ห่อ</w:t>
            </w:r>
          </w:p>
          <w:p w:rsidR="00F74F5F" w:rsidRDefault="00F74F5F" w:rsidP="000A29EA">
            <w:pPr>
              <w:jc w:val="center"/>
            </w:pPr>
            <w:r>
              <w:t xml:space="preserve">10 </w:t>
            </w:r>
            <w:r>
              <w:rPr>
                <w:cs/>
              </w:rPr>
              <w:t>ม้วน</w:t>
            </w:r>
          </w:p>
          <w:p w:rsidR="00F74F5F" w:rsidRDefault="00F74F5F" w:rsidP="000A29EA">
            <w:pPr>
              <w:jc w:val="center"/>
              <w:rPr>
                <w:cs/>
              </w:rPr>
            </w:pPr>
            <w:r>
              <w:t xml:space="preserve">1 </w:t>
            </w:r>
            <w:r>
              <w:rPr>
                <w:cs/>
              </w:rPr>
              <w:t>ขวด</w:t>
            </w:r>
          </w:p>
          <w:p w:rsidR="00F74F5F" w:rsidRDefault="00F74F5F" w:rsidP="00A6158E">
            <w:pPr>
              <w:jc w:val="center"/>
            </w:pPr>
            <w:r>
              <w:t>2</w:t>
            </w:r>
            <w:r>
              <w:rPr>
                <w:cs/>
              </w:rPr>
              <w:t>โหล</w:t>
            </w:r>
          </w:p>
          <w:p w:rsidR="00F74F5F" w:rsidRDefault="00F74F5F" w:rsidP="008E0CFF">
            <w:pPr>
              <w:jc w:val="center"/>
            </w:pPr>
            <w:r>
              <w:t xml:space="preserve">24 </w:t>
            </w:r>
            <w:r>
              <w:rPr>
                <w:cs/>
              </w:rPr>
              <w:t>กล่อง</w:t>
            </w:r>
          </w:p>
          <w:p w:rsidR="00F74F5F" w:rsidRDefault="00F74F5F" w:rsidP="008E0CFF">
            <w:pPr>
              <w:jc w:val="center"/>
            </w:pPr>
            <w:r>
              <w:rPr>
                <w:cs/>
              </w:rPr>
              <w:t>2</w:t>
            </w:r>
            <w:r>
              <w:t xml:space="preserve"> </w:t>
            </w:r>
            <w:r>
              <w:rPr>
                <w:cs/>
              </w:rPr>
              <w:t>กล่อง</w:t>
            </w:r>
          </w:p>
          <w:p w:rsidR="00F74F5F" w:rsidRDefault="00F74F5F" w:rsidP="00A22F2F">
            <w:pPr>
              <w:jc w:val="center"/>
            </w:pPr>
            <w:r>
              <w:t xml:space="preserve">1 </w:t>
            </w:r>
            <w:r>
              <w:rPr>
                <w:cs/>
              </w:rPr>
              <w:t>โหล</w:t>
            </w:r>
          </w:p>
          <w:p w:rsidR="00F74F5F" w:rsidRDefault="00F74F5F" w:rsidP="00A22F2F">
            <w:pPr>
              <w:jc w:val="center"/>
            </w:pPr>
            <w:r>
              <w:t xml:space="preserve">1 </w:t>
            </w:r>
            <w:r>
              <w:rPr>
                <w:cs/>
              </w:rPr>
              <w:t>กล่อง</w:t>
            </w:r>
          </w:p>
          <w:p w:rsidR="00F74F5F" w:rsidRDefault="00F74F5F" w:rsidP="00F46BB7">
            <w:pPr>
              <w:jc w:val="center"/>
              <w:rPr>
                <w:cs/>
              </w:rPr>
            </w:pPr>
            <w:r>
              <w:t xml:space="preserve">2 </w:t>
            </w:r>
            <w:r>
              <w:rPr>
                <w:cs/>
              </w:rPr>
              <w:t>อัน</w:t>
            </w:r>
          </w:p>
          <w:p w:rsidR="00F74F5F" w:rsidRDefault="00F74F5F" w:rsidP="00903581">
            <w:pPr>
              <w:jc w:val="center"/>
            </w:pPr>
            <w:r>
              <w:t>2</w:t>
            </w:r>
            <w:r>
              <w:rPr>
                <w:cs/>
              </w:rPr>
              <w:t xml:space="preserve"> อัน</w:t>
            </w:r>
          </w:p>
          <w:p w:rsidR="00F74F5F" w:rsidRDefault="00F74F5F" w:rsidP="00903581">
            <w:pPr>
              <w:jc w:val="center"/>
            </w:pPr>
            <w:r>
              <w:rPr>
                <w:cs/>
              </w:rPr>
              <w:t>3 อัน</w:t>
            </w:r>
          </w:p>
          <w:p w:rsidR="00F74F5F" w:rsidRDefault="00F74F5F" w:rsidP="00903581">
            <w:pPr>
              <w:jc w:val="center"/>
            </w:pPr>
            <w:r>
              <w:rPr>
                <w:cs/>
              </w:rPr>
              <w:t>2 ม้วน</w:t>
            </w:r>
          </w:p>
          <w:p w:rsidR="00F74F5F" w:rsidRDefault="00F74F5F" w:rsidP="00903581">
            <w:pPr>
              <w:jc w:val="center"/>
            </w:pPr>
            <w:r>
              <w:rPr>
                <w:cs/>
              </w:rPr>
              <w:t>1 แฟ้ม</w:t>
            </w:r>
          </w:p>
          <w:p w:rsidR="00F74F5F" w:rsidRPr="00755EC2" w:rsidRDefault="00F74F5F" w:rsidP="00903581">
            <w:pPr>
              <w:jc w:val="center"/>
              <w:rPr>
                <w:color w:val="FF0000"/>
              </w:rPr>
            </w:pPr>
            <w:r w:rsidRPr="00755EC2">
              <w:rPr>
                <w:color w:val="FF0000"/>
                <w:cs/>
              </w:rPr>
              <w:t>1 ชุด</w:t>
            </w:r>
          </w:p>
        </w:tc>
        <w:tc>
          <w:tcPr>
            <w:tcW w:w="1559" w:type="dxa"/>
          </w:tcPr>
          <w:p w:rsidR="00F74F5F" w:rsidRDefault="00F74F5F" w:rsidP="004C3846">
            <w:pPr>
              <w:jc w:val="right"/>
            </w:pPr>
            <w:r>
              <w:rPr>
                <w:cs/>
              </w:rPr>
              <w:t>3</w:t>
            </w:r>
            <w:r>
              <w:t>,000</w:t>
            </w:r>
          </w:p>
          <w:p w:rsidR="00F74F5F" w:rsidRPr="00903581" w:rsidRDefault="00F74F5F" w:rsidP="004C3846">
            <w:pPr>
              <w:jc w:val="right"/>
            </w:pPr>
            <w:r w:rsidRPr="00903581">
              <w:t>2,</w:t>
            </w:r>
            <w:r>
              <w:t>2</w:t>
            </w:r>
            <w:r w:rsidRPr="00903581">
              <w:t>00</w:t>
            </w:r>
          </w:p>
          <w:p w:rsidR="00F74F5F" w:rsidRPr="00903581" w:rsidRDefault="00F74F5F" w:rsidP="004C3846">
            <w:pPr>
              <w:jc w:val="right"/>
            </w:pPr>
            <w:r>
              <w:t>100</w:t>
            </w:r>
          </w:p>
          <w:p w:rsidR="00F74F5F" w:rsidRPr="00903581" w:rsidRDefault="00F74F5F" w:rsidP="004C3846">
            <w:pPr>
              <w:jc w:val="right"/>
            </w:pPr>
            <w:r>
              <w:t>10</w:t>
            </w:r>
            <w:r w:rsidRPr="00903581">
              <w:t>0</w:t>
            </w:r>
          </w:p>
          <w:p w:rsidR="00F74F5F" w:rsidRPr="00903581" w:rsidRDefault="00F74F5F" w:rsidP="000A29EA">
            <w:pPr>
              <w:jc w:val="right"/>
            </w:pPr>
            <w:r w:rsidRPr="00903581">
              <w:t>30</w:t>
            </w:r>
          </w:p>
          <w:p w:rsidR="00F74F5F" w:rsidRPr="00903581" w:rsidRDefault="00F74F5F" w:rsidP="000A29EA">
            <w:pPr>
              <w:jc w:val="right"/>
            </w:pPr>
            <w:r w:rsidRPr="00903581">
              <w:rPr>
                <w:cs/>
              </w:rPr>
              <w:t>40</w:t>
            </w:r>
          </w:p>
          <w:p w:rsidR="00F74F5F" w:rsidRPr="00903581" w:rsidRDefault="00F74F5F" w:rsidP="00A6158E">
            <w:pPr>
              <w:jc w:val="right"/>
            </w:pPr>
            <w:r>
              <w:t>30</w:t>
            </w:r>
          </w:p>
          <w:p w:rsidR="00F74F5F" w:rsidRPr="00903581" w:rsidRDefault="00F74F5F" w:rsidP="008E0CFF">
            <w:pPr>
              <w:jc w:val="right"/>
            </w:pPr>
            <w:r>
              <w:t>10</w:t>
            </w:r>
          </w:p>
          <w:p w:rsidR="00F74F5F" w:rsidRPr="00903581" w:rsidRDefault="00F74F5F" w:rsidP="008E0CFF">
            <w:pPr>
              <w:jc w:val="right"/>
            </w:pPr>
            <w:r w:rsidRPr="00903581">
              <w:t>35</w:t>
            </w:r>
          </w:p>
          <w:p w:rsidR="00F74F5F" w:rsidRPr="00903581" w:rsidRDefault="00F74F5F" w:rsidP="00A22F2F">
            <w:pPr>
              <w:jc w:val="right"/>
            </w:pPr>
            <w:r w:rsidRPr="00903581">
              <w:t>72</w:t>
            </w:r>
          </w:p>
          <w:p w:rsidR="00F74F5F" w:rsidRPr="00903581" w:rsidRDefault="00F74F5F" w:rsidP="00A22F2F">
            <w:pPr>
              <w:jc w:val="right"/>
            </w:pPr>
            <w:r w:rsidRPr="00903581">
              <w:t>2</w:t>
            </w:r>
            <w:r>
              <w:t>5</w:t>
            </w:r>
            <w:r w:rsidRPr="00903581">
              <w:t>0</w:t>
            </w:r>
          </w:p>
          <w:p w:rsidR="00F74F5F" w:rsidRDefault="00F74F5F" w:rsidP="00F46BB7">
            <w:pPr>
              <w:jc w:val="right"/>
            </w:pPr>
            <w:r>
              <w:t>50</w:t>
            </w:r>
          </w:p>
          <w:p w:rsidR="00F74F5F" w:rsidRDefault="00F74F5F" w:rsidP="003B62AF">
            <w:pPr>
              <w:jc w:val="right"/>
            </w:pPr>
            <w:r>
              <w:t>40</w:t>
            </w:r>
          </w:p>
          <w:p w:rsidR="00F74F5F" w:rsidRDefault="00F74F5F" w:rsidP="008B3007">
            <w:pPr>
              <w:jc w:val="right"/>
            </w:pPr>
            <w:r>
              <w:t>70</w:t>
            </w:r>
          </w:p>
          <w:p w:rsidR="00F74F5F" w:rsidRDefault="00F74F5F" w:rsidP="008B3007">
            <w:pPr>
              <w:jc w:val="right"/>
            </w:pPr>
            <w:r>
              <w:t>150</w:t>
            </w:r>
          </w:p>
          <w:p w:rsidR="00F74F5F" w:rsidRDefault="00F74F5F" w:rsidP="008B3007">
            <w:pPr>
              <w:jc w:val="right"/>
            </w:pPr>
            <w:r>
              <w:rPr>
                <w:cs/>
              </w:rPr>
              <w:t>150</w:t>
            </w:r>
          </w:p>
          <w:p w:rsidR="00F74F5F" w:rsidRPr="00755EC2" w:rsidRDefault="00F74F5F" w:rsidP="008B3007">
            <w:pPr>
              <w:jc w:val="right"/>
              <w:rPr>
                <w:color w:val="FF0000"/>
              </w:rPr>
            </w:pPr>
            <w:r w:rsidRPr="00755EC2">
              <w:rPr>
                <w:color w:val="FF0000"/>
              </w:rPr>
              <w:t>1,200</w:t>
            </w:r>
          </w:p>
        </w:tc>
        <w:tc>
          <w:tcPr>
            <w:tcW w:w="1134" w:type="dxa"/>
          </w:tcPr>
          <w:p w:rsidR="00F74F5F" w:rsidRDefault="00F74F5F" w:rsidP="004C3846">
            <w:pPr>
              <w:jc w:val="right"/>
            </w:pPr>
            <w:r>
              <w:t>3,000</w:t>
            </w:r>
          </w:p>
          <w:p w:rsidR="00F74F5F" w:rsidRPr="00903581" w:rsidRDefault="00F74F5F" w:rsidP="004C3846">
            <w:pPr>
              <w:jc w:val="right"/>
            </w:pPr>
            <w:r>
              <w:t>6,6</w:t>
            </w:r>
            <w:r w:rsidRPr="00903581">
              <w:t>00</w:t>
            </w:r>
          </w:p>
          <w:p w:rsidR="00F74F5F" w:rsidRPr="00903581" w:rsidRDefault="00F74F5F" w:rsidP="004C3846">
            <w:pPr>
              <w:jc w:val="right"/>
            </w:pPr>
            <w:r>
              <w:t>3,000</w:t>
            </w:r>
          </w:p>
          <w:p w:rsidR="00F74F5F" w:rsidRPr="00903581" w:rsidRDefault="00F74F5F" w:rsidP="004C3846">
            <w:pPr>
              <w:jc w:val="right"/>
            </w:pPr>
            <w:r>
              <w:t>200</w:t>
            </w:r>
          </w:p>
          <w:p w:rsidR="00F74F5F" w:rsidRPr="00903581" w:rsidRDefault="00F74F5F" w:rsidP="000A29EA">
            <w:pPr>
              <w:jc w:val="right"/>
            </w:pPr>
            <w:r>
              <w:t>30</w:t>
            </w:r>
            <w:r w:rsidRPr="00903581">
              <w:t>0</w:t>
            </w:r>
          </w:p>
          <w:p w:rsidR="00F74F5F" w:rsidRPr="00903581" w:rsidRDefault="00F74F5F" w:rsidP="000A29EA">
            <w:pPr>
              <w:jc w:val="right"/>
            </w:pPr>
            <w:r>
              <w:rPr>
                <w:cs/>
              </w:rPr>
              <w:t>4</w:t>
            </w:r>
            <w:r w:rsidRPr="00903581">
              <w:rPr>
                <w:cs/>
              </w:rPr>
              <w:t>0</w:t>
            </w:r>
          </w:p>
          <w:p w:rsidR="00F74F5F" w:rsidRPr="00903581" w:rsidRDefault="00F74F5F" w:rsidP="00A6158E">
            <w:pPr>
              <w:jc w:val="right"/>
            </w:pPr>
            <w:r>
              <w:t>60</w:t>
            </w:r>
          </w:p>
          <w:p w:rsidR="00F74F5F" w:rsidRPr="00903581" w:rsidRDefault="00F74F5F" w:rsidP="008E0CFF">
            <w:pPr>
              <w:jc w:val="right"/>
            </w:pPr>
            <w:r>
              <w:t>240</w:t>
            </w:r>
          </w:p>
          <w:p w:rsidR="00F74F5F" w:rsidRPr="00903581" w:rsidRDefault="00F74F5F" w:rsidP="008E0CFF">
            <w:pPr>
              <w:jc w:val="right"/>
            </w:pPr>
            <w:r w:rsidRPr="00903581">
              <w:t>7</w:t>
            </w:r>
            <w:r w:rsidRPr="00903581">
              <w:rPr>
                <w:cs/>
              </w:rPr>
              <w:t>0</w:t>
            </w:r>
          </w:p>
          <w:p w:rsidR="00F74F5F" w:rsidRPr="00903581" w:rsidRDefault="00F74F5F" w:rsidP="00A22F2F">
            <w:pPr>
              <w:jc w:val="right"/>
            </w:pPr>
            <w:r>
              <w:t>72</w:t>
            </w:r>
          </w:p>
          <w:p w:rsidR="00F74F5F" w:rsidRPr="00903581" w:rsidRDefault="00F74F5F" w:rsidP="00A22F2F">
            <w:pPr>
              <w:jc w:val="right"/>
            </w:pPr>
            <w:r w:rsidRPr="00903581">
              <w:t>2</w:t>
            </w:r>
            <w:r>
              <w:t>5</w:t>
            </w:r>
            <w:r w:rsidRPr="00903581">
              <w:t>0</w:t>
            </w:r>
          </w:p>
          <w:p w:rsidR="00F74F5F" w:rsidRDefault="00F74F5F" w:rsidP="00F46BB7">
            <w:pPr>
              <w:jc w:val="right"/>
            </w:pPr>
            <w:r>
              <w:t>100</w:t>
            </w:r>
          </w:p>
          <w:p w:rsidR="00F74F5F" w:rsidRDefault="00F74F5F" w:rsidP="00F46BB7">
            <w:pPr>
              <w:jc w:val="right"/>
            </w:pPr>
            <w:r>
              <w:t>80</w:t>
            </w:r>
          </w:p>
          <w:p w:rsidR="00F74F5F" w:rsidRDefault="00F74F5F" w:rsidP="008B3007">
            <w:pPr>
              <w:jc w:val="right"/>
            </w:pPr>
            <w:r>
              <w:t>210</w:t>
            </w:r>
          </w:p>
          <w:p w:rsidR="00F74F5F" w:rsidRDefault="00F74F5F" w:rsidP="008B3007">
            <w:pPr>
              <w:jc w:val="right"/>
            </w:pPr>
            <w:r>
              <w:t>300</w:t>
            </w:r>
          </w:p>
          <w:p w:rsidR="00F74F5F" w:rsidRDefault="00F74F5F" w:rsidP="008B3007">
            <w:pPr>
              <w:jc w:val="right"/>
            </w:pPr>
            <w:r>
              <w:rPr>
                <w:cs/>
              </w:rPr>
              <w:t>150</w:t>
            </w:r>
          </w:p>
          <w:p w:rsidR="00F74F5F" w:rsidRPr="00755EC2" w:rsidRDefault="00F74F5F" w:rsidP="008B3007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1559" w:type="dxa"/>
          </w:tcPr>
          <w:p w:rsidR="00F74F5F" w:rsidRDefault="00F74F5F" w:rsidP="004C3846"/>
        </w:tc>
      </w:tr>
      <w:tr w:rsidR="00F74F5F">
        <w:tc>
          <w:tcPr>
            <w:tcW w:w="7230" w:type="dxa"/>
            <w:gridSpan w:val="4"/>
          </w:tcPr>
          <w:p w:rsidR="00F74F5F" w:rsidRDefault="00F74F5F" w:rsidP="00927F31">
            <w:pPr>
              <w:jc w:val="center"/>
            </w:pPr>
            <w:r>
              <w:rPr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</w:tcPr>
          <w:p w:rsidR="00F74F5F" w:rsidRPr="0048147C" w:rsidRDefault="00F74F5F" w:rsidP="004C38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14,672</w:t>
            </w:r>
          </w:p>
        </w:tc>
        <w:tc>
          <w:tcPr>
            <w:tcW w:w="1559" w:type="dxa"/>
            <w:tcBorders>
              <w:bottom w:val="nil"/>
              <w:right w:val="nil"/>
            </w:tcBorders>
          </w:tcPr>
          <w:p w:rsidR="00F74F5F" w:rsidRDefault="00F74F5F" w:rsidP="004C3846"/>
        </w:tc>
      </w:tr>
    </w:tbl>
    <w:p w:rsidR="00F74F5F" w:rsidRPr="00927F31" w:rsidRDefault="00F74F5F" w:rsidP="00D2345D">
      <w:pPr>
        <w:spacing w:before="240"/>
        <w:rPr>
          <w:cs/>
        </w:rPr>
      </w:pPr>
      <w:r w:rsidRPr="00927F31">
        <w:rPr>
          <w:b/>
          <w:bCs/>
          <w:cs/>
        </w:rPr>
        <w:t xml:space="preserve">กิจกรรมที่ </w:t>
      </w:r>
      <w:r>
        <w:t>7</w:t>
      </w:r>
      <w:r w:rsidRPr="00927F31">
        <w:t xml:space="preserve">  </w:t>
      </w:r>
      <w:r w:rsidRPr="00927F31">
        <w:rPr>
          <w:cs/>
        </w:rPr>
        <w:t>ซ่อมบำรุง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976"/>
        <w:gridCol w:w="1560"/>
        <w:gridCol w:w="1559"/>
        <w:gridCol w:w="1134"/>
        <w:gridCol w:w="1559"/>
      </w:tblGrid>
      <w:tr w:rsidR="00F74F5F">
        <w:tc>
          <w:tcPr>
            <w:tcW w:w="1135" w:type="dxa"/>
          </w:tcPr>
          <w:p w:rsidR="00F74F5F" w:rsidRDefault="00F74F5F" w:rsidP="008E0CF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F74F5F" w:rsidRDefault="00F74F5F" w:rsidP="008E0CF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F74F5F" w:rsidRDefault="00F74F5F" w:rsidP="008E0CF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จำนวน</w:t>
            </w:r>
            <w:r>
              <w:rPr>
                <w:b/>
                <w:bCs/>
              </w:rPr>
              <w:t>(</w:t>
            </w:r>
            <w:r>
              <w:rPr>
                <w:b/>
                <w:bCs/>
                <w:cs/>
              </w:rPr>
              <w:t>หน่วย</w:t>
            </w:r>
            <w:r>
              <w:rPr>
                <w:b/>
                <w:bCs/>
              </w:rPr>
              <w:t>)</w:t>
            </w:r>
          </w:p>
        </w:tc>
        <w:tc>
          <w:tcPr>
            <w:tcW w:w="1559" w:type="dxa"/>
          </w:tcPr>
          <w:p w:rsidR="00F74F5F" w:rsidRDefault="00F74F5F" w:rsidP="008E0CF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F74F5F" w:rsidRDefault="00F74F5F" w:rsidP="008E0CF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</w:tcPr>
          <w:p w:rsidR="00F74F5F" w:rsidRDefault="00F74F5F" w:rsidP="008E0CF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หมายเหตุ</w:t>
            </w:r>
          </w:p>
        </w:tc>
      </w:tr>
      <w:tr w:rsidR="00F74F5F">
        <w:tc>
          <w:tcPr>
            <w:tcW w:w="1135" w:type="dxa"/>
          </w:tcPr>
          <w:p w:rsidR="00F74F5F" w:rsidRDefault="00F74F5F" w:rsidP="008E0CFF">
            <w:pPr>
              <w:jc w:val="center"/>
            </w:pPr>
            <w:r>
              <w:t>1</w:t>
            </w:r>
          </w:p>
          <w:p w:rsidR="00F74F5F" w:rsidRDefault="00F74F5F" w:rsidP="00CB43E9">
            <w:pPr>
              <w:jc w:val="center"/>
            </w:pPr>
            <w:r>
              <w:t>2</w:t>
            </w:r>
          </w:p>
          <w:p w:rsidR="00F74F5F" w:rsidRDefault="00F74F5F" w:rsidP="00CB43E9">
            <w:pPr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F74F5F" w:rsidRDefault="00F74F5F" w:rsidP="008E0CFF">
            <w:r>
              <w:rPr>
                <w:cs/>
              </w:rPr>
              <w:t>ซ่อมคอมพิวเตอร์</w:t>
            </w:r>
          </w:p>
          <w:p w:rsidR="00F74F5F" w:rsidRDefault="00F74F5F" w:rsidP="008E0CFF">
            <w:r>
              <w:rPr>
                <w:cs/>
              </w:rPr>
              <w:t>ซ่อมปริ้นเตอร์</w:t>
            </w:r>
          </w:p>
          <w:p w:rsidR="00F74F5F" w:rsidRPr="00A6158E" w:rsidRDefault="00F74F5F" w:rsidP="008E0CFF">
            <w:r>
              <w:rPr>
                <w:cs/>
              </w:rPr>
              <w:t>ปรับปรุงสำนักงาน</w:t>
            </w:r>
          </w:p>
        </w:tc>
        <w:tc>
          <w:tcPr>
            <w:tcW w:w="1560" w:type="dxa"/>
          </w:tcPr>
          <w:p w:rsidR="00F74F5F" w:rsidRDefault="00F74F5F" w:rsidP="008E0CFF">
            <w:pPr>
              <w:jc w:val="center"/>
              <w:rPr>
                <w:cs/>
              </w:rPr>
            </w:pPr>
            <w:r>
              <w:t xml:space="preserve">2 </w:t>
            </w:r>
            <w:r>
              <w:rPr>
                <w:cs/>
              </w:rPr>
              <w:t>ชุด</w:t>
            </w:r>
          </w:p>
          <w:p w:rsidR="00F74F5F" w:rsidRDefault="00F74F5F" w:rsidP="00CB43E9">
            <w:pPr>
              <w:jc w:val="center"/>
            </w:pPr>
            <w:r>
              <w:t xml:space="preserve">1 </w:t>
            </w:r>
            <w:r>
              <w:rPr>
                <w:cs/>
              </w:rPr>
              <w:t>ชุด</w:t>
            </w:r>
          </w:p>
        </w:tc>
        <w:tc>
          <w:tcPr>
            <w:tcW w:w="1559" w:type="dxa"/>
          </w:tcPr>
          <w:p w:rsidR="00F74F5F" w:rsidRDefault="00F74F5F" w:rsidP="008E0CFF">
            <w:pPr>
              <w:jc w:val="right"/>
            </w:pPr>
            <w:r>
              <w:t>1,000</w:t>
            </w:r>
          </w:p>
          <w:p w:rsidR="00F74F5F" w:rsidRDefault="00F74F5F" w:rsidP="008E0CFF">
            <w:pPr>
              <w:jc w:val="right"/>
            </w:pPr>
            <w:r>
              <w:t>1,000</w:t>
            </w:r>
          </w:p>
        </w:tc>
        <w:tc>
          <w:tcPr>
            <w:tcW w:w="1134" w:type="dxa"/>
          </w:tcPr>
          <w:p w:rsidR="00F74F5F" w:rsidRDefault="00F74F5F" w:rsidP="008E0CFF">
            <w:pPr>
              <w:jc w:val="right"/>
            </w:pPr>
            <w:r>
              <w:t>2,000</w:t>
            </w:r>
          </w:p>
          <w:p w:rsidR="00F74F5F" w:rsidRDefault="00F74F5F" w:rsidP="008E0CFF">
            <w:pPr>
              <w:jc w:val="right"/>
            </w:pPr>
            <w:r>
              <w:t>1,000</w:t>
            </w:r>
          </w:p>
          <w:p w:rsidR="00F74F5F" w:rsidRDefault="00F74F5F" w:rsidP="008E0CFF">
            <w:pPr>
              <w:jc w:val="right"/>
            </w:pPr>
            <w:r>
              <w:t>20,000</w:t>
            </w:r>
          </w:p>
        </w:tc>
        <w:tc>
          <w:tcPr>
            <w:tcW w:w="1559" w:type="dxa"/>
          </w:tcPr>
          <w:p w:rsidR="00F74F5F" w:rsidRDefault="00F74F5F" w:rsidP="008E0CFF"/>
        </w:tc>
      </w:tr>
      <w:tr w:rsidR="00F74F5F">
        <w:tc>
          <w:tcPr>
            <w:tcW w:w="7230" w:type="dxa"/>
            <w:gridSpan w:val="4"/>
          </w:tcPr>
          <w:p w:rsidR="00F74F5F" w:rsidRDefault="00F74F5F" w:rsidP="00520659">
            <w:pPr>
              <w:jc w:val="center"/>
            </w:pPr>
            <w:r>
              <w:rPr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</w:tcPr>
          <w:p w:rsidR="00F74F5F" w:rsidRDefault="00F74F5F" w:rsidP="008E0CFF">
            <w:pPr>
              <w:jc w:val="right"/>
            </w:pPr>
            <w:r>
              <w:rPr>
                <w:b/>
                <w:bCs/>
              </w:rPr>
              <w:t>23,000</w:t>
            </w:r>
          </w:p>
        </w:tc>
        <w:tc>
          <w:tcPr>
            <w:tcW w:w="1559" w:type="dxa"/>
            <w:tcBorders>
              <w:bottom w:val="nil"/>
              <w:right w:val="nil"/>
            </w:tcBorders>
          </w:tcPr>
          <w:p w:rsidR="00F74F5F" w:rsidRDefault="00F74F5F" w:rsidP="008E0CFF"/>
        </w:tc>
      </w:tr>
      <w:tr w:rsidR="00F74F5F">
        <w:tc>
          <w:tcPr>
            <w:tcW w:w="7230" w:type="dxa"/>
            <w:gridSpan w:val="4"/>
          </w:tcPr>
          <w:p w:rsidR="00F74F5F" w:rsidRDefault="00F74F5F" w:rsidP="00520659">
            <w:pPr>
              <w:jc w:val="center"/>
            </w:pPr>
            <w:r>
              <w:rPr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134" w:type="dxa"/>
          </w:tcPr>
          <w:p w:rsidR="00F74F5F" w:rsidRDefault="00F74F5F" w:rsidP="005C5DD1">
            <w:pPr>
              <w:jc w:val="right"/>
            </w:pPr>
            <w:r>
              <w:rPr>
                <w:b/>
                <w:bCs/>
              </w:rPr>
              <w:t>7</w:t>
            </w:r>
            <w:r>
              <w:rPr>
                <w:b/>
                <w:bCs/>
                <w:cs/>
              </w:rPr>
              <w:t>7</w:t>
            </w:r>
            <w:r>
              <w:rPr>
                <w:b/>
                <w:bCs/>
              </w:rPr>
              <w:t>,647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</w:tcPr>
          <w:p w:rsidR="00F74F5F" w:rsidRDefault="00F74F5F" w:rsidP="008E0CFF"/>
        </w:tc>
      </w:tr>
    </w:tbl>
    <w:p w:rsidR="00F74F5F" w:rsidRDefault="00F74F5F" w:rsidP="00611E5D">
      <w:r w:rsidRPr="003277F5">
        <w:tab/>
      </w:r>
    </w:p>
    <w:p w:rsidR="00F74F5F" w:rsidRPr="003277F5" w:rsidRDefault="00F74F5F" w:rsidP="002F6814">
      <w:pPr>
        <w:ind w:firstLine="720"/>
      </w:pPr>
      <w:r w:rsidRPr="003277F5">
        <w:t xml:space="preserve">5.3  </w:t>
      </w:r>
      <w:r w:rsidRPr="003277F5">
        <w:rPr>
          <w:cs/>
        </w:rPr>
        <w:t>ระยะเวลาตามไตรมาส  ทุกกิจกรรมดำเนินการทุกไตรมาส</w:t>
      </w:r>
    </w:p>
    <w:p w:rsidR="00F74F5F" w:rsidRPr="003277F5" w:rsidRDefault="00F74F5F" w:rsidP="00611E5D">
      <w:r w:rsidRPr="003277F5">
        <w:rPr>
          <w:cs/>
        </w:rPr>
        <w:tab/>
      </w:r>
      <w:r w:rsidRPr="003277F5">
        <w:rPr>
          <w:cs/>
        </w:rPr>
        <w:tab/>
        <w:t xml:space="preserve">-  ไตรมาสที่  1  ตุลาคม </w:t>
      </w:r>
      <w:r w:rsidRPr="003277F5">
        <w:t>–</w:t>
      </w:r>
      <w:r w:rsidRPr="003277F5">
        <w:rPr>
          <w:cs/>
        </w:rPr>
        <w:t xml:space="preserve"> มกราคม</w:t>
      </w:r>
    </w:p>
    <w:p w:rsidR="00F74F5F" w:rsidRPr="003277F5" w:rsidRDefault="00F74F5F" w:rsidP="00611E5D">
      <w:r w:rsidRPr="003277F5">
        <w:rPr>
          <w:cs/>
        </w:rPr>
        <w:tab/>
      </w:r>
      <w:r w:rsidRPr="003277F5">
        <w:rPr>
          <w:cs/>
        </w:rPr>
        <w:tab/>
        <w:t xml:space="preserve">-  ไตรมาสที่  2  กุมภาพันธ์ </w:t>
      </w:r>
      <w:r w:rsidRPr="003277F5">
        <w:t>–</w:t>
      </w:r>
      <w:r w:rsidRPr="003277F5">
        <w:rPr>
          <w:cs/>
        </w:rPr>
        <w:t xml:space="preserve"> พฤษภาคม</w:t>
      </w:r>
    </w:p>
    <w:p w:rsidR="00F74F5F" w:rsidRDefault="00F74F5F" w:rsidP="00611E5D">
      <w:r w:rsidRPr="003277F5">
        <w:rPr>
          <w:cs/>
        </w:rPr>
        <w:tab/>
      </w:r>
      <w:r w:rsidRPr="003277F5">
        <w:rPr>
          <w:cs/>
        </w:rPr>
        <w:tab/>
        <w:t xml:space="preserve">-  ไตรมาสที่  3  มิถุนายน </w:t>
      </w:r>
      <w:r>
        <w:t>–</w:t>
      </w:r>
      <w:r w:rsidRPr="003277F5">
        <w:rPr>
          <w:cs/>
        </w:rPr>
        <w:t xml:space="preserve"> กันยายน</w:t>
      </w:r>
    </w:p>
    <w:p w:rsidR="00F74F5F" w:rsidRPr="003277F5" w:rsidRDefault="00F74F5F" w:rsidP="00611E5D"/>
    <w:p w:rsidR="00F74F5F" w:rsidRDefault="00F74F5F" w:rsidP="00E227F9">
      <w:pPr>
        <w:tabs>
          <w:tab w:val="num" w:pos="1860"/>
        </w:tabs>
        <w:jc w:val="both"/>
        <w:rPr>
          <w:b/>
          <w:bCs/>
        </w:rPr>
      </w:pPr>
      <w:r>
        <w:rPr>
          <w:b/>
          <w:bCs/>
          <w:cs/>
        </w:rPr>
        <w:t xml:space="preserve">6.  </w:t>
      </w:r>
      <w:r w:rsidRPr="00AC07EE">
        <w:rPr>
          <w:b/>
          <w:bCs/>
          <w:cs/>
        </w:rPr>
        <w:t>การประเมินผล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3"/>
        <w:gridCol w:w="1920"/>
        <w:gridCol w:w="2217"/>
      </w:tblGrid>
      <w:tr w:rsidR="00F74F5F" w:rsidRPr="002B6E97">
        <w:trPr>
          <w:jc w:val="center"/>
        </w:trPr>
        <w:tc>
          <w:tcPr>
            <w:tcW w:w="5583" w:type="dxa"/>
          </w:tcPr>
          <w:p w:rsidR="00F74F5F" w:rsidRPr="002B6E97" w:rsidRDefault="00F74F5F" w:rsidP="00E227F9">
            <w:pPr>
              <w:jc w:val="center"/>
              <w:rPr>
                <w:b/>
                <w:bCs/>
              </w:rPr>
            </w:pPr>
            <w:r w:rsidRPr="002B6E97">
              <w:rPr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20" w:type="dxa"/>
          </w:tcPr>
          <w:p w:rsidR="00F74F5F" w:rsidRPr="002B6E97" w:rsidRDefault="00F74F5F" w:rsidP="00E227F9">
            <w:pPr>
              <w:jc w:val="center"/>
              <w:rPr>
                <w:b/>
                <w:bCs/>
              </w:rPr>
            </w:pPr>
            <w:r w:rsidRPr="002B6E97">
              <w:rPr>
                <w:b/>
                <w:bCs/>
                <w:cs/>
              </w:rPr>
              <w:t>วิธีวัด/การประเมิน</w:t>
            </w:r>
          </w:p>
        </w:tc>
        <w:tc>
          <w:tcPr>
            <w:tcW w:w="2217" w:type="dxa"/>
          </w:tcPr>
          <w:p w:rsidR="00F74F5F" w:rsidRPr="002B6E97" w:rsidRDefault="00F74F5F" w:rsidP="00E227F9">
            <w:pPr>
              <w:jc w:val="center"/>
              <w:rPr>
                <w:b/>
                <w:bCs/>
              </w:rPr>
            </w:pPr>
            <w:r w:rsidRPr="002B6E97">
              <w:rPr>
                <w:b/>
                <w:bCs/>
                <w:cs/>
              </w:rPr>
              <w:t>เครื่องมือที่ใช้</w:t>
            </w:r>
          </w:p>
        </w:tc>
      </w:tr>
      <w:tr w:rsidR="00F74F5F" w:rsidRPr="00AC07EE">
        <w:trPr>
          <w:trHeight w:val="1152"/>
          <w:jc w:val="center"/>
        </w:trPr>
        <w:tc>
          <w:tcPr>
            <w:tcW w:w="5583" w:type="dxa"/>
          </w:tcPr>
          <w:p w:rsidR="00F74F5F" w:rsidRDefault="00F74F5F" w:rsidP="00E227F9">
            <w:pPr>
              <w:rPr>
                <w:b/>
                <w:bCs/>
              </w:rPr>
            </w:pPr>
            <w:r w:rsidRPr="00AC07EE">
              <w:rPr>
                <w:cs/>
              </w:rPr>
              <w:t xml:space="preserve"> </w:t>
            </w:r>
            <w:r w:rsidRPr="00AC07EE">
              <w:rPr>
                <w:b/>
                <w:bCs/>
                <w:cs/>
              </w:rPr>
              <w:t>ผลผลิต (</w:t>
            </w:r>
            <w:r w:rsidRPr="00AC07EE">
              <w:rPr>
                <w:b/>
                <w:bCs/>
              </w:rPr>
              <w:t xml:space="preserve"> Outputs </w:t>
            </w:r>
            <w:r w:rsidRPr="00AC07EE">
              <w:rPr>
                <w:b/>
                <w:bCs/>
                <w:cs/>
              </w:rPr>
              <w:t>)</w:t>
            </w:r>
          </w:p>
          <w:p w:rsidR="00F74F5F" w:rsidRDefault="00F74F5F" w:rsidP="00E227F9">
            <w:r w:rsidRPr="00B746CE">
              <w:t xml:space="preserve">1.  </w:t>
            </w:r>
            <w:r w:rsidRPr="00B746CE">
              <w:rPr>
                <w:cs/>
              </w:rPr>
              <w:t xml:space="preserve">การจัดกิจกรรมแนะแนวตรงตามมาตรฐานการแนะแนวทั้ง </w:t>
            </w:r>
          </w:p>
          <w:p w:rsidR="00F74F5F" w:rsidRPr="00B746CE" w:rsidRDefault="00F74F5F" w:rsidP="00E227F9">
            <w:r w:rsidRPr="00B746CE">
              <w:t>3</w:t>
            </w:r>
            <w:r w:rsidRPr="00B746CE">
              <w:rPr>
                <w:cs/>
              </w:rPr>
              <w:t xml:space="preserve"> ด้าน</w:t>
            </w:r>
          </w:p>
          <w:p w:rsidR="00F74F5F" w:rsidRDefault="00F74F5F" w:rsidP="00E227F9">
            <w:r w:rsidRPr="00B746CE">
              <w:t xml:space="preserve">2.  </w:t>
            </w:r>
            <w:r w:rsidRPr="00B746CE">
              <w:rPr>
                <w:cs/>
              </w:rPr>
              <w:t xml:space="preserve">นักเรียนทุกคนมีทักษะในการเลือกแนวทางการศึกษา  </w:t>
            </w:r>
          </w:p>
          <w:p w:rsidR="00F74F5F" w:rsidRPr="00D82582" w:rsidRDefault="00F74F5F" w:rsidP="00E227F9">
            <w:r w:rsidRPr="00B746CE">
              <w:rPr>
                <w:cs/>
              </w:rPr>
              <w:t>การงานและอาชีพ  ชีวิตและสังคม</w:t>
            </w:r>
          </w:p>
        </w:tc>
        <w:tc>
          <w:tcPr>
            <w:tcW w:w="1920" w:type="dxa"/>
          </w:tcPr>
          <w:p w:rsidR="00F74F5F" w:rsidRPr="00AC07EE" w:rsidRDefault="00F74F5F" w:rsidP="00E227F9"/>
          <w:p w:rsidR="00F74F5F" w:rsidRPr="00AC07EE" w:rsidRDefault="00F74F5F" w:rsidP="00E227F9">
            <w:r w:rsidRPr="00AC07EE">
              <w:rPr>
                <w:cs/>
              </w:rPr>
              <w:t>ตรวจสอบ</w:t>
            </w:r>
          </w:p>
          <w:p w:rsidR="00F74F5F" w:rsidRPr="00AC07EE" w:rsidRDefault="00F74F5F" w:rsidP="00E227F9"/>
        </w:tc>
        <w:tc>
          <w:tcPr>
            <w:tcW w:w="2217" w:type="dxa"/>
          </w:tcPr>
          <w:p w:rsidR="00F74F5F" w:rsidRPr="00AC07EE" w:rsidRDefault="00F74F5F" w:rsidP="00E227F9"/>
          <w:p w:rsidR="00F74F5F" w:rsidRPr="00AC07EE" w:rsidRDefault="00F74F5F" w:rsidP="00E227F9">
            <w:r w:rsidRPr="00AC07EE">
              <w:rPr>
                <w:cs/>
              </w:rPr>
              <w:t>แบบสำรวจรายการ</w:t>
            </w:r>
          </w:p>
        </w:tc>
      </w:tr>
      <w:tr w:rsidR="00F74F5F" w:rsidRPr="00AC07EE">
        <w:trPr>
          <w:trHeight w:val="1691"/>
          <w:jc w:val="center"/>
        </w:trPr>
        <w:tc>
          <w:tcPr>
            <w:tcW w:w="5583" w:type="dxa"/>
          </w:tcPr>
          <w:p w:rsidR="00F74F5F" w:rsidRDefault="00F74F5F" w:rsidP="001B1645">
            <w:pPr>
              <w:pStyle w:val="BodyTextIndent"/>
              <w:spacing w:after="0"/>
              <w:ind w:left="0"/>
              <w:rPr>
                <w:rFonts w:ascii="Angsana New" w:hAnsi="Angsana New"/>
                <w:b/>
                <w:bCs/>
                <w:szCs w:val="32"/>
              </w:rPr>
            </w:pPr>
            <w:r w:rsidRPr="00AC07EE">
              <w:rPr>
                <w:b/>
                <w:bCs/>
                <w:szCs w:val="32"/>
                <w:cs/>
              </w:rPr>
              <w:t>ผลลัพธ์ (</w:t>
            </w:r>
            <w:r w:rsidRPr="00AC07EE">
              <w:rPr>
                <w:rFonts w:ascii="Angsana New" w:hAnsi="Angsana New"/>
                <w:b/>
                <w:bCs/>
                <w:szCs w:val="32"/>
              </w:rPr>
              <w:t>Outcomes</w:t>
            </w:r>
            <w:r w:rsidRPr="00AC07EE">
              <w:rPr>
                <w:b/>
                <w:bCs/>
                <w:szCs w:val="32"/>
                <w:cs/>
              </w:rPr>
              <w:t>)</w:t>
            </w:r>
          </w:p>
          <w:p w:rsidR="00F74F5F" w:rsidRDefault="00F74F5F" w:rsidP="001B1645">
            <w:pPr>
              <w:pStyle w:val="BodyTextIndent"/>
              <w:spacing w:after="0"/>
              <w:ind w:left="0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 xml:space="preserve">1.  </w:t>
            </w:r>
            <w:r w:rsidRPr="00B746CE">
              <w:rPr>
                <w:szCs w:val="32"/>
                <w:cs/>
              </w:rPr>
              <w:t>นักเรียนมีความรู้ความเข้าใจในธรรมชาติและคุณลักษณะของกิจกรรมแนะแนว</w:t>
            </w:r>
          </w:p>
          <w:p w:rsidR="00F74F5F" w:rsidRDefault="00F74F5F" w:rsidP="001B1645">
            <w:pPr>
              <w:pStyle w:val="BodyTextIndent"/>
              <w:spacing w:after="0"/>
              <w:ind w:left="0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 xml:space="preserve">2.  </w:t>
            </w:r>
            <w:r w:rsidRPr="00B746CE">
              <w:rPr>
                <w:szCs w:val="32"/>
                <w:cs/>
              </w:rPr>
      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</w:t>
            </w:r>
            <w:r>
              <w:rPr>
                <w:szCs w:val="32"/>
                <w:cs/>
              </w:rPr>
              <w:t>พ</w:t>
            </w:r>
          </w:p>
          <w:p w:rsidR="00F74F5F" w:rsidRPr="00D82582" w:rsidRDefault="00F74F5F" w:rsidP="001B1645">
            <w:pPr>
              <w:pStyle w:val="BodyTextIndent"/>
              <w:spacing w:after="0"/>
              <w:ind w:left="34"/>
              <w:rPr>
                <w:szCs w:val="32"/>
              </w:rPr>
            </w:pPr>
            <w:r>
              <w:rPr>
                <w:szCs w:val="32"/>
                <w:cs/>
              </w:rPr>
              <w:t xml:space="preserve">3.  </w:t>
            </w:r>
            <w:r w:rsidRPr="00B746CE">
              <w:rPr>
                <w:szCs w:val="32"/>
                <w:cs/>
              </w:rPr>
              <w:t>โรงเรียนได้พัฒนาการจัดการข้อมูลสารสนเทศอย่างเป็นระบบ  ทันสมัย  เพียงพอต่อการใช้งาน</w:t>
            </w:r>
          </w:p>
        </w:tc>
        <w:tc>
          <w:tcPr>
            <w:tcW w:w="1920" w:type="dxa"/>
          </w:tcPr>
          <w:p w:rsidR="00F74F5F" w:rsidRPr="00AC07EE" w:rsidRDefault="00F74F5F" w:rsidP="00E227F9"/>
          <w:p w:rsidR="00F74F5F" w:rsidRPr="00AC07EE" w:rsidRDefault="00F74F5F" w:rsidP="00E227F9">
            <w:r>
              <w:rPr>
                <w:cs/>
              </w:rPr>
              <w:t xml:space="preserve">- </w:t>
            </w:r>
            <w:r w:rsidRPr="00AC07EE">
              <w:rPr>
                <w:cs/>
              </w:rPr>
              <w:t>ตรวจสอบ</w:t>
            </w:r>
          </w:p>
          <w:p w:rsidR="00F74F5F" w:rsidRDefault="00F74F5F" w:rsidP="00E227F9"/>
          <w:p w:rsidR="00F74F5F" w:rsidRDefault="00F74F5F" w:rsidP="001B1645">
            <w:r>
              <w:rPr>
                <w:cs/>
              </w:rPr>
              <w:t>- สอบถาม</w:t>
            </w:r>
          </w:p>
          <w:p w:rsidR="00F74F5F" w:rsidRDefault="00F74F5F" w:rsidP="001B1645"/>
          <w:p w:rsidR="00F74F5F" w:rsidRDefault="00F74F5F" w:rsidP="001B1645"/>
          <w:p w:rsidR="00F74F5F" w:rsidRDefault="00F74F5F" w:rsidP="001B1645"/>
          <w:p w:rsidR="00F74F5F" w:rsidRPr="00AC07EE" w:rsidRDefault="00F74F5F" w:rsidP="001B1645">
            <w:r>
              <w:t xml:space="preserve">- </w:t>
            </w:r>
            <w:r>
              <w:rPr>
                <w:cs/>
              </w:rPr>
              <w:t>สำรวจ</w:t>
            </w:r>
          </w:p>
        </w:tc>
        <w:tc>
          <w:tcPr>
            <w:tcW w:w="2217" w:type="dxa"/>
          </w:tcPr>
          <w:p w:rsidR="00F74F5F" w:rsidRPr="00AC07EE" w:rsidRDefault="00F74F5F" w:rsidP="00E227F9"/>
          <w:p w:rsidR="00F74F5F" w:rsidRDefault="00F74F5F" w:rsidP="00E227F9">
            <w:r>
              <w:rPr>
                <w:cs/>
              </w:rPr>
              <w:t xml:space="preserve">- </w:t>
            </w:r>
            <w:r w:rsidRPr="00AC07EE">
              <w:rPr>
                <w:cs/>
              </w:rPr>
              <w:t>แบบสำรวจรายการ</w:t>
            </w:r>
          </w:p>
          <w:p w:rsidR="00F74F5F" w:rsidRDefault="00F74F5F" w:rsidP="00E227F9"/>
          <w:p w:rsidR="00F74F5F" w:rsidRDefault="00F74F5F" w:rsidP="00E227F9">
            <w:r>
              <w:t xml:space="preserve">- </w:t>
            </w:r>
            <w:r>
              <w:rPr>
                <w:cs/>
              </w:rPr>
              <w:t>แบบสอบถาม</w:t>
            </w:r>
          </w:p>
          <w:p w:rsidR="00F74F5F" w:rsidRDefault="00F74F5F" w:rsidP="00E227F9"/>
          <w:p w:rsidR="00F74F5F" w:rsidRDefault="00F74F5F" w:rsidP="00E227F9"/>
          <w:p w:rsidR="00F74F5F" w:rsidRDefault="00F74F5F" w:rsidP="00E227F9"/>
          <w:p w:rsidR="00F74F5F" w:rsidRPr="00AC07EE" w:rsidRDefault="00F74F5F" w:rsidP="00E227F9">
            <w:r>
              <w:rPr>
                <w:cs/>
              </w:rPr>
              <w:t>- แบบสำรวจ</w:t>
            </w:r>
          </w:p>
        </w:tc>
      </w:tr>
    </w:tbl>
    <w:p w:rsidR="00F74F5F" w:rsidRDefault="00F74F5F" w:rsidP="00E227F9">
      <w:pPr>
        <w:rPr>
          <w:rFonts w:ascii="Times New Roman" w:hAnsi="Times New Roman"/>
        </w:rPr>
      </w:pPr>
    </w:p>
    <w:p w:rsidR="00F74F5F" w:rsidRDefault="00F74F5F" w:rsidP="00E227F9">
      <w:pPr>
        <w:rPr>
          <w:rFonts w:ascii="Times New Roman" w:hAnsi="Times New Roman"/>
        </w:rPr>
      </w:pPr>
    </w:p>
    <w:p w:rsidR="00F74F5F" w:rsidRPr="0065216F" w:rsidRDefault="00F74F5F" w:rsidP="00E227F9">
      <w:pPr>
        <w:rPr>
          <w:rFonts w:ascii="Times New Roman" w:hAnsi="Times New Roman"/>
        </w:rPr>
      </w:pPr>
    </w:p>
    <w:p w:rsidR="00F74F5F" w:rsidRDefault="00F74F5F" w:rsidP="00E227F9">
      <w:pPr>
        <w:jc w:val="center"/>
      </w:pPr>
      <w:r w:rsidRPr="0071179A">
        <w:rPr>
          <w:cs/>
        </w:rPr>
        <w:t xml:space="preserve">                                               </w:t>
      </w:r>
      <w:r>
        <w:rPr>
          <w:cs/>
        </w:rPr>
        <w:t xml:space="preserve">     </w:t>
      </w:r>
      <w:r w:rsidRPr="0071179A">
        <w:rPr>
          <w:cs/>
        </w:rPr>
        <w:t>ผู้เสนอโครงการ</w:t>
      </w:r>
    </w:p>
    <w:p w:rsidR="00F74F5F" w:rsidRDefault="00F74F5F" w:rsidP="00E227F9">
      <w:pPr>
        <w:ind w:left="2880"/>
      </w:pPr>
      <w:r>
        <w:rPr>
          <w:cs/>
        </w:rPr>
        <w:t xml:space="preserve">         (นายฉลวย  ลิ้นจี่)</w:t>
      </w:r>
    </w:p>
    <w:p w:rsidR="00F74F5F" w:rsidRDefault="00F74F5F" w:rsidP="00E227F9">
      <w:pPr>
        <w:ind w:left="2160" w:firstLine="720"/>
      </w:pPr>
      <w:r>
        <w:rPr>
          <w:cs/>
        </w:rPr>
        <w:t>ครูโรงเรียนศรีสำโรงชนูปถัมภ์</w:t>
      </w:r>
    </w:p>
    <w:p w:rsidR="00F74F5F" w:rsidRDefault="00F74F5F" w:rsidP="00E227F9">
      <w:pPr>
        <w:jc w:val="center"/>
      </w:pPr>
    </w:p>
    <w:p w:rsidR="00F74F5F" w:rsidRDefault="00F74F5F" w:rsidP="003B62AF">
      <w:r>
        <w:rPr>
          <w:cs/>
        </w:rPr>
        <w:tab/>
        <w:t xml:space="preserve">                                  ผู้เห็นชอบโครงการ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    ผู้เห็นชอบโครงการ</w:t>
      </w:r>
    </w:p>
    <w:p w:rsidR="00F74F5F" w:rsidRDefault="00F74F5F" w:rsidP="003B62AF">
      <w:r>
        <w:rPr>
          <w:cs/>
        </w:rPr>
        <w:t xml:space="preserve">  (นางเปรมปรีดิ์  ธรรมปรีชา)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(................................................)</w:t>
      </w:r>
      <w:r>
        <w:rPr>
          <w:cs/>
        </w:rPr>
        <w:tab/>
      </w:r>
      <w:r>
        <w:rPr>
          <w:cs/>
        </w:rPr>
        <w:tab/>
      </w:r>
    </w:p>
    <w:p w:rsidR="00F74F5F" w:rsidRDefault="00F74F5F" w:rsidP="003B62AF">
      <w:r>
        <w:rPr>
          <w:cs/>
        </w:rPr>
        <w:t xml:space="preserve">       หัวหน้าฝ่ายวิชาการ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รองผู้อำนวยการฝ่ายวิชาการ</w:t>
      </w:r>
    </w:p>
    <w:p w:rsidR="00F74F5F" w:rsidRDefault="00F74F5F" w:rsidP="00E227F9">
      <w:pPr>
        <w:ind w:left="720"/>
        <w:jc w:val="center"/>
      </w:pPr>
    </w:p>
    <w:p w:rsidR="00F74F5F" w:rsidRDefault="00F74F5F" w:rsidP="00E227F9">
      <w:pPr>
        <w:ind w:left="720"/>
        <w:jc w:val="center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ผู้อนุมัติโครงการ</w:t>
      </w:r>
    </w:p>
    <w:p w:rsidR="00F74F5F" w:rsidRDefault="00F74F5F" w:rsidP="00E227F9">
      <w:pPr>
        <w:ind w:left="2880"/>
        <w:rPr>
          <w:cs/>
        </w:rPr>
      </w:pPr>
      <w:r>
        <w:rPr>
          <w:cs/>
        </w:rPr>
        <w:t xml:space="preserve">         (นายมนตรี   คงเจริญ)</w:t>
      </w:r>
    </w:p>
    <w:p w:rsidR="00F74F5F" w:rsidRDefault="00F74F5F" w:rsidP="009D4465">
      <w:pPr>
        <w:ind w:left="2160"/>
      </w:pPr>
      <w:r>
        <w:rPr>
          <w:cs/>
        </w:rPr>
        <w:t xml:space="preserve">       ผู้อำนวยการโรงเรียนศรีสำโรงชนูปถัมภ์</w:t>
      </w:r>
    </w:p>
    <w:sectPr w:rsidR="00F74F5F" w:rsidSect="008509D5">
      <w:pgSz w:w="11906" w:h="16838" w:code="9"/>
      <w:pgMar w:top="1276" w:right="992" w:bottom="992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??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92D"/>
    <w:multiLevelType w:val="singleLevel"/>
    <w:tmpl w:val="771E5028"/>
    <w:lvl w:ilvl="0">
      <w:start w:val="5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hint="default"/>
      </w:rPr>
    </w:lvl>
  </w:abstractNum>
  <w:abstractNum w:abstractNumId="1">
    <w:nsid w:val="08B7747D"/>
    <w:multiLevelType w:val="multilevel"/>
    <w:tmpl w:val="51A82590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37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2055"/>
        </w:tabs>
        <w:ind w:left="2055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08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805"/>
        </w:tabs>
        <w:ind w:left="2805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440"/>
      </w:pPr>
      <w:rPr>
        <w:rFonts w:cs="Times New Roman"/>
        <w:b/>
      </w:rPr>
    </w:lvl>
  </w:abstractNum>
  <w:abstractNum w:abstractNumId="2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424AD2"/>
    <w:multiLevelType w:val="hybridMultilevel"/>
    <w:tmpl w:val="52E205A8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0E4D4E"/>
    <w:multiLevelType w:val="multilevel"/>
    <w:tmpl w:val="E41A504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">
    <w:nsid w:val="19784AE8"/>
    <w:multiLevelType w:val="hybridMultilevel"/>
    <w:tmpl w:val="E0E2E05E"/>
    <w:lvl w:ilvl="0" w:tplc="D9CCEC24">
      <w:start w:val="6"/>
      <w:numFmt w:val="decimal"/>
      <w:lvlText w:val="(%1)"/>
      <w:lvlJc w:val="left"/>
      <w:pPr>
        <w:tabs>
          <w:tab w:val="num" w:pos="720"/>
        </w:tabs>
        <w:ind w:left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AF615C"/>
    <w:multiLevelType w:val="hybridMultilevel"/>
    <w:tmpl w:val="BC2C7B06"/>
    <w:lvl w:ilvl="0" w:tplc="247E440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2A974F9"/>
    <w:multiLevelType w:val="hybridMultilevel"/>
    <w:tmpl w:val="F2F89EB6"/>
    <w:lvl w:ilvl="0" w:tplc="C616EB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6B63BA"/>
    <w:multiLevelType w:val="multilevel"/>
    <w:tmpl w:val="F3F21C6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9">
    <w:nsid w:val="26E548D5"/>
    <w:multiLevelType w:val="multilevel"/>
    <w:tmpl w:val="61206852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11">
    <w:nsid w:val="28D957DA"/>
    <w:multiLevelType w:val="singleLevel"/>
    <w:tmpl w:val="3E64F04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2C8E7705"/>
    <w:multiLevelType w:val="multilevel"/>
    <w:tmpl w:val="AAC6E4A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4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FDD6910"/>
    <w:multiLevelType w:val="hybridMultilevel"/>
    <w:tmpl w:val="1B3671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715D8D"/>
    <w:multiLevelType w:val="multilevel"/>
    <w:tmpl w:val="42D4201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17">
    <w:nsid w:val="391E689D"/>
    <w:multiLevelType w:val="multilevel"/>
    <w:tmpl w:val="368A9DE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cs="Times New Roman" w:hint="default"/>
        <w:b/>
      </w:rPr>
    </w:lvl>
  </w:abstractNum>
  <w:abstractNum w:abstractNumId="18">
    <w:nsid w:val="3C7460CD"/>
    <w:multiLevelType w:val="hybridMultilevel"/>
    <w:tmpl w:val="EAF2CA20"/>
    <w:lvl w:ilvl="0" w:tplc="4B42AF9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C763299"/>
    <w:multiLevelType w:val="hybridMultilevel"/>
    <w:tmpl w:val="3C445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1">
    <w:nsid w:val="40CA3E37"/>
    <w:multiLevelType w:val="multilevel"/>
    <w:tmpl w:val="312E3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90718A"/>
    <w:multiLevelType w:val="multilevel"/>
    <w:tmpl w:val="38A8DA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23">
    <w:nsid w:val="452B5829"/>
    <w:multiLevelType w:val="singleLevel"/>
    <w:tmpl w:val="BD9825D2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8EE2392"/>
    <w:multiLevelType w:val="hybridMultilevel"/>
    <w:tmpl w:val="212E57F6"/>
    <w:lvl w:ilvl="0" w:tplc="E286E47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BFC3816"/>
    <w:multiLevelType w:val="hybridMultilevel"/>
    <w:tmpl w:val="D77E9C88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5ED1CF4"/>
    <w:multiLevelType w:val="hybridMultilevel"/>
    <w:tmpl w:val="5EBEF2EC"/>
    <w:lvl w:ilvl="0" w:tplc="02BC2064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E384D7B2">
      <w:start w:val="6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8">
    <w:nsid w:val="5A75797D"/>
    <w:multiLevelType w:val="hybridMultilevel"/>
    <w:tmpl w:val="A074E9B8"/>
    <w:lvl w:ilvl="0" w:tplc="FA565510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9">
    <w:nsid w:val="5D8E6534"/>
    <w:multiLevelType w:val="hybridMultilevel"/>
    <w:tmpl w:val="312E3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E2D2443"/>
    <w:multiLevelType w:val="hybridMultilevel"/>
    <w:tmpl w:val="CF0C97CC"/>
    <w:lvl w:ilvl="0" w:tplc="F864CAF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1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2">
    <w:nsid w:val="600270AF"/>
    <w:multiLevelType w:val="hybridMultilevel"/>
    <w:tmpl w:val="BF18862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4">
    <w:nsid w:val="6530415E"/>
    <w:multiLevelType w:val="multilevel"/>
    <w:tmpl w:val="09AEB744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5">
    <w:nsid w:val="6EA80403"/>
    <w:multiLevelType w:val="hybridMultilevel"/>
    <w:tmpl w:val="013EF8E2"/>
    <w:lvl w:ilvl="0" w:tplc="C47C504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C66379"/>
    <w:multiLevelType w:val="hybridMultilevel"/>
    <w:tmpl w:val="EB0A716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C1A4EFA"/>
    <w:multiLevelType w:val="hybridMultilevel"/>
    <w:tmpl w:val="C2A6F3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C2621C7"/>
    <w:multiLevelType w:val="multilevel"/>
    <w:tmpl w:val="01D498B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39">
    <w:nsid w:val="7D3820D1"/>
    <w:multiLevelType w:val="multilevel"/>
    <w:tmpl w:val="5936FB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cs="Times New Roman" w:hint="default"/>
      </w:rPr>
    </w:lvl>
  </w:abstractNum>
  <w:num w:numId="1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5"/>
  </w:num>
  <w:num w:numId="9">
    <w:abstractNumId w:val="13"/>
  </w:num>
  <w:num w:numId="10">
    <w:abstractNumId w:val="39"/>
  </w:num>
  <w:num w:numId="11">
    <w:abstractNumId w:val="16"/>
  </w:num>
  <w:num w:numId="12">
    <w:abstractNumId w:val="10"/>
  </w:num>
  <w:num w:numId="13">
    <w:abstractNumId w:val="23"/>
  </w:num>
  <w:num w:numId="14">
    <w:abstractNumId w:val="38"/>
  </w:num>
  <w:num w:numId="15">
    <w:abstractNumId w:val="0"/>
  </w:num>
  <w:num w:numId="16">
    <w:abstractNumId w:val="22"/>
  </w:num>
  <w:num w:numId="17">
    <w:abstractNumId w:val="2"/>
  </w:num>
  <w:num w:numId="18">
    <w:abstractNumId w:val="14"/>
  </w:num>
  <w:num w:numId="19">
    <w:abstractNumId w:val="20"/>
  </w:num>
  <w:num w:numId="20">
    <w:abstractNumId w:val="27"/>
  </w:num>
  <w:num w:numId="21">
    <w:abstractNumId w:val="37"/>
  </w:num>
  <w:num w:numId="22">
    <w:abstractNumId w:val="19"/>
  </w:num>
  <w:num w:numId="23">
    <w:abstractNumId w:val="15"/>
  </w:num>
  <w:num w:numId="24">
    <w:abstractNumId w:val="32"/>
  </w:num>
  <w:num w:numId="25">
    <w:abstractNumId w:val="9"/>
  </w:num>
  <w:num w:numId="26">
    <w:abstractNumId w:val="26"/>
  </w:num>
  <w:num w:numId="27">
    <w:abstractNumId w:val="36"/>
  </w:num>
  <w:num w:numId="28">
    <w:abstractNumId w:val="12"/>
  </w:num>
  <w:num w:numId="29">
    <w:abstractNumId w:val="24"/>
  </w:num>
  <w:num w:numId="30">
    <w:abstractNumId w:val="11"/>
  </w:num>
  <w:num w:numId="31">
    <w:abstractNumId w:val="31"/>
  </w:num>
  <w:num w:numId="32">
    <w:abstractNumId w:val="29"/>
  </w:num>
  <w:num w:numId="33">
    <w:abstractNumId w:val="33"/>
  </w:num>
  <w:num w:numId="34">
    <w:abstractNumId w:val="21"/>
  </w:num>
  <w:num w:numId="35">
    <w:abstractNumId w:val="34"/>
  </w:num>
  <w:num w:numId="36">
    <w:abstractNumId w:val="3"/>
  </w:num>
  <w:num w:numId="37">
    <w:abstractNumId w:val="28"/>
  </w:num>
  <w:num w:numId="38">
    <w:abstractNumId w:val="30"/>
  </w:num>
  <w:num w:numId="39">
    <w:abstractNumId w:val="35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0886"/>
    <w:rsid w:val="000001AA"/>
    <w:rsid w:val="000109A3"/>
    <w:rsid w:val="00016372"/>
    <w:rsid w:val="00024037"/>
    <w:rsid w:val="000455B7"/>
    <w:rsid w:val="00052D7D"/>
    <w:rsid w:val="00082D49"/>
    <w:rsid w:val="00090AB9"/>
    <w:rsid w:val="000979F7"/>
    <w:rsid w:val="000A29EA"/>
    <w:rsid w:val="000B2AA5"/>
    <w:rsid w:val="000C1080"/>
    <w:rsid w:val="000D7DE6"/>
    <w:rsid w:val="000F3969"/>
    <w:rsid w:val="00113B10"/>
    <w:rsid w:val="0014799A"/>
    <w:rsid w:val="00172A59"/>
    <w:rsid w:val="00174F1A"/>
    <w:rsid w:val="00195312"/>
    <w:rsid w:val="0019766A"/>
    <w:rsid w:val="001A576D"/>
    <w:rsid w:val="001A7A74"/>
    <w:rsid w:val="001B03FE"/>
    <w:rsid w:val="001B1645"/>
    <w:rsid w:val="001B4087"/>
    <w:rsid w:val="001B4096"/>
    <w:rsid w:val="001B6248"/>
    <w:rsid w:val="001C013A"/>
    <w:rsid w:val="001C2B9D"/>
    <w:rsid w:val="001F5A34"/>
    <w:rsid w:val="00205DC4"/>
    <w:rsid w:val="002117A7"/>
    <w:rsid w:val="002351A0"/>
    <w:rsid w:val="0025419B"/>
    <w:rsid w:val="00262623"/>
    <w:rsid w:val="00270696"/>
    <w:rsid w:val="00272851"/>
    <w:rsid w:val="002A0A5A"/>
    <w:rsid w:val="002B1AD6"/>
    <w:rsid w:val="002B6E97"/>
    <w:rsid w:val="002E0A85"/>
    <w:rsid w:val="002E7D00"/>
    <w:rsid w:val="002F0ABE"/>
    <w:rsid w:val="002F6814"/>
    <w:rsid w:val="003078B4"/>
    <w:rsid w:val="00315156"/>
    <w:rsid w:val="003175DD"/>
    <w:rsid w:val="00326A7D"/>
    <w:rsid w:val="003277F5"/>
    <w:rsid w:val="003508B2"/>
    <w:rsid w:val="00353A4E"/>
    <w:rsid w:val="00355E26"/>
    <w:rsid w:val="0039517B"/>
    <w:rsid w:val="003B62AF"/>
    <w:rsid w:val="003C49E7"/>
    <w:rsid w:val="0042188A"/>
    <w:rsid w:val="004565E2"/>
    <w:rsid w:val="0048147C"/>
    <w:rsid w:val="00484525"/>
    <w:rsid w:val="00484964"/>
    <w:rsid w:val="004855F1"/>
    <w:rsid w:val="004A1936"/>
    <w:rsid w:val="004B3D32"/>
    <w:rsid w:val="004C3846"/>
    <w:rsid w:val="004C5CB1"/>
    <w:rsid w:val="004E1305"/>
    <w:rsid w:val="004F657A"/>
    <w:rsid w:val="00507BC7"/>
    <w:rsid w:val="00520659"/>
    <w:rsid w:val="00550158"/>
    <w:rsid w:val="00556473"/>
    <w:rsid w:val="00596DB4"/>
    <w:rsid w:val="005A561C"/>
    <w:rsid w:val="005C5DD1"/>
    <w:rsid w:val="005C5F93"/>
    <w:rsid w:val="005F5F74"/>
    <w:rsid w:val="00611D66"/>
    <w:rsid w:val="00611E5D"/>
    <w:rsid w:val="006238E2"/>
    <w:rsid w:val="006479DA"/>
    <w:rsid w:val="00650AF4"/>
    <w:rsid w:val="0065216F"/>
    <w:rsid w:val="006600EA"/>
    <w:rsid w:val="00671031"/>
    <w:rsid w:val="006A31A1"/>
    <w:rsid w:val="006C17FF"/>
    <w:rsid w:val="006C36A4"/>
    <w:rsid w:val="006D71D1"/>
    <w:rsid w:val="006F205D"/>
    <w:rsid w:val="006F7712"/>
    <w:rsid w:val="0071179A"/>
    <w:rsid w:val="00713741"/>
    <w:rsid w:val="00724937"/>
    <w:rsid w:val="00731FD5"/>
    <w:rsid w:val="007422E4"/>
    <w:rsid w:val="00755EC2"/>
    <w:rsid w:val="00756657"/>
    <w:rsid w:val="00756C79"/>
    <w:rsid w:val="0078478A"/>
    <w:rsid w:val="007A170C"/>
    <w:rsid w:val="007D0287"/>
    <w:rsid w:val="007D32D3"/>
    <w:rsid w:val="008108CB"/>
    <w:rsid w:val="00812AFB"/>
    <w:rsid w:val="00826B7E"/>
    <w:rsid w:val="008326D7"/>
    <w:rsid w:val="00835C53"/>
    <w:rsid w:val="00843D5F"/>
    <w:rsid w:val="00847C41"/>
    <w:rsid w:val="008509D5"/>
    <w:rsid w:val="00863B34"/>
    <w:rsid w:val="00887A80"/>
    <w:rsid w:val="008B3007"/>
    <w:rsid w:val="008C324B"/>
    <w:rsid w:val="008C3D38"/>
    <w:rsid w:val="008D6130"/>
    <w:rsid w:val="008E0CFF"/>
    <w:rsid w:val="008E2A9D"/>
    <w:rsid w:val="008E5E50"/>
    <w:rsid w:val="00903581"/>
    <w:rsid w:val="00903C5B"/>
    <w:rsid w:val="009252F9"/>
    <w:rsid w:val="00926EFC"/>
    <w:rsid w:val="00927F31"/>
    <w:rsid w:val="00976F5F"/>
    <w:rsid w:val="009A09CF"/>
    <w:rsid w:val="009D194D"/>
    <w:rsid w:val="009D32D2"/>
    <w:rsid w:val="009D4465"/>
    <w:rsid w:val="009E6B40"/>
    <w:rsid w:val="00A22F2F"/>
    <w:rsid w:val="00A6118D"/>
    <w:rsid w:val="00A6158E"/>
    <w:rsid w:val="00A822AA"/>
    <w:rsid w:val="00AA0857"/>
    <w:rsid w:val="00AC07EE"/>
    <w:rsid w:val="00AC30C5"/>
    <w:rsid w:val="00AD691A"/>
    <w:rsid w:val="00B33B2A"/>
    <w:rsid w:val="00B45877"/>
    <w:rsid w:val="00B503F8"/>
    <w:rsid w:val="00B7180B"/>
    <w:rsid w:val="00B735BE"/>
    <w:rsid w:val="00B746CE"/>
    <w:rsid w:val="00B749DD"/>
    <w:rsid w:val="00B855D5"/>
    <w:rsid w:val="00B91D13"/>
    <w:rsid w:val="00B92DBC"/>
    <w:rsid w:val="00BA6C1E"/>
    <w:rsid w:val="00BD4857"/>
    <w:rsid w:val="00BD768B"/>
    <w:rsid w:val="00BE1FD7"/>
    <w:rsid w:val="00BF3FCB"/>
    <w:rsid w:val="00BF7D1D"/>
    <w:rsid w:val="00C10FD6"/>
    <w:rsid w:val="00C21C4A"/>
    <w:rsid w:val="00C333CA"/>
    <w:rsid w:val="00C43B3F"/>
    <w:rsid w:val="00C43C11"/>
    <w:rsid w:val="00C442AA"/>
    <w:rsid w:val="00C5413F"/>
    <w:rsid w:val="00C82F95"/>
    <w:rsid w:val="00C841C0"/>
    <w:rsid w:val="00C875FF"/>
    <w:rsid w:val="00CB43E9"/>
    <w:rsid w:val="00CC22A9"/>
    <w:rsid w:val="00CE1F23"/>
    <w:rsid w:val="00CF7825"/>
    <w:rsid w:val="00D15F18"/>
    <w:rsid w:val="00D2345D"/>
    <w:rsid w:val="00D4265A"/>
    <w:rsid w:val="00D70E72"/>
    <w:rsid w:val="00D73A89"/>
    <w:rsid w:val="00D82582"/>
    <w:rsid w:val="00D84030"/>
    <w:rsid w:val="00D86395"/>
    <w:rsid w:val="00DB27A1"/>
    <w:rsid w:val="00DB2FA7"/>
    <w:rsid w:val="00DC0886"/>
    <w:rsid w:val="00DC144B"/>
    <w:rsid w:val="00DD5B97"/>
    <w:rsid w:val="00DE6F29"/>
    <w:rsid w:val="00E227F9"/>
    <w:rsid w:val="00E3702E"/>
    <w:rsid w:val="00E404F1"/>
    <w:rsid w:val="00E45736"/>
    <w:rsid w:val="00E47F3B"/>
    <w:rsid w:val="00E644B1"/>
    <w:rsid w:val="00E646B2"/>
    <w:rsid w:val="00E746C8"/>
    <w:rsid w:val="00E91542"/>
    <w:rsid w:val="00E92A30"/>
    <w:rsid w:val="00E93D0A"/>
    <w:rsid w:val="00EA7238"/>
    <w:rsid w:val="00EB444F"/>
    <w:rsid w:val="00EE0529"/>
    <w:rsid w:val="00EE3205"/>
    <w:rsid w:val="00EF6BE0"/>
    <w:rsid w:val="00F03982"/>
    <w:rsid w:val="00F42AD8"/>
    <w:rsid w:val="00F46BB7"/>
    <w:rsid w:val="00F55DFD"/>
    <w:rsid w:val="00F74F5F"/>
    <w:rsid w:val="00F75D1B"/>
    <w:rsid w:val="00F90E31"/>
    <w:rsid w:val="00F91A6B"/>
    <w:rsid w:val="00FC6B14"/>
    <w:rsid w:val="00FC6DC3"/>
    <w:rsid w:val="00FE562F"/>
    <w:rsid w:val="00FF4529"/>
    <w:rsid w:val="00FF5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8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0886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C0886"/>
    <w:pPr>
      <w:keepNext/>
      <w:jc w:val="center"/>
      <w:outlineLvl w:val="1"/>
    </w:pPr>
    <w:rPr>
      <w:rFonts w:ascii="Times New Roman" w:eastAsia="SimSun" w:hAnsi="Times New Roman" w:cs="Tahoma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49DD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49DD"/>
    <w:pPr>
      <w:keepNext/>
      <w:spacing w:before="240" w:after="60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C3846"/>
    <w:pPr>
      <w:spacing w:before="240" w:after="60"/>
      <w:outlineLvl w:val="4"/>
    </w:pPr>
    <w:rPr>
      <w:b/>
      <w:bCs/>
      <w:i/>
      <w:iCs/>
      <w:sz w:val="26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1080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C1080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C1080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C1080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C1080"/>
    <w:rPr>
      <w:rFonts w:ascii="Calibri" w:hAnsi="Calibri" w:cs="Cordia New"/>
      <w:b/>
      <w:bCs/>
      <w:i/>
      <w:iCs/>
      <w:sz w:val="33"/>
      <w:szCs w:val="33"/>
    </w:rPr>
  </w:style>
  <w:style w:type="paragraph" w:styleId="Caption">
    <w:name w:val="caption"/>
    <w:basedOn w:val="Normal"/>
    <w:next w:val="Normal"/>
    <w:uiPriority w:val="99"/>
    <w:qFormat/>
    <w:rsid w:val="00DC0886"/>
    <w:pPr>
      <w:spacing w:before="240"/>
    </w:pPr>
    <w:rPr>
      <w:rFonts w:ascii="Times New Roman" w:eastAsia="SimSun" w:hAnsi="Times New Roman"/>
      <w:b/>
      <w:bCs/>
      <w:u w:val="single"/>
      <w:lang w:eastAsia="zh-CN"/>
    </w:rPr>
  </w:style>
  <w:style w:type="table" w:styleId="TableGrid">
    <w:name w:val="Table Grid"/>
    <w:basedOn w:val="TableNormal"/>
    <w:uiPriority w:val="99"/>
    <w:rsid w:val="00B45877"/>
    <w:rPr>
      <w:rFonts w:ascii="Angsana New" w:hAnsi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082D49"/>
    <w:pPr>
      <w:shd w:val="clear" w:color="auto" w:fill="000080"/>
    </w:pPr>
    <w:rPr>
      <w:rFonts w:ascii="Tahoma" w:hAnsi="Tahoma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C1080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B749DD"/>
    <w:pPr>
      <w:jc w:val="thaiDistribute"/>
    </w:pPr>
    <w:rPr>
      <w:rFonts w:ascii="Cordia New" w:hAnsi="Cordia New" w:cs="Cordia Ne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C1080"/>
    <w:rPr>
      <w:rFonts w:ascii="Angsana New" w:hAnsi="Angsana New" w:cs="Times New Roman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B749DD"/>
    <w:pPr>
      <w:spacing w:after="120"/>
      <w:ind w:left="360"/>
    </w:pPr>
    <w:rPr>
      <w:rFonts w:ascii="AngsanaUPC" w:hAnsi="AngsanaUPC"/>
      <w:szCs w:val="37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C3846"/>
    <w:rPr>
      <w:rFonts w:ascii="AngsanaUPC" w:hAnsi="AngsanaUPC" w:cs="Angsana New"/>
      <w:sz w:val="37"/>
      <w:szCs w:val="37"/>
      <w:lang w:val="en-US" w:eastAsia="en-US" w:bidi="th-TH"/>
    </w:rPr>
  </w:style>
  <w:style w:type="paragraph" w:styleId="Title">
    <w:name w:val="Title"/>
    <w:basedOn w:val="Normal"/>
    <w:link w:val="TitleChar"/>
    <w:uiPriority w:val="99"/>
    <w:qFormat/>
    <w:rsid w:val="004C3846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0C1080"/>
    <w:rPr>
      <w:rFonts w:ascii="Cambria" w:hAnsi="Cambria" w:cs="Angsana New"/>
      <w:b/>
      <w:bCs/>
      <w:kern w:val="28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39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6</Pages>
  <Words>1052</Words>
  <Characters>6002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subject/>
  <dc:creator>iLLuSioN</dc:creator>
  <cp:keywords/>
  <dc:description/>
  <cp:lastModifiedBy>IT-STATION</cp:lastModifiedBy>
  <cp:revision>4</cp:revision>
  <cp:lastPrinted>2009-03-24T03:17:00Z</cp:lastPrinted>
  <dcterms:created xsi:type="dcterms:W3CDTF">2016-05-04T02:51:00Z</dcterms:created>
  <dcterms:modified xsi:type="dcterms:W3CDTF">2016-05-05T04:09:00Z</dcterms:modified>
</cp:coreProperties>
</file>