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451" w:rsidRPr="0071179A" w:rsidRDefault="001C3451" w:rsidP="00EF786E">
      <w:pPr>
        <w:pStyle w:val="Heading1"/>
        <w:jc w:val="left"/>
        <w:rPr>
          <w:rFonts w:ascii="Angsana New" w:hAnsi="Angsana New" w:cs="Angsana New"/>
        </w:rPr>
      </w:pPr>
      <w:r w:rsidRPr="0071179A">
        <w:rPr>
          <w:rFonts w:ascii="Angsana New" w:hAnsi="Angsana New" w:cs="Angsana New"/>
          <w:cs/>
        </w:rPr>
        <w:t>โครงการ</w:t>
      </w:r>
      <w:r w:rsidRPr="0071179A">
        <w:rPr>
          <w:rFonts w:ascii="Angsana New" w:hAnsi="Angsana New" w:cs="Angsana New"/>
        </w:rPr>
        <w:tab/>
      </w:r>
      <w:r w:rsidRPr="0071179A">
        <w:rPr>
          <w:rFonts w:ascii="Angsana New" w:hAnsi="Angsana New" w:cs="Angsana New"/>
        </w:rPr>
        <w:tab/>
      </w:r>
      <w:r w:rsidRPr="0071179A">
        <w:rPr>
          <w:rFonts w:ascii="Angsana New" w:hAnsi="Angsana New" w:cs="Angsana New"/>
        </w:rPr>
        <w:tab/>
      </w:r>
      <w:r>
        <w:rPr>
          <w:rFonts w:ascii="Angsana New" w:hAnsi="Angsana New" w:cs="Angsana New"/>
          <w:cs/>
        </w:rPr>
        <w:t>พัฒนาการเรียนการสอนศิลปะ</w:t>
      </w:r>
    </w:p>
    <w:p w:rsidR="001C3451" w:rsidRPr="0071179A" w:rsidRDefault="001C3451" w:rsidP="00EF786E">
      <w:pPr>
        <w:rPr>
          <w:b/>
          <w:bCs/>
          <w:cs/>
        </w:rPr>
      </w:pPr>
      <w:r w:rsidRPr="0071179A">
        <w:rPr>
          <w:b/>
          <w:bCs/>
          <w:cs/>
        </w:rPr>
        <w:t>งาน</w:t>
      </w:r>
      <w:r w:rsidRPr="0071179A">
        <w:rPr>
          <w:b/>
          <w:bCs/>
        </w:rPr>
        <w:tab/>
      </w:r>
      <w:r w:rsidRPr="0071179A">
        <w:rPr>
          <w:b/>
          <w:bCs/>
        </w:rPr>
        <w:tab/>
      </w:r>
      <w:r w:rsidRPr="0071179A">
        <w:rPr>
          <w:b/>
          <w:bCs/>
        </w:rPr>
        <w:tab/>
      </w:r>
      <w:r w:rsidRPr="0071179A">
        <w:rPr>
          <w:b/>
          <w:bCs/>
          <w:cs/>
        </w:rPr>
        <w:tab/>
        <w:t>วิชาการ</w:t>
      </w:r>
    </w:p>
    <w:p w:rsidR="001C3451" w:rsidRPr="0071179A" w:rsidRDefault="001C3451" w:rsidP="00EF786E">
      <w:pPr>
        <w:rPr>
          <w:b/>
          <w:bCs/>
          <w:cs/>
        </w:rPr>
      </w:pPr>
      <w:r w:rsidRPr="0071179A">
        <w:rPr>
          <w:b/>
          <w:bCs/>
          <w:cs/>
        </w:rPr>
        <w:t>ผู้รับผิดชอบ</w:t>
      </w:r>
      <w:r w:rsidRPr="0071179A">
        <w:rPr>
          <w:b/>
          <w:bCs/>
        </w:rPr>
        <w:tab/>
      </w:r>
      <w:r w:rsidRPr="0071179A">
        <w:rPr>
          <w:b/>
          <w:bCs/>
        </w:rPr>
        <w:tab/>
      </w:r>
      <w:r w:rsidRPr="0071179A">
        <w:rPr>
          <w:b/>
          <w:bCs/>
          <w:cs/>
        </w:rPr>
        <w:tab/>
      </w:r>
      <w:r>
        <w:rPr>
          <w:b/>
          <w:bCs/>
          <w:cs/>
        </w:rPr>
        <w:t>,นายธรรมรัตน์  เขาเหิน , นายวรพงศ์  ภุมรา ,นางสาวกฤษณ์พร อุตมะ</w:t>
      </w:r>
    </w:p>
    <w:p w:rsidR="001C3451" w:rsidRPr="0071179A" w:rsidRDefault="001C3451" w:rsidP="00EF786E">
      <w:pPr>
        <w:rPr>
          <w:b/>
          <w:bCs/>
        </w:rPr>
      </w:pPr>
      <w:r w:rsidRPr="0071179A">
        <w:rPr>
          <w:b/>
          <w:bCs/>
          <w:cs/>
        </w:rPr>
        <w:t>ลักษณะโครงการ</w:t>
      </w:r>
      <w:r w:rsidRPr="0071179A">
        <w:rPr>
          <w:b/>
          <w:bCs/>
        </w:rPr>
        <w:tab/>
        <w:t xml:space="preserve"> </w:t>
      </w:r>
      <w:r w:rsidRPr="0071179A">
        <w:rPr>
          <w:b/>
          <w:bCs/>
        </w:rPr>
        <w:tab/>
      </w:r>
      <w:r w:rsidRPr="0071179A">
        <w:rPr>
          <w:b/>
          <w:bCs/>
        </w:rPr>
        <w:tab/>
      </w:r>
      <w:r w:rsidRPr="0071179A">
        <w:rPr>
          <w:b/>
          <w:bCs/>
          <w:cs/>
        </w:rPr>
        <w:t>โครงการต่อเนื่อง</w:t>
      </w:r>
    </w:p>
    <w:p w:rsidR="001C3451" w:rsidRPr="0071179A" w:rsidRDefault="001C3451" w:rsidP="00EF786E">
      <w:pPr>
        <w:rPr>
          <w:b/>
          <w:bCs/>
        </w:rPr>
      </w:pPr>
      <w:r w:rsidRPr="0071179A">
        <w:rPr>
          <w:b/>
          <w:bCs/>
          <w:cs/>
        </w:rPr>
        <w:t>ระยะเวลาดำเนินการ</w:t>
      </w:r>
      <w:r w:rsidRPr="0071179A">
        <w:rPr>
          <w:b/>
          <w:bCs/>
        </w:rPr>
        <w:tab/>
      </w:r>
      <w:r w:rsidRPr="0071179A">
        <w:rPr>
          <w:b/>
          <w:bCs/>
        </w:rPr>
        <w:tab/>
      </w:r>
      <w:r w:rsidRPr="0071179A">
        <w:rPr>
          <w:b/>
          <w:bCs/>
          <w:cs/>
        </w:rPr>
        <w:t xml:space="preserve">ปีการศึกษา  </w:t>
      </w:r>
      <w:r w:rsidRPr="0071179A">
        <w:rPr>
          <w:b/>
          <w:bCs/>
        </w:rPr>
        <w:t>25</w:t>
      </w:r>
      <w:r>
        <w:rPr>
          <w:b/>
          <w:bCs/>
        </w:rPr>
        <w:t>58</w:t>
      </w:r>
      <w:r w:rsidRPr="0071179A">
        <w:rPr>
          <w:b/>
          <w:bCs/>
        </w:rPr>
        <w:t xml:space="preserve"> </w:t>
      </w:r>
      <w:r>
        <w:rPr>
          <w:b/>
          <w:bCs/>
          <w:cs/>
        </w:rPr>
        <w:t>(10 พ.ค. 255</w:t>
      </w:r>
      <w:r>
        <w:rPr>
          <w:b/>
          <w:bCs/>
        </w:rPr>
        <w:t>9</w:t>
      </w:r>
      <w:r w:rsidRPr="0071179A">
        <w:rPr>
          <w:b/>
          <w:bCs/>
        </w:rPr>
        <w:t>–</w:t>
      </w:r>
      <w:r>
        <w:rPr>
          <w:b/>
          <w:bCs/>
          <w:cs/>
        </w:rPr>
        <w:t xml:space="preserve"> 31 มี.ค. 25</w:t>
      </w:r>
      <w:r>
        <w:rPr>
          <w:b/>
          <w:bCs/>
        </w:rPr>
        <w:t>60</w:t>
      </w:r>
      <w:r w:rsidRPr="0071179A">
        <w:rPr>
          <w:b/>
          <w:bCs/>
          <w:cs/>
        </w:rPr>
        <w:t>)</w:t>
      </w:r>
    </w:p>
    <w:p w:rsidR="001C3451" w:rsidRPr="0071179A" w:rsidRDefault="001C3451" w:rsidP="00EF786E">
      <w:pPr>
        <w:rPr>
          <w:b/>
          <w:bCs/>
          <w:cs/>
        </w:rPr>
      </w:pPr>
      <w:r w:rsidRPr="0071179A">
        <w:rPr>
          <w:b/>
          <w:bCs/>
          <w:cs/>
        </w:rPr>
        <w:t xml:space="preserve">สอดคล้องกับมาตรฐาน </w:t>
      </w:r>
      <w:r w:rsidRPr="0071179A">
        <w:rPr>
          <w:b/>
          <w:bCs/>
          <w:cs/>
        </w:rPr>
        <w:tab/>
      </w:r>
      <w:r w:rsidRPr="0071179A">
        <w:rPr>
          <w:b/>
          <w:bCs/>
          <w:cs/>
        </w:rPr>
        <w:tab/>
        <w:t>3,</w:t>
      </w:r>
      <w:r>
        <w:rPr>
          <w:b/>
          <w:bCs/>
          <w:cs/>
        </w:rPr>
        <w:t>7,8,10,11,14,15,16,</w:t>
      </w:r>
    </w:p>
    <w:p w:rsidR="001C3451" w:rsidRPr="0071179A" w:rsidRDefault="001C3451" w:rsidP="00EF786E">
      <w:pPr>
        <w:rPr>
          <w:u w:val="single"/>
        </w:rPr>
      </w:pPr>
      <w:r w:rsidRPr="0071179A">
        <w:rPr>
          <w:u w:val="single"/>
        </w:rPr>
        <w:tab/>
      </w:r>
      <w:r w:rsidRPr="0071179A">
        <w:rPr>
          <w:u w:val="single"/>
        </w:rPr>
        <w:tab/>
      </w:r>
      <w:r w:rsidRPr="0071179A">
        <w:rPr>
          <w:u w:val="single"/>
        </w:rPr>
        <w:tab/>
      </w:r>
      <w:r w:rsidRPr="0071179A">
        <w:rPr>
          <w:u w:val="single"/>
        </w:rPr>
        <w:tab/>
      </w:r>
      <w:r w:rsidRPr="0071179A">
        <w:rPr>
          <w:u w:val="single"/>
        </w:rPr>
        <w:tab/>
      </w:r>
      <w:r w:rsidRPr="0071179A">
        <w:rPr>
          <w:u w:val="single"/>
        </w:rPr>
        <w:tab/>
      </w:r>
      <w:r w:rsidRPr="0071179A">
        <w:rPr>
          <w:u w:val="single"/>
        </w:rPr>
        <w:tab/>
      </w:r>
      <w:r w:rsidRPr="0071179A">
        <w:rPr>
          <w:u w:val="single"/>
        </w:rPr>
        <w:tab/>
      </w:r>
      <w:r w:rsidRPr="0071179A">
        <w:rPr>
          <w:u w:val="single"/>
        </w:rPr>
        <w:tab/>
      </w:r>
      <w:r w:rsidRPr="0071179A">
        <w:rPr>
          <w:u w:val="single"/>
        </w:rPr>
        <w:tab/>
      </w:r>
      <w:r w:rsidRPr="0071179A">
        <w:rPr>
          <w:u w:val="single"/>
        </w:rPr>
        <w:tab/>
      </w:r>
      <w:r w:rsidRPr="0071179A">
        <w:rPr>
          <w:u w:val="single"/>
        </w:rPr>
        <w:tab/>
      </w:r>
    </w:p>
    <w:p w:rsidR="001C3451" w:rsidRDefault="001C3451" w:rsidP="00EF786E">
      <w:pPr>
        <w:numPr>
          <w:ilvl w:val="0"/>
          <w:numId w:val="3"/>
        </w:numPr>
        <w:rPr>
          <w:b/>
          <w:bCs/>
        </w:rPr>
      </w:pPr>
      <w:r w:rsidRPr="0071179A">
        <w:rPr>
          <w:b/>
          <w:bCs/>
          <w:cs/>
        </w:rPr>
        <w:t>หลักการและเหตุผล</w:t>
      </w:r>
    </w:p>
    <w:p w:rsidR="001C3451" w:rsidRPr="006B4E75" w:rsidRDefault="001C3451" w:rsidP="00EF786E">
      <w:r w:rsidRPr="006B4E75">
        <w:t xml:space="preserve">                        </w:t>
      </w:r>
      <w:r w:rsidRPr="006B4E75">
        <w:rPr>
          <w:cs/>
        </w:rPr>
        <w:t>กลุ่มสาระการเรียนรู้ศิลปะเป็นกลุ่มสาระการเรียนรู้ที่มุ่งเน้นการส่งเสริมให้มีความคิดริเริ่ม</w:t>
      </w:r>
    </w:p>
    <w:p w:rsidR="001C3451" w:rsidRPr="006B4E75" w:rsidRDefault="001C3451" w:rsidP="00EF786E">
      <w:r w:rsidRPr="006B4E75">
        <w:rPr>
          <w:cs/>
        </w:rPr>
        <w:t>สร้างสรรค์  มีจินตนาการทางศิลปะ ชื่นชมความงาม สุนทรียภาพ  ความมีคุณค่า  ซึ่งมีผลต่อคุณภาพชีวิต</w:t>
      </w:r>
    </w:p>
    <w:p w:rsidR="001C3451" w:rsidRPr="006B4E75" w:rsidRDefault="001C3451" w:rsidP="00EF786E">
      <w:r w:rsidRPr="006B4E75">
        <w:rPr>
          <w:cs/>
        </w:rPr>
        <w:t>ดังนั้นการจัดกิจกรรมศิลปะจะสามารถนำไปใช้ในการพัฒนาผู้เรียนโดยตรงทั้งทางด้าน ร่างกาย จิตใจ สติ</w:t>
      </w:r>
    </w:p>
    <w:p w:rsidR="001C3451" w:rsidRPr="006B4E75" w:rsidRDefault="001C3451" w:rsidP="00EF786E">
      <w:r w:rsidRPr="006B4E75">
        <w:rPr>
          <w:cs/>
        </w:rPr>
        <w:t>ปัญญา อารมณ์และสังคม  ตลอดจนนำไปสู่การพัฒนาสิ่งแวดล้อม ส่งเสริมให้ผู้เรียนมีความเชื่อมั่นตนเอง</w:t>
      </w:r>
    </w:p>
    <w:p w:rsidR="001C3451" w:rsidRPr="006B4E75" w:rsidRDefault="001C3451" w:rsidP="00EF786E">
      <w:r w:rsidRPr="006B4E75">
        <w:rPr>
          <w:cs/>
        </w:rPr>
        <w:t>และแสดงออกในเชิงสร้างสรรค์พัฒนากระบวนการรับรู้ทางศิลปะ การเห็น การรวม การสังเกตรายละเอียด</w:t>
      </w:r>
    </w:p>
    <w:p w:rsidR="001C3451" w:rsidRPr="006B4E75" w:rsidRDefault="001C3451" w:rsidP="00EF786E">
      <w:r w:rsidRPr="006B4E75">
        <w:rPr>
          <w:cs/>
        </w:rPr>
        <w:t>สามารถค้นพบศักยภาพของตนเอง อันเป็นพื้นฐานในการศึกษาต่อหรือประกอบอาชีพได้  ด้วยการมีความ</w:t>
      </w:r>
    </w:p>
    <w:p w:rsidR="001C3451" w:rsidRPr="006B4E75" w:rsidRDefault="001C3451" w:rsidP="00EF786E">
      <w:r w:rsidRPr="006B4E75">
        <w:rPr>
          <w:cs/>
        </w:rPr>
        <w:t>รับผิดชอบ มีระเบียบวินัย สามารถทำงานร่วมกันได้อย่างมีความสุข</w:t>
      </w:r>
    </w:p>
    <w:p w:rsidR="001C3451" w:rsidRPr="0071179A" w:rsidRDefault="001C3451" w:rsidP="00EF786E">
      <w:pPr>
        <w:tabs>
          <w:tab w:val="left" w:pos="0"/>
          <w:tab w:val="left" w:pos="142"/>
          <w:tab w:val="left" w:pos="426"/>
        </w:tabs>
        <w:jc w:val="both"/>
        <w:rPr>
          <w:b/>
          <w:bCs/>
        </w:rPr>
      </w:pPr>
      <w:r>
        <w:rPr>
          <w:b/>
          <w:bCs/>
          <w:cs/>
        </w:rPr>
        <w:t xml:space="preserve">       </w:t>
      </w:r>
      <w:r w:rsidRPr="0071179A">
        <w:rPr>
          <w:b/>
          <w:bCs/>
          <w:cs/>
        </w:rPr>
        <w:t>2. วัตถุประสงค์</w:t>
      </w:r>
    </w:p>
    <w:p w:rsidR="001C3451" w:rsidRPr="0071179A" w:rsidRDefault="001C3451" w:rsidP="00EF786E">
      <w:pPr>
        <w:ind w:left="360" w:firstLine="360"/>
        <w:jc w:val="both"/>
        <w:rPr>
          <w:b/>
          <w:bCs/>
        </w:rPr>
      </w:pPr>
      <w:r w:rsidRPr="0071179A">
        <w:rPr>
          <w:b/>
          <w:bCs/>
        </w:rPr>
        <w:t xml:space="preserve">2.1 </w:t>
      </w:r>
      <w:r w:rsidRPr="0071179A">
        <w:rPr>
          <w:b/>
          <w:bCs/>
          <w:cs/>
        </w:rPr>
        <w:t>ผลผลิต</w:t>
      </w:r>
      <w:r w:rsidRPr="0071179A">
        <w:rPr>
          <w:b/>
          <w:bCs/>
        </w:rPr>
        <w:t xml:space="preserve"> (Outputs)  </w:t>
      </w:r>
    </w:p>
    <w:p w:rsidR="001C3451" w:rsidRPr="0071179A" w:rsidRDefault="001C3451" w:rsidP="00EF786E">
      <w:pPr>
        <w:numPr>
          <w:ilvl w:val="2"/>
          <w:numId w:val="1"/>
        </w:numPr>
        <w:tabs>
          <w:tab w:val="clear" w:pos="2340"/>
          <w:tab w:val="num" w:pos="1418"/>
        </w:tabs>
        <w:ind w:hanging="1206"/>
        <w:jc w:val="both"/>
      </w:pPr>
      <w:r w:rsidRPr="0071179A">
        <w:rPr>
          <w:cs/>
        </w:rPr>
        <w:t>ครูจัดกิจกรรมการเรียนรู้ด้วยโครงงานส่งเสริมการเรียนรู้ของผู้เรียน</w:t>
      </w:r>
    </w:p>
    <w:p w:rsidR="001C3451" w:rsidRPr="0071179A" w:rsidRDefault="001C3451" w:rsidP="00EF786E">
      <w:pPr>
        <w:numPr>
          <w:ilvl w:val="2"/>
          <w:numId w:val="1"/>
        </w:numPr>
        <w:tabs>
          <w:tab w:val="clear" w:pos="2340"/>
          <w:tab w:val="num" w:pos="1418"/>
        </w:tabs>
        <w:ind w:hanging="1206"/>
        <w:jc w:val="both"/>
      </w:pPr>
      <w:r>
        <w:rPr>
          <w:cs/>
        </w:rPr>
        <w:t>นักเรียนทุกคนมีผลสัมฤทธิ์ในการเรียนรู้ศิลปะ</w:t>
      </w:r>
    </w:p>
    <w:p w:rsidR="001C3451" w:rsidRDefault="001C3451" w:rsidP="00EF786E">
      <w:pPr>
        <w:pStyle w:val="Heading1"/>
        <w:jc w:val="left"/>
        <w:rPr>
          <w:rFonts w:ascii="Angsana New" w:hAnsi="Angsana New" w:cs="Angsana New"/>
        </w:rPr>
      </w:pPr>
      <w:r w:rsidRPr="0071179A">
        <w:rPr>
          <w:rFonts w:ascii="Angsana New" w:hAnsi="Angsana New" w:cs="Angsana New"/>
        </w:rPr>
        <w:t xml:space="preserve">      </w:t>
      </w:r>
      <w:r w:rsidRPr="0071179A">
        <w:rPr>
          <w:rFonts w:ascii="Angsana New" w:hAnsi="Angsana New" w:cs="Angsana New"/>
        </w:rPr>
        <w:tab/>
        <w:t xml:space="preserve">2.2 </w:t>
      </w:r>
      <w:r w:rsidRPr="0071179A">
        <w:rPr>
          <w:rFonts w:ascii="Angsana New" w:hAnsi="Angsana New" w:cs="Angsana New"/>
          <w:cs/>
        </w:rPr>
        <w:t xml:space="preserve">ผลลัพธ์ </w:t>
      </w:r>
      <w:r w:rsidRPr="0071179A">
        <w:rPr>
          <w:rFonts w:ascii="Angsana New" w:hAnsi="Angsana New" w:cs="Angsana New"/>
        </w:rPr>
        <w:t>(Outcomes)</w:t>
      </w:r>
    </w:p>
    <w:p w:rsidR="001C3451" w:rsidRPr="005B277E" w:rsidRDefault="001C3451" w:rsidP="00EF786E">
      <w:pPr>
        <w:rPr>
          <w:cs/>
        </w:rPr>
      </w:pPr>
      <w:r>
        <w:t xml:space="preserve">                     -    </w:t>
      </w:r>
      <w:r>
        <w:rPr>
          <w:cs/>
        </w:rPr>
        <w:t>ผู้เรียนเห็นความสำคัญของงานศิลปะสามารถพัฒนาได้อย่างต่อเนื่อง</w:t>
      </w:r>
    </w:p>
    <w:p w:rsidR="001C3451" w:rsidRPr="0071179A" w:rsidRDefault="001C3451" w:rsidP="00EF786E">
      <w:pPr>
        <w:pStyle w:val="BodyTextIndent"/>
        <w:numPr>
          <w:ilvl w:val="2"/>
          <w:numId w:val="1"/>
        </w:numPr>
        <w:tabs>
          <w:tab w:val="clear" w:pos="2340"/>
          <w:tab w:val="num" w:pos="1418"/>
        </w:tabs>
        <w:spacing w:after="0"/>
        <w:ind w:left="1418" w:hanging="284"/>
        <w:rPr>
          <w:rFonts w:ascii="Angsana New" w:hAnsi="Angsana New"/>
          <w:szCs w:val="32"/>
        </w:rPr>
      </w:pPr>
      <w:r w:rsidRPr="0071179A">
        <w:rPr>
          <w:szCs w:val="32"/>
          <w:cs/>
        </w:rPr>
        <w:t>นักเรียนสามารถเรียนรู้ด้วยตนเองอย่างเป็นระบบสามารถเรียนรู้กับผู้อื่นได้ดี</w:t>
      </w:r>
      <w:r w:rsidRPr="0071179A">
        <w:rPr>
          <w:rFonts w:ascii="Angsana New" w:hAnsi="Angsana New"/>
          <w:szCs w:val="32"/>
        </w:rPr>
        <w:t xml:space="preserve"> </w:t>
      </w:r>
      <w:r w:rsidRPr="0071179A">
        <w:rPr>
          <w:szCs w:val="32"/>
          <w:cs/>
        </w:rPr>
        <w:t>มีความสุข สามารถแก้ปัญหาได้ มีการฝึกฝนอย่างต่อเนื่องจะทำให้ผลสัมฤทธิ์ทางการเรียนสูงขึ้น</w:t>
      </w:r>
    </w:p>
    <w:p w:rsidR="001C3451" w:rsidRPr="0071179A" w:rsidRDefault="001C3451" w:rsidP="00EF786E">
      <w:pPr>
        <w:pStyle w:val="BodyTextIndent"/>
        <w:numPr>
          <w:ilvl w:val="2"/>
          <w:numId w:val="1"/>
        </w:numPr>
        <w:tabs>
          <w:tab w:val="clear" w:pos="2340"/>
          <w:tab w:val="num" w:pos="1418"/>
        </w:tabs>
        <w:spacing w:after="0"/>
        <w:ind w:left="1418" w:hanging="284"/>
        <w:jc w:val="both"/>
        <w:rPr>
          <w:rFonts w:ascii="Angsana New" w:hAnsi="Angsana New"/>
          <w:szCs w:val="32"/>
        </w:rPr>
      </w:pPr>
      <w:r w:rsidRPr="0071179A">
        <w:rPr>
          <w:szCs w:val="32"/>
          <w:cs/>
        </w:rPr>
        <w:t>ครูผู้สอนจัดกิจกรรมการเรียนรู้ที่ยึดผู้เรียนเป็นสำคัญ</w:t>
      </w:r>
      <w:r w:rsidRPr="0071179A">
        <w:rPr>
          <w:rFonts w:ascii="Angsana New" w:hAnsi="Angsana New"/>
          <w:szCs w:val="32"/>
        </w:rPr>
        <w:t xml:space="preserve"> </w:t>
      </w:r>
      <w:r>
        <w:rPr>
          <w:szCs w:val="32"/>
          <w:cs/>
        </w:rPr>
        <w:t>ด้วยความมุ่งมั่น</w:t>
      </w:r>
    </w:p>
    <w:p w:rsidR="001C3451" w:rsidRPr="0071179A" w:rsidRDefault="001C3451" w:rsidP="00EF786E">
      <w:pPr>
        <w:pStyle w:val="BodyTextIndent"/>
        <w:numPr>
          <w:ilvl w:val="2"/>
          <w:numId w:val="1"/>
        </w:numPr>
        <w:tabs>
          <w:tab w:val="clear" w:pos="2340"/>
          <w:tab w:val="num" w:pos="1418"/>
        </w:tabs>
        <w:spacing w:after="0"/>
        <w:ind w:left="1418" w:hanging="284"/>
        <w:jc w:val="both"/>
        <w:rPr>
          <w:rFonts w:ascii="Angsana New" w:hAnsi="Angsana New"/>
          <w:szCs w:val="32"/>
        </w:rPr>
      </w:pPr>
      <w:r w:rsidRPr="0071179A">
        <w:rPr>
          <w:szCs w:val="32"/>
          <w:cs/>
        </w:rPr>
        <w:t>พัฒนารูปแบบการจัดกิจกรรมการเรียนการส</w:t>
      </w:r>
      <w:r>
        <w:rPr>
          <w:szCs w:val="32"/>
          <w:cs/>
        </w:rPr>
        <w:t>อนและมีผลงานจัดการแสดงผลงานประกวด   ของ</w:t>
      </w:r>
      <w:r w:rsidRPr="0071179A">
        <w:rPr>
          <w:szCs w:val="32"/>
          <w:cs/>
        </w:rPr>
        <w:t xml:space="preserve">นักเรียนอย่างต่อเนื่อง </w:t>
      </w:r>
    </w:p>
    <w:p w:rsidR="001C3451" w:rsidRDefault="001C3451" w:rsidP="00EF786E">
      <w:pPr>
        <w:pStyle w:val="BodyTextIndent"/>
        <w:numPr>
          <w:ilvl w:val="2"/>
          <w:numId w:val="1"/>
        </w:numPr>
        <w:tabs>
          <w:tab w:val="clear" w:pos="2340"/>
          <w:tab w:val="num" w:pos="1418"/>
        </w:tabs>
        <w:spacing w:after="0"/>
        <w:ind w:left="1418" w:hanging="284"/>
        <w:jc w:val="both"/>
        <w:rPr>
          <w:rFonts w:ascii="Angsana New" w:hAnsi="Angsana New"/>
          <w:szCs w:val="32"/>
        </w:rPr>
      </w:pPr>
      <w:r w:rsidRPr="0071179A">
        <w:rPr>
          <w:szCs w:val="32"/>
          <w:cs/>
        </w:rPr>
        <w:t>โรงเรียนจึงได้พัฒนาปรับเปลี่ยนบทบาทกระบวนการเรียนการสอนให้ไปในแนวทางส่งเสริมกระบวนการคิด</w:t>
      </w:r>
      <w:r w:rsidRPr="0071179A">
        <w:rPr>
          <w:rFonts w:ascii="Angsana New" w:hAnsi="Angsana New"/>
          <w:szCs w:val="32"/>
        </w:rPr>
        <w:t xml:space="preserve"> </w:t>
      </w:r>
      <w:r w:rsidRPr="0071179A">
        <w:rPr>
          <w:szCs w:val="32"/>
          <w:cs/>
        </w:rPr>
        <w:t>การแก้ปัญหา</w:t>
      </w:r>
    </w:p>
    <w:p w:rsidR="001C3451" w:rsidRPr="0071179A" w:rsidRDefault="001C3451" w:rsidP="00EF786E">
      <w:pPr>
        <w:jc w:val="both"/>
        <w:rPr>
          <w:b/>
          <w:bCs/>
        </w:rPr>
      </w:pPr>
      <w:r>
        <w:rPr>
          <w:cs/>
        </w:rPr>
        <w:t xml:space="preserve">             </w:t>
      </w:r>
      <w:r>
        <w:rPr>
          <w:b/>
          <w:bCs/>
          <w:cs/>
        </w:rPr>
        <w:t xml:space="preserve">3. </w:t>
      </w:r>
      <w:r w:rsidRPr="0071179A">
        <w:rPr>
          <w:b/>
          <w:bCs/>
          <w:cs/>
        </w:rPr>
        <w:t>เป้าหมาย</w:t>
      </w:r>
    </w:p>
    <w:p w:rsidR="001C3451" w:rsidRPr="0071179A" w:rsidRDefault="001C3451" w:rsidP="00EF786E">
      <w:pPr>
        <w:ind w:left="720"/>
        <w:jc w:val="both"/>
        <w:rPr>
          <w:b/>
          <w:bCs/>
        </w:rPr>
      </w:pPr>
      <w:r>
        <w:rPr>
          <w:b/>
          <w:bCs/>
          <w:cs/>
        </w:rPr>
        <w:t xml:space="preserve">3.1  </w:t>
      </w:r>
      <w:r w:rsidRPr="0071179A">
        <w:rPr>
          <w:b/>
          <w:bCs/>
          <w:cs/>
        </w:rPr>
        <w:t>เป้าหมายเชิงปริมาณ</w:t>
      </w:r>
    </w:p>
    <w:p w:rsidR="001C3451" w:rsidRPr="0071179A" w:rsidRDefault="001C3451" w:rsidP="00EF786E">
      <w:pPr>
        <w:numPr>
          <w:ilvl w:val="2"/>
          <w:numId w:val="1"/>
        </w:numPr>
        <w:tabs>
          <w:tab w:val="clear" w:pos="2340"/>
          <w:tab w:val="num" w:pos="1418"/>
        </w:tabs>
        <w:ind w:hanging="1206"/>
        <w:jc w:val="both"/>
      </w:pPr>
      <w:r>
        <w:rPr>
          <w:cs/>
        </w:rPr>
        <w:t>ครูเป็นที่ปรึกษาการจัดการเรียนรู้</w:t>
      </w:r>
      <w:r w:rsidRPr="0071179A">
        <w:rPr>
          <w:cs/>
        </w:rPr>
        <w:t>ของนักเรียน</w:t>
      </w:r>
    </w:p>
    <w:p w:rsidR="001C3451" w:rsidRPr="0071179A" w:rsidRDefault="001C3451" w:rsidP="00EF786E">
      <w:pPr>
        <w:numPr>
          <w:ilvl w:val="0"/>
          <w:numId w:val="2"/>
        </w:numPr>
        <w:jc w:val="both"/>
      </w:pPr>
      <w:r w:rsidRPr="0071179A">
        <w:rPr>
          <w:cs/>
        </w:rPr>
        <w:t>นักเรียน</w:t>
      </w:r>
      <w:r>
        <w:rPr>
          <w:cs/>
        </w:rPr>
        <w:t>จำนวนร้อยละ 80 เกิดการเรียน พัฒนาทักษะการเรียนรู้ศิลปะ</w:t>
      </w:r>
    </w:p>
    <w:p w:rsidR="001C3451" w:rsidRDefault="001C3451" w:rsidP="00EF786E">
      <w:pPr>
        <w:ind w:left="720"/>
        <w:jc w:val="both"/>
        <w:rPr>
          <w:b/>
          <w:bCs/>
        </w:rPr>
      </w:pPr>
    </w:p>
    <w:p w:rsidR="001C3451" w:rsidRPr="0071179A" w:rsidRDefault="001C3451" w:rsidP="00EF786E">
      <w:pPr>
        <w:ind w:left="720"/>
        <w:jc w:val="both"/>
        <w:rPr>
          <w:b/>
          <w:bCs/>
        </w:rPr>
      </w:pPr>
      <w:r>
        <w:rPr>
          <w:b/>
          <w:bCs/>
          <w:cs/>
        </w:rPr>
        <w:t xml:space="preserve">3.2  </w:t>
      </w:r>
      <w:r w:rsidRPr="0071179A">
        <w:rPr>
          <w:b/>
          <w:bCs/>
          <w:cs/>
        </w:rPr>
        <w:t>เป้าหมายเชิงคุณภาพ</w:t>
      </w:r>
    </w:p>
    <w:p w:rsidR="001C3451" w:rsidRPr="0071179A" w:rsidRDefault="001C3451" w:rsidP="00EF786E">
      <w:pPr>
        <w:numPr>
          <w:ilvl w:val="0"/>
          <w:numId w:val="2"/>
        </w:numPr>
        <w:jc w:val="both"/>
      </w:pPr>
      <w:r w:rsidRPr="0071179A">
        <w:rPr>
          <w:cs/>
        </w:rPr>
        <w:t>ครูผู้สอนสามารถจัดกิจกรรมการเรียนรู้ที</w:t>
      </w:r>
      <w:r>
        <w:rPr>
          <w:cs/>
        </w:rPr>
        <w:t>่ยึดผู้เรียนเป็นสำคัญ</w:t>
      </w:r>
    </w:p>
    <w:p w:rsidR="001C3451" w:rsidRPr="0071179A" w:rsidRDefault="001C3451" w:rsidP="00EF786E">
      <w:pPr>
        <w:numPr>
          <w:ilvl w:val="0"/>
          <w:numId w:val="2"/>
        </w:numPr>
        <w:jc w:val="both"/>
      </w:pPr>
      <w:r w:rsidRPr="0071179A">
        <w:rPr>
          <w:cs/>
        </w:rPr>
        <w:t>นักเรียนสามารถเรียนรู้ด้วยตนเองอย่างเป็นระบบสามารถเรียนรู้กับผู้อื่นได้ดีมีความสุข สามารถแก้ปัญหาได้ มีการฝึกฝนอย่างต่อเนื่องจะทำให้ผลสัมฤทธิ์ทางการเรียนสูงขึ้น</w:t>
      </w:r>
    </w:p>
    <w:p w:rsidR="001C3451" w:rsidRPr="0071179A" w:rsidRDefault="001C3451" w:rsidP="00EF786E">
      <w:pPr>
        <w:numPr>
          <w:ilvl w:val="0"/>
          <w:numId w:val="2"/>
        </w:numPr>
        <w:jc w:val="both"/>
      </w:pPr>
      <w:r w:rsidRPr="0071179A">
        <w:rPr>
          <w:cs/>
        </w:rPr>
        <w:t>โรงเรียนจึงได้พัฒนาปรับเปลี่ยนบทบาทกระบวนการเรียนการสอนให้ไปในแนวทางส่งเสริมกระบวนการคิด</w:t>
      </w:r>
      <w:r w:rsidRPr="0071179A">
        <w:t xml:space="preserve"> </w:t>
      </w:r>
      <w:r w:rsidRPr="0071179A">
        <w:rPr>
          <w:cs/>
        </w:rPr>
        <w:t>การแก้ปัญหา</w:t>
      </w:r>
    </w:p>
    <w:p w:rsidR="001C3451" w:rsidRPr="0071179A" w:rsidRDefault="001C3451" w:rsidP="00EF786E">
      <w:pPr>
        <w:ind w:left="720"/>
        <w:jc w:val="both"/>
        <w:rPr>
          <w:b/>
          <w:bCs/>
        </w:rPr>
      </w:pPr>
      <w:r>
        <w:rPr>
          <w:b/>
          <w:bCs/>
          <w:cs/>
        </w:rPr>
        <w:t xml:space="preserve">3.3  </w:t>
      </w:r>
      <w:r w:rsidRPr="0071179A">
        <w:rPr>
          <w:b/>
          <w:bCs/>
          <w:cs/>
        </w:rPr>
        <w:t>เป้าหมายตามมาตรฐานและตัวบ่งชี้คุณภาพการศึกษาตามมาตรฐานการศึกษาขั้นพื้นฐาน</w:t>
      </w:r>
    </w:p>
    <w:p w:rsidR="001C3451" w:rsidRPr="0071179A" w:rsidRDefault="001C3451" w:rsidP="00EF786E">
      <w:pPr>
        <w:numPr>
          <w:ilvl w:val="0"/>
          <w:numId w:val="2"/>
        </w:numPr>
      </w:pPr>
      <w:r w:rsidRPr="0071179A">
        <w:rPr>
          <w:b/>
          <w:bCs/>
          <w:cs/>
        </w:rPr>
        <w:t xml:space="preserve">มาตรฐานที่ 3 </w:t>
      </w:r>
      <w:r>
        <w:rPr>
          <w:cs/>
        </w:rPr>
        <w:t xml:space="preserve">ตัวบ่งชี้ </w:t>
      </w:r>
      <w:r>
        <w:t>3.2</w:t>
      </w:r>
    </w:p>
    <w:p w:rsidR="001C3451" w:rsidRPr="0071179A" w:rsidRDefault="001C3451" w:rsidP="00EF786E">
      <w:pPr>
        <w:numPr>
          <w:ilvl w:val="0"/>
          <w:numId w:val="2"/>
        </w:numPr>
      </w:pPr>
      <w:r w:rsidRPr="0071179A">
        <w:rPr>
          <w:b/>
          <w:bCs/>
          <w:cs/>
        </w:rPr>
        <w:t>มาตรฐานท</w:t>
      </w:r>
      <w:r>
        <w:rPr>
          <w:b/>
          <w:bCs/>
          <w:cs/>
        </w:rPr>
        <w:t>ี่ 7</w:t>
      </w:r>
      <w:r w:rsidRPr="0071179A">
        <w:rPr>
          <w:b/>
          <w:bCs/>
          <w:cs/>
        </w:rPr>
        <w:t xml:space="preserve"> </w:t>
      </w:r>
      <w:r w:rsidRPr="0071179A">
        <w:rPr>
          <w:cs/>
        </w:rPr>
        <w:t>ตัวบ่งชี้</w:t>
      </w:r>
      <w:r w:rsidRPr="0071179A">
        <w:t xml:space="preserve"> </w:t>
      </w:r>
      <w:r>
        <w:t>7.4</w:t>
      </w:r>
    </w:p>
    <w:p w:rsidR="001C3451" w:rsidRPr="00D96639" w:rsidRDefault="001C3451" w:rsidP="00EF786E">
      <w:pPr>
        <w:numPr>
          <w:ilvl w:val="0"/>
          <w:numId w:val="2"/>
        </w:numPr>
      </w:pPr>
      <w:r>
        <w:rPr>
          <w:b/>
          <w:bCs/>
          <w:cs/>
        </w:rPr>
        <w:t>มาตรฐานที่ 8</w:t>
      </w:r>
      <w:r w:rsidRPr="0071179A">
        <w:rPr>
          <w:b/>
          <w:bCs/>
          <w:cs/>
        </w:rPr>
        <w:t xml:space="preserve"> </w:t>
      </w:r>
      <w:r w:rsidRPr="0071179A">
        <w:rPr>
          <w:cs/>
        </w:rPr>
        <w:t xml:space="preserve">ตัวบ่งชี้ </w:t>
      </w:r>
      <w:r w:rsidRPr="00D96639">
        <w:rPr>
          <w:cs/>
        </w:rPr>
        <w:t>8.1,8.2,8.3</w:t>
      </w:r>
    </w:p>
    <w:p w:rsidR="001C3451" w:rsidRPr="00D96639" w:rsidRDefault="001C3451" w:rsidP="00EF786E">
      <w:pPr>
        <w:numPr>
          <w:ilvl w:val="0"/>
          <w:numId w:val="2"/>
        </w:numPr>
      </w:pPr>
      <w:r>
        <w:rPr>
          <w:b/>
          <w:bCs/>
          <w:cs/>
        </w:rPr>
        <w:t>มาตรฐานที่ 10</w:t>
      </w:r>
      <w:r w:rsidRPr="0071179A">
        <w:rPr>
          <w:b/>
          <w:bCs/>
          <w:cs/>
        </w:rPr>
        <w:t xml:space="preserve"> </w:t>
      </w:r>
      <w:r w:rsidRPr="0071179A">
        <w:rPr>
          <w:cs/>
        </w:rPr>
        <w:t xml:space="preserve">ตัวบ่งชี้ </w:t>
      </w:r>
      <w:r w:rsidRPr="00D96639">
        <w:t>10.2</w:t>
      </w:r>
      <w:r w:rsidRPr="00D96639">
        <w:rPr>
          <w:cs/>
        </w:rPr>
        <w:t>,10.4</w:t>
      </w:r>
    </w:p>
    <w:p w:rsidR="001C3451" w:rsidRPr="00D96639" w:rsidRDefault="001C3451" w:rsidP="00EF786E">
      <w:pPr>
        <w:numPr>
          <w:ilvl w:val="0"/>
          <w:numId w:val="2"/>
        </w:numPr>
      </w:pPr>
      <w:r w:rsidRPr="0071179A">
        <w:rPr>
          <w:b/>
          <w:bCs/>
          <w:cs/>
        </w:rPr>
        <w:t xml:space="preserve">มาตรฐานที่ 11 </w:t>
      </w:r>
      <w:r w:rsidRPr="0071179A">
        <w:rPr>
          <w:cs/>
        </w:rPr>
        <w:t xml:space="preserve">ตัวบ่งชี้ </w:t>
      </w:r>
      <w:r w:rsidRPr="00D96639">
        <w:t>11.2</w:t>
      </w:r>
      <w:r w:rsidRPr="00D96639">
        <w:rPr>
          <w:cs/>
        </w:rPr>
        <w:t>,11.4</w:t>
      </w:r>
    </w:p>
    <w:p w:rsidR="001C3451" w:rsidRPr="0071179A" w:rsidRDefault="001C3451" w:rsidP="00EF786E">
      <w:pPr>
        <w:numPr>
          <w:ilvl w:val="0"/>
          <w:numId w:val="2"/>
        </w:numPr>
        <w:rPr>
          <w:b/>
          <w:bCs/>
        </w:rPr>
      </w:pPr>
      <w:r w:rsidRPr="0071179A">
        <w:rPr>
          <w:b/>
          <w:bCs/>
          <w:cs/>
        </w:rPr>
        <w:t xml:space="preserve">มาตรฐานที่ 14 </w:t>
      </w:r>
      <w:r w:rsidRPr="0071179A">
        <w:rPr>
          <w:cs/>
        </w:rPr>
        <w:t xml:space="preserve">ตัวบ่งชี้ </w:t>
      </w:r>
      <w:r w:rsidRPr="00D96639">
        <w:t>14.4</w:t>
      </w:r>
    </w:p>
    <w:p w:rsidR="001C3451" w:rsidRPr="0071179A" w:rsidRDefault="001C3451" w:rsidP="00EF786E">
      <w:pPr>
        <w:numPr>
          <w:ilvl w:val="0"/>
          <w:numId w:val="2"/>
        </w:numPr>
        <w:rPr>
          <w:b/>
          <w:bCs/>
        </w:rPr>
      </w:pPr>
      <w:r w:rsidRPr="0071179A">
        <w:rPr>
          <w:b/>
          <w:bCs/>
          <w:cs/>
        </w:rPr>
        <w:t xml:space="preserve">มาตรฐานที่ 15 </w:t>
      </w:r>
      <w:r>
        <w:rPr>
          <w:cs/>
        </w:rPr>
        <w:t>ตัวบ่งชี้ 15.2,15.5,15.6</w:t>
      </w:r>
      <w:r w:rsidRPr="0071179A">
        <w:rPr>
          <w:cs/>
        </w:rPr>
        <w:t xml:space="preserve"> </w:t>
      </w:r>
    </w:p>
    <w:p w:rsidR="001C3451" w:rsidRPr="0071179A" w:rsidRDefault="001C3451" w:rsidP="00EF786E">
      <w:pPr>
        <w:numPr>
          <w:ilvl w:val="0"/>
          <w:numId w:val="2"/>
        </w:numPr>
        <w:rPr>
          <w:cs/>
        </w:rPr>
      </w:pPr>
      <w:r>
        <w:rPr>
          <w:b/>
          <w:bCs/>
          <w:cs/>
        </w:rPr>
        <w:t>มาตรฐานที่ 16</w:t>
      </w:r>
      <w:r w:rsidRPr="0071179A">
        <w:rPr>
          <w:b/>
          <w:bCs/>
          <w:cs/>
        </w:rPr>
        <w:t xml:space="preserve"> </w:t>
      </w:r>
      <w:r>
        <w:rPr>
          <w:cs/>
        </w:rPr>
        <w:t>ตัวบ่งชี้ 16.1,16.4</w:t>
      </w:r>
    </w:p>
    <w:p w:rsidR="001C3451" w:rsidRDefault="001C3451" w:rsidP="00EF786E">
      <w:pPr>
        <w:rPr>
          <w:b/>
          <w:bCs/>
        </w:rPr>
      </w:pPr>
      <w:r>
        <w:rPr>
          <w:b/>
          <w:bCs/>
          <w:cs/>
        </w:rPr>
        <w:t xml:space="preserve">4.  </w:t>
      </w:r>
      <w:r w:rsidRPr="0071179A">
        <w:rPr>
          <w:b/>
          <w:bCs/>
          <w:cs/>
        </w:rPr>
        <w:t>กิจกรรมและการดำเนินงาน</w:t>
      </w: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2160"/>
        <w:gridCol w:w="2160"/>
        <w:gridCol w:w="1440"/>
        <w:gridCol w:w="1080"/>
        <w:gridCol w:w="1286"/>
      </w:tblGrid>
      <w:tr w:rsidR="001C3451" w:rsidTr="007222C5">
        <w:tc>
          <w:tcPr>
            <w:tcW w:w="1728" w:type="dxa"/>
          </w:tcPr>
          <w:p w:rsidR="001C3451" w:rsidRDefault="001C3451" w:rsidP="007277C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4"/>
                <w:szCs w:val="4"/>
              </w:rPr>
              <w:br/>
            </w:r>
            <w:r>
              <w:rPr>
                <w:b/>
                <w:bCs/>
                <w:sz w:val="4"/>
                <w:szCs w:val="4"/>
              </w:rPr>
              <w:br/>
            </w:r>
            <w:r>
              <w:rPr>
                <w:b/>
                <w:bCs/>
                <w:sz w:val="4"/>
                <w:szCs w:val="4"/>
              </w:rPr>
              <w:br/>
            </w:r>
            <w:r>
              <w:rPr>
                <w:b/>
                <w:bCs/>
                <w:sz w:val="4"/>
                <w:szCs w:val="4"/>
              </w:rPr>
              <w:br/>
            </w:r>
            <w:r>
              <w:rPr>
                <w:b/>
                <w:bCs/>
                <w:cs/>
              </w:rPr>
              <w:t>กิจกรรม</w:t>
            </w:r>
          </w:p>
        </w:tc>
        <w:tc>
          <w:tcPr>
            <w:tcW w:w="2160" w:type="dxa"/>
          </w:tcPr>
          <w:p w:rsidR="001C3451" w:rsidRDefault="001C3451" w:rsidP="007277C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4"/>
                <w:szCs w:val="4"/>
              </w:rPr>
              <w:br/>
            </w:r>
            <w:r>
              <w:rPr>
                <w:b/>
                <w:bCs/>
                <w:sz w:val="4"/>
                <w:szCs w:val="4"/>
              </w:rPr>
              <w:br/>
            </w:r>
            <w:r>
              <w:rPr>
                <w:b/>
                <w:bCs/>
                <w:sz w:val="4"/>
                <w:szCs w:val="4"/>
              </w:rPr>
              <w:br/>
            </w:r>
            <w:r>
              <w:rPr>
                <w:b/>
                <w:bCs/>
                <w:cs/>
              </w:rPr>
              <w:t>วิธีดำเนินงาน</w:t>
            </w:r>
            <w:r>
              <w:rPr>
                <w:b/>
                <w:bCs/>
              </w:rPr>
              <w:t>/</w:t>
            </w:r>
            <w:r>
              <w:rPr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1C3451" w:rsidRDefault="001C3451" w:rsidP="007277C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4"/>
                <w:szCs w:val="4"/>
              </w:rPr>
              <w:br/>
            </w:r>
            <w:r>
              <w:rPr>
                <w:b/>
                <w:bCs/>
                <w:sz w:val="4"/>
                <w:szCs w:val="4"/>
              </w:rPr>
              <w:br/>
            </w:r>
            <w:r>
              <w:rPr>
                <w:b/>
                <w:bCs/>
                <w:sz w:val="4"/>
                <w:szCs w:val="4"/>
              </w:rPr>
              <w:br/>
            </w:r>
            <w:r>
              <w:rPr>
                <w:b/>
                <w:bCs/>
                <w:cs/>
              </w:rPr>
              <w:t xml:space="preserve">ระยะเวลา  </w:t>
            </w:r>
            <w:r>
              <w:rPr>
                <w:b/>
                <w:bCs/>
              </w:rPr>
              <w:t>(</w:t>
            </w:r>
            <w:r>
              <w:rPr>
                <w:b/>
                <w:bCs/>
                <w:cs/>
              </w:rPr>
              <w:t xml:space="preserve">วันเริ่มต้น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cs/>
              </w:rPr>
              <w:t>วันสิ้นสุด</w:t>
            </w:r>
            <w:r>
              <w:rPr>
                <w:b/>
                <w:bCs/>
              </w:rPr>
              <w:t>)</w:t>
            </w:r>
          </w:p>
        </w:tc>
        <w:tc>
          <w:tcPr>
            <w:tcW w:w="1440" w:type="dxa"/>
          </w:tcPr>
          <w:p w:rsidR="001C3451" w:rsidRDefault="001C3451" w:rsidP="007277C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4"/>
                <w:szCs w:val="4"/>
              </w:rPr>
              <w:br/>
            </w:r>
            <w:r>
              <w:rPr>
                <w:b/>
                <w:bCs/>
                <w:sz w:val="4"/>
                <w:szCs w:val="4"/>
              </w:rPr>
              <w:br/>
            </w:r>
            <w:r>
              <w:rPr>
                <w:b/>
                <w:bCs/>
                <w:sz w:val="4"/>
                <w:szCs w:val="4"/>
              </w:rPr>
              <w:br/>
            </w:r>
            <w:r>
              <w:rPr>
                <w:b/>
                <w:bCs/>
                <w:sz w:val="4"/>
                <w:szCs w:val="4"/>
              </w:rPr>
              <w:br/>
            </w:r>
            <w:r>
              <w:rPr>
                <w:b/>
                <w:bCs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1C3451" w:rsidRDefault="001C3451" w:rsidP="007277C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4"/>
                <w:szCs w:val="4"/>
              </w:rPr>
              <w:br/>
            </w:r>
            <w:r>
              <w:rPr>
                <w:b/>
                <w:bCs/>
                <w:sz w:val="4"/>
                <w:szCs w:val="4"/>
              </w:rPr>
              <w:br/>
            </w:r>
            <w:r>
              <w:rPr>
                <w:b/>
                <w:bCs/>
                <w:sz w:val="4"/>
                <w:szCs w:val="4"/>
              </w:rPr>
              <w:br/>
            </w:r>
            <w:r>
              <w:rPr>
                <w:b/>
                <w:bCs/>
                <w:cs/>
              </w:rPr>
              <w:t>ค่าใช้จ่าย</w:t>
            </w:r>
          </w:p>
          <w:p w:rsidR="001C3451" w:rsidRDefault="001C3451" w:rsidP="007277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>
              <w:rPr>
                <w:b/>
                <w:bCs/>
                <w:cs/>
              </w:rPr>
              <w:t>บาท</w:t>
            </w:r>
            <w:r>
              <w:rPr>
                <w:b/>
                <w:bCs/>
              </w:rPr>
              <w:t>)</w:t>
            </w:r>
          </w:p>
        </w:tc>
        <w:tc>
          <w:tcPr>
            <w:tcW w:w="1286" w:type="dxa"/>
          </w:tcPr>
          <w:p w:rsidR="001C3451" w:rsidRDefault="001C3451" w:rsidP="007277C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4"/>
                <w:szCs w:val="4"/>
              </w:rPr>
              <w:br/>
            </w:r>
            <w:r>
              <w:rPr>
                <w:b/>
                <w:bCs/>
                <w:sz w:val="4"/>
                <w:szCs w:val="4"/>
              </w:rPr>
              <w:br/>
            </w:r>
            <w:r>
              <w:rPr>
                <w:b/>
                <w:bCs/>
                <w:sz w:val="4"/>
                <w:szCs w:val="4"/>
              </w:rPr>
              <w:br/>
            </w:r>
            <w:r>
              <w:rPr>
                <w:b/>
                <w:bCs/>
                <w:sz w:val="4"/>
                <w:szCs w:val="4"/>
              </w:rPr>
              <w:br/>
            </w:r>
            <w:r>
              <w:rPr>
                <w:b/>
                <w:bCs/>
                <w:cs/>
              </w:rPr>
              <w:t>ผู้ปฏิบัติ</w:t>
            </w:r>
          </w:p>
        </w:tc>
      </w:tr>
      <w:tr w:rsidR="001C3451" w:rsidTr="007222C5">
        <w:trPr>
          <w:trHeight w:val="404"/>
        </w:trPr>
        <w:tc>
          <w:tcPr>
            <w:tcW w:w="1728" w:type="dxa"/>
            <w:tcBorders>
              <w:bottom w:val="nil"/>
            </w:tcBorders>
          </w:tcPr>
          <w:p w:rsidR="001C3451" w:rsidRDefault="001C3451" w:rsidP="007277C4">
            <w:pPr>
              <w:rPr>
                <w:b/>
                <w:bCs/>
              </w:rPr>
            </w:pPr>
            <w:r>
              <w:rPr>
                <w:b/>
                <w:bCs/>
                <w:cs/>
              </w:rPr>
              <w:t>กิจกรรมที่ 1</w:t>
            </w:r>
          </w:p>
          <w:p w:rsidR="001C3451" w:rsidRPr="00194CF0" w:rsidRDefault="001C3451" w:rsidP="007277C4">
            <w:pPr>
              <w:rPr>
                <w:b/>
                <w:bCs/>
              </w:rPr>
            </w:pPr>
            <w:r>
              <w:rPr>
                <w:b/>
                <w:bCs/>
                <w:cs/>
              </w:rPr>
              <w:t>พัฒนาการเรียนการสอนวิชาศิลปะ ม.1-6</w:t>
            </w:r>
          </w:p>
        </w:tc>
        <w:tc>
          <w:tcPr>
            <w:tcW w:w="2160" w:type="dxa"/>
            <w:tcBorders>
              <w:bottom w:val="nil"/>
            </w:tcBorders>
          </w:tcPr>
          <w:p w:rsidR="001C3451" w:rsidRDefault="001C3451" w:rsidP="007277C4">
            <w:r>
              <w:rPr>
                <w:cs/>
              </w:rPr>
              <w:t>1.เขียนสาระการเรียนรู้</w:t>
            </w:r>
          </w:p>
          <w:p w:rsidR="001C3451" w:rsidRDefault="001C3451" w:rsidP="007277C4">
            <w:r>
              <w:rPr>
                <w:cs/>
              </w:rPr>
              <w:t>2.ผลิตสื่อ</w:t>
            </w:r>
          </w:p>
          <w:p w:rsidR="001C3451" w:rsidRDefault="001C3451" w:rsidP="007277C4">
            <w:r>
              <w:t>3.</w:t>
            </w:r>
            <w:r>
              <w:rPr>
                <w:cs/>
              </w:rPr>
              <w:t>จัดหาสื่อ,วัสดุอุปกรณ์</w:t>
            </w:r>
          </w:p>
          <w:p w:rsidR="001C3451" w:rsidRDefault="001C3451" w:rsidP="007277C4">
            <w:r>
              <w:rPr>
                <w:cs/>
              </w:rPr>
              <w:t>4.ดำเนินการสอนตามกระบวนการ</w:t>
            </w:r>
          </w:p>
          <w:p w:rsidR="001C3451" w:rsidRDefault="001C3451" w:rsidP="007277C4"/>
        </w:tc>
        <w:tc>
          <w:tcPr>
            <w:tcW w:w="2160" w:type="dxa"/>
            <w:tcBorders>
              <w:bottom w:val="nil"/>
            </w:tcBorders>
          </w:tcPr>
          <w:p w:rsidR="001C3451" w:rsidRDefault="001C3451" w:rsidP="007277C4">
            <w:pPr>
              <w:jc w:val="center"/>
            </w:pPr>
          </w:p>
          <w:p w:rsidR="001C3451" w:rsidRDefault="001C3451" w:rsidP="007277C4">
            <w:pPr>
              <w:jc w:val="center"/>
            </w:pPr>
            <w:r>
              <w:rPr>
                <w:cs/>
              </w:rPr>
              <w:t xml:space="preserve">พ.ค. </w:t>
            </w:r>
            <w:r>
              <w:t>–</w:t>
            </w:r>
            <w:r>
              <w:rPr>
                <w:cs/>
              </w:rPr>
              <w:t xml:space="preserve"> ก.ค.</w:t>
            </w:r>
          </w:p>
        </w:tc>
        <w:tc>
          <w:tcPr>
            <w:tcW w:w="1440" w:type="dxa"/>
            <w:tcBorders>
              <w:bottom w:val="nil"/>
            </w:tcBorders>
          </w:tcPr>
          <w:p w:rsidR="001C3451" w:rsidRDefault="001C3451" w:rsidP="007277C4">
            <w:pPr>
              <w:jc w:val="center"/>
            </w:pPr>
          </w:p>
          <w:p w:rsidR="001C3451" w:rsidRDefault="001C3451" w:rsidP="007277C4">
            <w:pPr>
              <w:jc w:val="center"/>
            </w:pPr>
            <w:r>
              <w:rPr>
                <w:cs/>
              </w:rPr>
              <w:t>ห้องศิลปะ</w:t>
            </w:r>
          </w:p>
        </w:tc>
        <w:tc>
          <w:tcPr>
            <w:tcW w:w="1080" w:type="dxa"/>
            <w:tcBorders>
              <w:bottom w:val="nil"/>
            </w:tcBorders>
          </w:tcPr>
          <w:p w:rsidR="001C3451" w:rsidRDefault="001C3451" w:rsidP="007277C4">
            <w:pPr>
              <w:jc w:val="center"/>
            </w:pPr>
          </w:p>
          <w:p w:rsidR="001C3451" w:rsidRPr="000265E3" w:rsidRDefault="001C3451" w:rsidP="000265E3">
            <w:pPr>
              <w:jc w:val="center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=Sum(above)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27,030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286" w:type="dxa"/>
            <w:tcBorders>
              <w:bottom w:val="nil"/>
            </w:tcBorders>
          </w:tcPr>
          <w:p w:rsidR="001C3451" w:rsidRDefault="001C3451" w:rsidP="007277C4">
            <w:r>
              <w:rPr>
                <w:cs/>
              </w:rPr>
              <w:t>ครูวรพงศ์</w:t>
            </w:r>
          </w:p>
          <w:p w:rsidR="001C3451" w:rsidRDefault="001C3451" w:rsidP="007277C4"/>
        </w:tc>
      </w:tr>
      <w:tr w:rsidR="001C3451" w:rsidTr="007222C5">
        <w:trPr>
          <w:trHeight w:val="404"/>
        </w:trPr>
        <w:tc>
          <w:tcPr>
            <w:tcW w:w="1728" w:type="dxa"/>
          </w:tcPr>
          <w:p w:rsidR="001C3451" w:rsidRDefault="001C3451" w:rsidP="007277C4">
            <w:pPr>
              <w:rPr>
                <w:b/>
                <w:bCs/>
              </w:rPr>
            </w:pPr>
            <w:r>
              <w:rPr>
                <w:b/>
                <w:bCs/>
                <w:cs/>
              </w:rPr>
              <w:t xml:space="preserve">กิจกรรมที่  </w:t>
            </w:r>
            <w:r>
              <w:rPr>
                <w:b/>
                <w:bCs/>
              </w:rPr>
              <w:t>2</w:t>
            </w:r>
          </w:p>
          <w:p w:rsidR="001C3451" w:rsidRDefault="001C3451" w:rsidP="007277C4">
            <w:r>
              <w:rPr>
                <w:cs/>
              </w:rPr>
              <w:t>ซ่อมแซมอุปกรณ์และปรับปรุงห้องเรียน</w:t>
            </w:r>
          </w:p>
        </w:tc>
        <w:tc>
          <w:tcPr>
            <w:tcW w:w="2160" w:type="dxa"/>
          </w:tcPr>
          <w:p w:rsidR="001C3451" w:rsidRDefault="001C3451" w:rsidP="007277C4">
            <w:r>
              <w:rPr>
                <w:cs/>
              </w:rPr>
              <w:t>จัดทำ ซ่อมแซม ปรับปรุง</w:t>
            </w:r>
            <w:r>
              <w:t xml:space="preserve">  </w:t>
            </w:r>
            <w:r>
              <w:rPr>
                <w:cs/>
              </w:rPr>
              <w:t>ห้องเรียน</w:t>
            </w:r>
          </w:p>
          <w:p w:rsidR="001C3451" w:rsidRDefault="001C3451" w:rsidP="007277C4">
            <w:r>
              <w:rPr>
                <w:cs/>
              </w:rPr>
              <w:t xml:space="preserve">คัดเลือก ฝึกนักเรียน </w:t>
            </w:r>
          </w:p>
        </w:tc>
        <w:tc>
          <w:tcPr>
            <w:tcW w:w="2160" w:type="dxa"/>
          </w:tcPr>
          <w:p w:rsidR="001C3451" w:rsidRDefault="001C3451" w:rsidP="007277C4"/>
          <w:p w:rsidR="001C3451" w:rsidRDefault="001C3451" w:rsidP="007277C4">
            <w:r>
              <w:t xml:space="preserve">    </w:t>
            </w:r>
            <w:r>
              <w:rPr>
                <w:cs/>
              </w:rPr>
              <w:t xml:space="preserve">      พ.ค. </w:t>
            </w:r>
            <w:r>
              <w:t>–</w:t>
            </w:r>
            <w:r>
              <w:rPr>
                <w:cs/>
              </w:rPr>
              <w:t xml:space="preserve"> ส.ค.</w:t>
            </w:r>
          </w:p>
        </w:tc>
        <w:tc>
          <w:tcPr>
            <w:tcW w:w="1440" w:type="dxa"/>
          </w:tcPr>
          <w:p w:rsidR="001C3451" w:rsidRDefault="001C3451" w:rsidP="007277C4"/>
          <w:p w:rsidR="001C3451" w:rsidRDefault="001C3451" w:rsidP="007277C4">
            <w:r>
              <w:rPr>
                <w:cs/>
              </w:rPr>
              <w:t>ห้องศิลปะ</w:t>
            </w:r>
          </w:p>
        </w:tc>
        <w:tc>
          <w:tcPr>
            <w:tcW w:w="1080" w:type="dxa"/>
          </w:tcPr>
          <w:p w:rsidR="001C3451" w:rsidRDefault="001C3451" w:rsidP="007277C4">
            <w:pPr>
              <w:jc w:val="right"/>
            </w:pPr>
          </w:p>
          <w:p w:rsidR="001C3451" w:rsidRDefault="001C3451" w:rsidP="007277C4">
            <w:pPr>
              <w:jc w:val="center"/>
            </w:pPr>
            <w:r>
              <w:rPr>
                <w:cs/>
              </w:rPr>
              <w:t>6,6</w:t>
            </w:r>
            <w:r>
              <w:t>00</w:t>
            </w:r>
          </w:p>
          <w:p w:rsidR="001C3451" w:rsidRDefault="001C3451" w:rsidP="007277C4">
            <w:pPr>
              <w:jc w:val="right"/>
            </w:pPr>
          </w:p>
          <w:p w:rsidR="001C3451" w:rsidRDefault="001C3451" w:rsidP="007277C4">
            <w:pPr>
              <w:jc w:val="right"/>
            </w:pPr>
          </w:p>
        </w:tc>
        <w:tc>
          <w:tcPr>
            <w:tcW w:w="1286" w:type="dxa"/>
          </w:tcPr>
          <w:p w:rsidR="001C3451" w:rsidRDefault="001C3451" w:rsidP="007277C4">
            <w:r>
              <w:rPr>
                <w:cs/>
              </w:rPr>
              <w:t>ครูวรพงศ์</w:t>
            </w:r>
          </w:p>
          <w:p w:rsidR="001C3451" w:rsidRDefault="001C3451" w:rsidP="007277C4"/>
        </w:tc>
      </w:tr>
    </w:tbl>
    <w:p w:rsidR="001C3451" w:rsidRDefault="001C3451" w:rsidP="00EF786E">
      <w:pPr>
        <w:ind w:left="360"/>
        <w:jc w:val="both"/>
        <w:rPr>
          <w:b/>
          <w:bCs/>
        </w:rPr>
      </w:pPr>
    </w:p>
    <w:p w:rsidR="001C3451" w:rsidRPr="0071179A" w:rsidRDefault="001C3451" w:rsidP="00EF786E">
      <w:pPr>
        <w:ind w:left="360"/>
        <w:jc w:val="both"/>
        <w:rPr>
          <w:b/>
          <w:bCs/>
        </w:rPr>
      </w:pPr>
      <w:r>
        <w:rPr>
          <w:b/>
          <w:bCs/>
        </w:rPr>
        <w:t xml:space="preserve">5.  </w:t>
      </w:r>
      <w:r w:rsidRPr="0071179A">
        <w:rPr>
          <w:b/>
          <w:bCs/>
          <w:cs/>
        </w:rPr>
        <w:t>งบประมาณ</w:t>
      </w:r>
    </w:p>
    <w:p w:rsidR="001C3451" w:rsidRPr="0071179A" w:rsidRDefault="001C3451" w:rsidP="00EF786E">
      <w:pPr>
        <w:ind w:firstLine="720"/>
      </w:pPr>
      <w:r w:rsidRPr="0071179A">
        <w:rPr>
          <w:cs/>
        </w:rPr>
        <w:t>เงินงบประมาณ</w:t>
      </w:r>
      <w:r>
        <w:tab/>
      </w:r>
      <w:r>
        <w:rPr>
          <w:b/>
          <w:bCs/>
        </w:rPr>
        <w:t>33</w:t>
      </w:r>
      <w:r w:rsidRPr="000265E3">
        <w:rPr>
          <w:b/>
          <w:bCs/>
        </w:rPr>
        <w:t>,</w:t>
      </w:r>
      <w:r>
        <w:rPr>
          <w:b/>
          <w:bCs/>
        </w:rPr>
        <w:t>6</w:t>
      </w:r>
      <w:r w:rsidRPr="000265E3">
        <w:rPr>
          <w:b/>
          <w:bCs/>
        </w:rPr>
        <w:t>30</w:t>
      </w:r>
      <w:r>
        <w:t xml:space="preserve"> </w:t>
      </w:r>
      <w:r w:rsidRPr="0071179A">
        <w:rPr>
          <w:cs/>
        </w:rPr>
        <w:t>บาท</w:t>
      </w:r>
    </w:p>
    <w:p w:rsidR="001C3451" w:rsidRPr="0071179A" w:rsidRDefault="001C3451" w:rsidP="00EF786E">
      <w:pPr>
        <w:jc w:val="both"/>
        <w:rPr>
          <w:b/>
          <w:bCs/>
        </w:rPr>
      </w:pPr>
      <w:r w:rsidRPr="0071179A">
        <w:t xml:space="preserve">       </w:t>
      </w:r>
      <w:r w:rsidRPr="0071179A">
        <w:tab/>
      </w:r>
      <w:r w:rsidRPr="0071179A">
        <w:rPr>
          <w:b/>
          <w:bCs/>
          <w:cs/>
        </w:rPr>
        <w:t>บุคลากร</w:t>
      </w:r>
      <w:r w:rsidRPr="0071179A">
        <w:rPr>
          <w:b/>
          <w:bCs/>
        </w:rPr>
        <w:t xml:space="preserve"> </w:t>
      </w:r>
    </w:p>
    <w:p w:rsidR="001C3451" w:rsidRPr="0071179A" w:rsidRDefault="001C3451" w:rsidP="00EF786E">
      <w:pPr>
        <w:jc w:val="both"/>
      </w:pPr>
      <w:r>
        <w:rPr>
          <w:cs/>
        </w:rPr>
        <w:t xml:space="preserve">                  1.</w:t>
      </w:r>
      <w:r w:rsidRPr="0071179A">
        <w:rPr>
          <w:cs/>
        </w:rPr>
        <w:t xml:space="preserve"> คณะครูทุกคน</w:t>
      </w:r>
    </w:p>
    <w:p w:rsidR="001C3451" w:rsidRPr="00EF786E" w:rsidRDefault="001C3451" w:rsidP="00EF786E">
      <w:pPr>
        <w:ind w:left="720"/>
        <w:jc w:val="both"/>
      </w:pPr>
      <w:r>
        <w:rPr>
          <w:cs/>
        </w:rPr>
        <w:t xml:space="preserve">    2.</w:t>
      </w:r>
      <w:r w:rsidRPr="0071179A">
        <w:rPr>
          <w:cs/>
        </w:rPr>
        <w:t xml:space="preserve"> นักเรียนทุกระดับชั้น</w:t>
      </w:r>
    </w:p>
    <w:p w:rsidR="001C3451" w:rsidRPr="0071179A" w:rsidRDefault="001C3451" w:rsidP="00EF786E">
      <w:pPr>
        <w:ind w:left="426"/>
        <w:jc w:val="both"/>
        <w:rPr>
          <w:b/>
          <w:bCs/>
        </w:rPr>
      </w:pPr>
      <w:r>
        <w:rPr>
          <w:b/>
          <w:bCs/>
          <w:cs/>
        </w:rPr>
        <w:t xml:space="preserve">6.  </w:t>
      </w:r>
      <w:r w:rsidRPr="0071179A">
        <w:rPr>
          <w:b/>
          <w:bCs/>
          <w:cs/>
        </w:rPr>
        <w:t>การประเมินผล</w:t>
      </w:r>
    </w:p>
    <w:tbl>
      <w:tblPr>
        <w:tblW w:w="881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1985"/>
        <w:gridCol w:w="2148"/>
      </w:tblGrid>
      <w:tr w:rsidR="001C3451" w:rsidRPr="0071179A">
        <w:tc>
          <w:tcPr>
            <w:tcW w:w="4677" w:type="dxa"/>
          </w:tcPr>
          <w:p w:rsidR="001C3451" w:rsidRPr="0071179A" w:rsidRDefault="001C3451" w:rsidP="007277C4">
            <w:pPr>
              <w:jc w:val="center"/>
            </w:pPr>
            <w:r w:rsidRPr="0071179A">
              <w:rPr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1C3451" w:rsidRPr="0071179A" w:rsidRDefault="001C3451" w:rsidP="007277C4">
            <w:pPr>
              <w:jc w:val="center"/>
            </w:pPr>
            <w:r w:rsidRPr="0071179A">
              <w:rPr>
                <w:cs/>
              </w:rPr>
              <w:t>วิธีวัด/การประเมิน</w:t>
            </w:r>
          </w:p>
        </w:tc>
        <w:tc>
          <w:tcPr>
            <w:tcW w:w="2148" w:type="dxa"/>
          </w:tcPr>
          <w:p w:rsidR="001C3451" w:rsidRPr="0071179A" w:rsidRDefault="001C3451" w:rsidP="007277C4">
            <w:pPr>
              <w:jc w:val="center"/>
            </w:pPr>
            <w:r w:rsidRPr="0071179A">
              <w:rPr>
                <w:cs/>
              </w:rPr>
              <w:t>เครื่องมือที่ใช้</w:t>
            </w:r>
          </w:p>
        </w:tc>
      </w:tr>
      <w:tr w:rsidR="001C3451" w:rsidRPr="0071179A">
        <w:trPr>
          <w:trHeight w:val="1152"/>
        </w:trPr>
        <w:tc>
          <w:tcPr>
            <w:tcW w:w="4677" w:type="dxa"/>
          </w:tcPr>
          <w:p w:rsidR="001C3451" w:rsidRPr="0071179A" w:rsidRDefault="001C3451" w:rsidP="007277C4">
            <w:pPr>
              <w:rPr>
                <w:b/>
                <w:bCs/>
              </w:rPr>
            </w:pPr>
            <w:r w:rsidRPr="0071179A">
              <w:rPr>
                <w:cs/>
              </w:rPr>
              <w:t xml:space="preserve"> </w:t>
            </w:r>
            <w:r w:rsidRPr="0071179A">
              <w:rPr>
                <w:b/>
                <w:bCs/>
                <w:cs/>
              </w:rPr>
              <w:t>ผลผลิต (</w:t>
            </w:r>
            <w:r w:rsidRPr="0071179A">
              <w:rPr>
                <w:b/>
                <w:bCs/>
              </w:rPr>
              <w:t xml:space="preserve"> Outputs </w:t>
            </w:r>
            <w:r w:rsidRPr="0071179A">
              <w:rPr>
                <w:b/>
                <w:bCs/>
                <w:cs/>
              </w:rPr>
              <w:t>)</w:t>
            </w:r>
          </w:p>
          <w:p w:rsidR="001C3451" w:rsidRPr="0071179A" w:rsidRDefault="001C3451" w:rsidP="007277C4">
            <w:r w:rsidRPr="0071179A">
              <w:rPr>
                <w:cs/>
              </w:rPr>
              <w:t xml:space="preserve">     1. ครูเป็นที่</w:t>
            </w:r>
            <w:r>
              <w:rPr>
                <w:cs/>
              </w:rPr>
              <w:t>ปรึกษาการจัดกิจกรรมการเรียน การสอนได้หลากหลายรูปแบบ</w:t>
            </w:r>
          </w:p>
          <w:p w:rsidR="001C3451" w:rsidRPr="0071179A" w:rsidRDefault="001C3451" w:rsidP="007277C4">
            <w:r w:rsidRPr="0071179A">
              <w:rPr>
                <w:cs/>
              </w:rPr>
              <w:t xml:space="preserve">     2. นักเรียนทุกคน</w:t>
            </w:r>
            <w:r>
              <w:rPr>
                <w:cs/>
              </w:rPr>
              <w:t>มีผลสัมฤทธิ์ทางการเรียน</w:t>
            </w:r>
          </w:p>
        </w:tc>
        <w:tc>
          <w:tcPr>
            <w:tcW w:w="1985" w:type="dxa"/>
          </w:tcPr>
          <w:p w:rsidR="001C3451" w:rsidRPr="0071179A" w:rsidRDefault="001C3451" w:rsidP="007277C4"/>
          <w:p w:rsidR="001C3451" w:rsidRPr="0071179A" w:rsidRDefault="001C3451" w:rsidP="007277C4">
            <w:r w:rsidRPr="0071179A">
              <w:rPr>
                <w:cs/>
              </w:rPr>
              <w:t>ตรวจสอบ</w:t>
            </w:r>
          </w:p>
          <w:p w:rsidR="001C3451" w:rsidRPr="0071179A" w:rsidRDefault="001C3451" w:rsidP="007277C4"/>
        </w:tc>
        <w:tc>
          <w:tcPr>
            <w:tcW w:w="2148" w:type="dxa"/>
          </w:tcPr>
          <w:p w:rsidR="001C3451" w:rsidRPr="0071179A" w:rsidRDefault="001C3451" w:rsidP="007277C4"/>
          <w:p w:rsidR="001C3451" w:rsidRPr="0071179A" w:rsidRDefault="001C3451" w:rsidP="007277C4">
            <w:r w:rsidRPr="0071179A">
              <w:rPr>
                <w:cs/>
              </w:rPr>
              <w:t>แบบสำรวจรายการ</w:t>
            </w:r>
          </w:p>
        </w:tc>
      </w:tr>
      <w:tr w:rsidR="001C3451" w:rsidRPr="0071179A">
        <w:trPr>
          <w:trHeight w:val="1125"/>
        </w:trPr>
        <w:tc>
          <w:tcPr>
            <w:tcW w:w="4677" w:type="dxa"/>
          </w:tcPr>
          <w:p w:rsidR="001C3451" w:rsidRPr="0071179A" w:rsidRDefault="001C3451" w:rsidP="007277C4">
            <w:pPr>
              <w:pStyle w:val="BodyTextIndent"/>
              <w:rPr>
                <w:rFonts w:ascii="Angsana New" w:hAnsi="Angsana New"/>
                <w:b/>
                <w:bCs/>
                <w:szCs w:val="32"/>
              </w:rPr>
            </w:pPr>
            <w:r w:rsidRPr="0071179A">
              <w:rPr>
                <w:b/>
                <w:bCs/>
                <w:szCs w:val="32"/>
                <w:cs/>
              </w:rPr>
              <w:t>ผลลัพธ์ (</w:t>
            </w:r>
            <w:r w:rsidRPr="0071179A">
              <w:rPr>
                <w:rFonts w:ascii="Angsana New" w:hAnsi="Angsana New"/>
                <w:b/>
                <w:bCs/>
                <w:szCs w:val="32"/>
              </w:rPr>
              <w:t>Outcomes</w:t>
            </w:r>
            <w:r w:rsidRPr="0071179A">
              <w:rPr>
                <w:b/>
                <w:bCs/>
                <w:szCs w:val="32"/>
                <w:cs/>
              </w:rPr>
              <w:t>)</w:t>
            </w:r>
          </w:p>
          <w:p w:rsidR="001C3451" w:rsidRPr="0071179A" w:rsidRDefault="001C3451" w:rsidP="007277C4">
            <w:pPr>
              <w:pStyle w:val="BodyTextIndent"/>
              <w:spacing w:after="0"/>
              <w:ind w:left="34"/>
              <w:rPr>
                <w:rFonts w:ascii="Angsana New" w:hAnsi="Angsana New"/>
                <w:szCs w:val="32"/>
              </w:rPr>
            </w:pPr>
            <w:r w:rsidRPr="0071179A">
              <w:rPr>
                <w:szCs w:val="32"/>
                <w:cs/>
              </w:rPr>
              <w:t xml:space="preserve">     1. นักเรียนสามารถเรียนรู้ด้วยตนเองอย่างเป็นระบบสามารถเรียนรู้กับผู้อื่นได้ดี</w:t>
            </w:r>
            <w:r w:rsidRPr="0071179A">
              <w:rPr>
                <w:rFonts w:ascii="Angsana New" w:hAnsi="Angsana New"/>
                <w:szCs w:val="32"/>
              </w:rPr>
              <w:t xml:space="preserve"> </w:t>
            </w:r>
            <w:r w:rsidRPr="0071179A">
              <w:rPr>
                <w:szCs w:val="32"/>
                <w:cs/>
              </w:rPr>
              <w:t>มีความสุข สามารถแก้ปัญหาได้ มีการฝึกฝนอย่างต่อเนื่องจะทำให้ผลสัมฤทธิ์ทางการเรียนสูงขึ้น</w:t>
            </w:r>
          </w:p>
          <w:p w:rsidR="001C3451" w:rsidRPr="0071179A" w:rsidRDefault="001C3451" w:rsidP="007277C4">
            <w:pPr>
              <w:pStyle w:val="BodyTextIndent"/>
              <w:spacing w:after="0"/>
              <w:ind w:left="34"/>
              <w:rPr>
                <w:rFonts w:ascii="Angsana New" w:hAnsi="Angsana New"/>
                <w:szCs w:val="32"/>
              </w:rPr>
            </w:pPr>
            <w:r w:rsidRPr="0071179A">
              <w:rPr>
                <w:szCs w:val="32"/>
                <w:cs/>
              </w:rPr>
              <w:t xml:space="preserve">     2.  ครูผู้สอนจัดกิจกรรมการเรียนรู้ที่ยึดผู้เรียนเป็นสำคัญ</w:t>
            </w:r>
            <w:r w:rsidRPr="0071179A">
              <w:rPr>
                <w:rFonts w:ascii="Angsana New" w:hAnsi="Angsana New"/>
                <w:szCs w:val="32"/>
              </w:rPr>
              <w:t xml:space="preserve"> </w:t>
            </w:r>
            <w:r>
              <w:rPr>
                <w:szCs w:val="32"/>
                <w:cs/>
              </w:rPr>
              <w:t>ด้วยกระบวนการเรียนรู้ทางศิลปะ</w:t>
            </w:r>
          </w:p>
          <w:p w:rsidR="001C3451" w:rsidRPr="0071179A" w:rsidRDefault="001C3451" w:rsidP="007277C4">
            <w:pPr>
              <w:pStyle w:val="BodyTextIndent"/>
              <w:spacing w:after="0"/>
              <w:ind w:left="34"/>
              <w:rPr>
                <w:rFonts w:ascii="Angsana New" w:hAnsi="Angsana New"/>
                <w:szCs w:val="32"/>
              </w:rPr>
            </w:pPr>
            <w:r w:rsidRPr="0071179A">
              <w:rPr>
                <w:szCs w:val="32"/>
                <w:cs/>
              </w:rPr>
              <w:t xml:space="preserve">     3.  พัฒนารูปแบบการจัดกิจกรรมการเรียนการสอนและพัฒนาการจัดทำโครงงานของนักเรียนอย่างต่อเนื่อง </w:t>
            </w:r>
          </w:p>
          <w:p w:rsidR="001C3451" w:rsidRPr="000265E3" w:rsidRDefault="001C3451" w:rsidP="000265E3">
            <w:pPr>
              <w:pStyle w:val="BodyTextIndent"/>
              <w:spacing w:after="0"/>
              <w:ind w:left="34"/>
              <w:rPr>
                <w:szCs w:val="32"/>
              </w:rPr>
            </w:pPr>
            <w:r w:rsidRPr="0071179A">
              <w:rPr>
                <w:rFonts w:ascii="Angsana New" w:hAnsi="Angsana New"/>
                <w:szCs w:val="32"/>
                <w:cs/>
              </w:rPr>
              <w:t xml:space="preserve">     4.  โรงเรียนจึงได้พัฒนาปรับเปลี่ยนบทบาทกระบวนการเรียนการสอนให้ไปในแนวทางส่งเสริมกระบวนการคิด</w:t>
            </w:r>
            <w:r w:rsidRPr="0071179A">
              <w:rPr>
                <w:rFonts w:ascii="Angsana New" w:hAnsi="Angsana New"/>
                <w:szCs w:val="32"/>
              </w:rPr>
              <w:t xml:space="preserve"> </w:t>
            </w:r>
            <w:r w:rsidRPr="0071179A">
              <w:rPr>
                <w:szCs w:val="32"/>
                <w:cs/>
              </w:rPr>
              <w:t>การแก้ปัญห</w:t>
            </w:r>
            <w:r>
              <w:rPr>
                <w:szCs w:val="32"/>
                <w:cs/>
              </w:rPr>
              <w:t>า</w:t>
            </w:r>
          </w:p>
        </w:tc>
        <w:tc>
          <w:tcPr>
            <w:tcW w:w="1985" w:type="dxa"/>
          </w:tcPr>
          <w:p w:rsidR="001C3451" w:rsidRPr="0071179A" w:rsidRDefault="001C3451" w:rsidP="007277C4"/>
          <w:p w:rsidR="001C3451" w:rsidRPr="0071179A" w:rsidRDefault="001C3451" w:rsidP="007277C4">
            <w:r w:rsidRPr="0071179A">
              <w:rPr>
                <w:cs/>
              </w:rPr>
              <w:t>ตรวจสอบ</w:t>
            </w:r>
          </w:p>
          <w:p w:rsidR="001C3451" w:rsidRPr="0071179A" w:rsidRDefault="001C3451" w:rsidP="007277C4"/>
        </w:tc>
        <w:tc>
          <w:tcPr>
            <w:tcW w:w="2148" w:type="dxa"/>
          </w:tcPr>
          <w:p w:rsidR="001C3451" w:rsidRPr="0071179A" w:rsidRDefault="001C3451" w:rsidP="007277C4"/>
          <w:p w:rsidR="001C3451" w:rsidRPr="0071179A" w:rsidRDefault="001C3451" w:rsidP="007277C4">
            <w:r w:rsidRPr="0071179A">
              <w:rPr>
                <w:cs/>
              </w:rPr>
              <w:t>แบบสำรวจรายการ</w:t>
            </w:r>
          </w:p>
        </w:tc>
      </w:tr>
    </w:tbl>
    <w:p w:rsidR="001C3451" w:rsidRPr="0071179A" w:rsidRDefault="001C3451" w:rsidP="00EF786E"/>
    <w:p w:rsidR="001C3451" w:rsidRDefault="001C3451" w:rsidP="00EF786E">
      <w:pPr>
        <w:numPr>
          <w:ilvl w:val="0"/>
          <w:numId w:val="4"/>
        </w:numPr>
      </w:pPr>
      <w:r w:rsidRPr="00742D7A">
        <w:rPr>
          <w:b/>
          <w:bCs/>
          <w:cs/>
        </w:rPr>
        <w:t>ผลที่คาดว่าจะได้รับ</w:t>
      </w:r>
      <w:r w:rsidRPr="0071179A">
        <w:rPr>
          <w:cs/>
        </w:rPr>
        <w:t xml:space="preserve">  </w:t>
      </w:r>
    </w:p>
    <w:p w:rsidR="001C3451" w:rsidRDefault="001C3451" w:rsidP="00EF786E">
      <w:pPr>
        <w:ind w:left="180"/>
      </w:pPr>
      <w:r>
        <w:t xml:space="preserve">          1.</w:t>
      </w:r>
      <w:r>
        <w:rPr>
          <w:cs/>
        </w:rPr>
        <w:t>ครูมีการจัดกิจกรรมการเรียนการสอนได้อย่างมีประสิทธิภาพ</w:t>
      </w:r>
    </w:p>
    <w:p w:rsidR="001C3451" w:rsidRDefault="001C3451" w:rsidP="00EF786E">
      <w:pPr>
        <w:ind w:left="180"/>
      </w:pPr>
      <w:r>
        <w:rPr>
          <w:cs/>
        </w:rPr>
        <w:t xml:space="preserve">          2.นักเรียนเรียนรู้ด้วยตนเองอย่างมีระบบ สามารถเรียนรู้กับผู้อื่นได้ดี มีความสุข แก้ปัญหาได้ </w:t>
      </w:r>
    </w:p>
    <w:p w:rsidR="001C3451" w:rsidRDefault="001C3451" w:rsidP="00EF786E">
      <w:pPr>
        <w:ind w:left="180"/>
      </w:pPr>
      <w:r>
        <w:rPr>
          <w:cs/>
        </w:rPr>
        <w:t>มีผลสัมฤทธิ์ทางการเรียนรู้สูงขึ้น</w:t>
      </w:r>
    </w:p>
    <w:p w:rsidR="001C3451" w:rsidRPr="0071179A" w:rsidRDefault="001C3451" w:rsidP="00EF786E">
      <w:pPr>
        <w:ind w:left="180"/>
        <w:rPr>
          <w:cs/>
        </w:rPr>
      </w:pPr>
      <w:r>
        <w:rPr>
          <w:cs/>
        </w:rPr>
        <w:t xml:space="preserve">          3.ครูผู้สอนมีการพัฒนารูปแบบและกระบวนการอย่างต่อเนื่อง</w:t>
      </w:r>
    </w:p>
    <w:p w:rsidR="001C3451" w:rsidRDefault="001C3451" w:rsidP="00EF786E">
      <w:r>
        <w:rPr>
          <w:cs/>
        </w:rPr>
        <w:t xml:space="preserve">                                                      </w:t>
      </w:r>
      <w:r w:rsidRPr="0071179A">
        <w:rPr>
          <w:cs/>
        </w:rPr>
        <w:t xml:space="preserve">ลงชื่อ               </w:t>
      </w:r>
      <w:r>
        <w:rPr>
          <w:cs/>
        </w:rPr>
        <w:t xml:space="preserve">                         </w:t>
      </w:r>
      <w:r w:rsidRPr="0071179A">
        <w:rPr>
          <w:cs/>
        </w:rPr>
        <w:t>ผู้เสนอโครงการ</w:t>
      </w:r>
    </w:p>
    <w:p w:rsidR="001C3451" w:rsidRDefault="001C3451" w:rsidP="00EF786E">
      <w:r w:rsidRPr="0071179A">
        <w:rPr>
          <w:cs/>
        </w:rPr>
        <w:t xml:space="preserve">  </w:t>
      </w:r>
      <w:r>
        <w:rPr>
          <w:cs/>
        </w:rPr>
        <w:t xml:space="preserve">                                                              (นายธรรมรัตน์ เขาเหิน</w:t>
      </w:r>
      <w:r w:rsidRPr="0071179A">
        <w:rPr>
          <w:cs/>
        </w:rPr>
        <w:t>)</w:t>
      </w:r>
    </w:p>
    <w:p w:rsidR="001C3451" w:rsidRDefault="001C3451" w:rsidP="00EF786E">
      <w:r>
        <w:rPr>
          <w:cs/>
        </w:rPr>
        <w:t xml:space="preserve">                                                          </w:t>
      </w:r>
      <w:r w:rsidRPr="0071179A">
        <w:rPr>
          <w:cs/>
        </w:rPr>
        <w:t>ครู โรงเรียนศรีสำโรงชนูปถัมภ์</w:t>
      </w:r>
    </w:p>
    <w:p w:rsidR="001C3451" w:rsidRPr="0071179A" w:rsidRDefault="001C3451" w:rsidP="00EF786E"/>
    <w:p w:rsidR="001C3451" w:rsidRPr="0071179A" w:rsidRDefault="001C3451" w:rsidP="00EF786E">
      <w:r w:rsidRPr="0071179A">
        <w:rPr>
          <w:cs/>
        </w:rPr>
        <w:t xml:space="preserve">ลงชื่อ               </w:t>
      </w:r>
      <w:r>
        <w:rPr>
          <w:cs/>
        </w:rPr>
        <w:t xml:space="preserve">                              ผู้เห็นชอบ</w:t>
      </w:r>
      <w:r w:rsidRPr="0071179A">
        <w:rPr>
          <w:cs/>
        </w:rPr>
        <w:t>โครงการ</w:t>
      </w:r>
      <w:r>
        <w:t xml:space="preserve">      </w:t>
      </w:r>
      <w:r w:rsidRPr="0071179A">
        <w:rPr>
          <w:cs/>
        </w:rPr>
        <w:t xml:space="preserve">ลงชื่อ             </w:t>
      </w:r>
      <w:r>
        <w:rPr>
          <w:cs/>
        </w:rPr>
        <w:t xml:space="preserve">                          </w:t>
      </w:r>
      <w:r w:rsidRPr="0071179A">
        <w:rPr>
          <w:cs/>
        </w:rPr>
        <w:t>ผู้เห็นชอบโครงการ</w:t>
      </w:r>
    </w:p>
    <w:p w:rsidR="001C3451" w:rsidRPr="0071179A" w:rsidRDefault="001C3451" w:rsidP="00EF786E">
      <w:r w:rsidRPr="0071179A">
        <w:rPr>
          <w:cs/>
        </w:rPr>
        <w:t xml:space="preserve">  </w:t>
      </w:r>
      <w:r>
        <w:rPr>
          <w:cs/>
        </w:rPr>
        <w:t xml:space="preserve">       (นางเปรมปรีดิ์  ธรรมปรีชา</w:t>
      </w:r>
      <w:r w:rsidRPr="0071179A">
        <w:rPr>
          <w:cs/>
        </w:rPr>
        <w:t>)</w:t>
      </w:r>
      <w:r w:rsidRPr="0071179A">
        <w:rPr>
          <w:cs/>
        </w:rPr>
        <w:tab/>
      </w:r>
      <w:r w:rsidRPr="0071179A">
        <w:rPr>
          <w:cs/>
        </w:rPr>
        <w:tab/>
        <w:t xml:space="preserve">     </w:t>
      </w:r>
      <w:r>
        <w:rPr>
          <w:cs/>
        </w:rPr>
        <w:t xml:space="preserve">                           (นางสาวทองปลาย  กลม</w:t>
      </w:r>
      <w:r w:rsidRPr="0071179A">
        <w:rPr>
          <w:cs/>
        </w:rPr>
        <w:t>)</w:t>
      </w:r>
    </w:p>
    <w:p w:rsidR="001C3451" w:rsidRPr="0071179A" w:rsidRDefault="001C3451" w:rsidP="00EF786E">
      <w:r w:rsidRPr="0071179A">
        <w:rPr>
          <w:cs/>
        </w:rPr>
        <w:t xml:space="preserve">       ครู โรงเรียนศรีสำโรงชนูปถัมภ์</w:t>
      </w:r>
      <w:r w:rsidRPr="0071179A">
        <w:tab/>
      </w:r>
      <w:r w:rsidRPr="0071179A">
        <w:tab/>
        <w:t xml:space="preserve">   </w:t>
      </w:r>
      <w:r>
        <w:t xml:space="preserve">  </w:t>
      </w:r>
      <w:r w:rsidRPr="0071179A">
        <w:t xml:space="preserve">     </w:t>
      </w:r>
      <w:r w:rsidRPr="0071179A">
        <w:rPr>
          <w:cs/>
        </w:rPr>
        <w:t>รองผู้อำนวยการโรงเรียนศรีสำโรงชนูปถัมภ์</w:t>
      </w:r>
    </w:p>
    <w:p w:rsidR="001C3451" w:rsidRPr="0071179A" w:rsidRDefault="001C3451" w:rsidP="00EF786E">
      <w:pPr>
        <w:ind w:left="2160" w:firstLine="720"/>
      </w:pPr>
    </w:p>
    <w:p w:rsidR="001C3451" w:rsidRPr="0071179A" w:rsidRDefault="001C3451" w:rsidP="00EF786E">
      <w:pPr>
        <w:ind w:left="2160" w:firstLine="720"/>
      </w:pPr>
      <w:r w:rsidRPr="0071179A">
        <w:rPr>
          <w:cs/>
        </w:rPr>
        <w:t xml:space="preserve">ลงชื่อ           </w:t>
      </w:r>
      <w:r>
        <w:rPr>
          <w:cs/>
        </w:rPr>
        <w:t xml:space="preserve">                           </w:t>
      </w:r>
      <w:r w:rsidRPr="0071179A">
        <w:rPr>
          <w:cs/>
        </w:rPr>
        <w:t>ผู้อนุมัติโครงการ</w:t>
      </w:r>
    </w:p>
    <w:p w:rsidR="001C3451" w:rsidRPr="0071179A" w:rsidRDefault="001C3451" w:rsidP="00EF786E">
      <w:pPr>
        <w:ind w:left="2160" w:firstLine="720"/>
      </w:pPr>
      <w:r>
        <w:t xml:space="preserve">            (</w:t>
      </w:r>
      <w:r>
        <w:rPr>
          <w:cs/>
        </w:rPr>
        <w:t>นายมนตรี  คงเจริญ</w:t>
      </w:r>
      <w:r w:rsidRPr="0071179A">
        <w:t>)</w:t>
      </w:r>
    </w:p>
    <w:p w:rsidR="001C3451" w:rsidRDefault="001C3451" w:rsidP="00EF786E">
      <w:r w:rsidRPr="0071179A">
        <w:t xml:space="preserve">                                                    </w:t>
      </w:r>
      <w:r w:rsidRPr="0071179A">
        <w:rPr>
          <w:cs/>
        </w:rPr>
        <w:t>ผู้อำนวยการโรงเรียนศรีสำโรงชนูปถัมภ์</w:t>
      </w:r>
    </w:p>
    <w:p w:rsidR="001C3451" w:rsidRDefault="001C3451" w:rsidP="00EF786E">
      <w:pPr>
        <w:rPr>
          <w:b/>
          <w:bCs/>
          <w:u w:val="single"/>
        </w:rPr>
      </w:pPr>
    </w:p>
    <w:p w:rsidR="001C3451" w:rsidRDefault="001C3451" w:rsidP="00EF786E">
      <w:pPr>
        <w:rPr>
          <w:b/>
          <w:bCs/>
          <w:u w:val="single"/>
        </w:rPr>
      </w:pPr>
    </w:p>
    <w:p w:rsidR="001C3451" w:rsidRDefault="001C3451" w:rsidP="00EF786E">
      <w:pPr>
        <w:rPr>
          <w:b/>
          <w:bCs/>
          <w:u w:val="single"/>
        </w:rPr>
      </w:pPr>
    </w:p>
    <w:p w:rsidR="001C3451" w:rsidRDefault="001C3451" w:rsidP="00EF786E">
      <w:pPr>
        <w:rPr>
          <w:b/>
          <w:bCs/>
          <w:u w:val="single"/>
        </w:rPr>
      </w:pPr>
    </w:p>
    <w:p w:rsidR="001C3451" w:rsidRDefault="001C3451" w:rsidP="00EF786E">
      <w:pPr>
        <w:rPr>
          <w:b/>
          <w:bCs/>
          <w:u w:val="single"/>
        </w:rPr>
      </w:pPr>
    </w:p>
    <w:p w:rsidR="001C3451" w:rsidRDefault="001C3451" w:rsidP="00EF786E">
      <w:pPr>
        <w:rPr>
          <w:b/>
          <w:bCs/>
          <w:u w:val="single"/>
        </w:rPr>
      </w:pPr>
    </w:p>
    <w:p w:rsidR="001C3451" w:rsidRDefault="001C3451" w:rsidP="00EF786E">
      <w:pPr>
        <w:rPr>
          <w:b/>
          <w:bCs/>
          <w:u w:val="single"/>
        </w:rPr>
      </w:pPr>
    </w:p>
    <w:p w:rsidR="001C3451" w:rsidRDefault="001C3451" w:rsidP="00EF786E">
      <w:pPr>
        <w:rPr>
          <w:b/>
          <w:bCs/>
          <w:u w:val="single"/>
        </w:rPr>
      </w:pPr>
    </w:p>
    <w:p w:rsidR="001C3451" w:rsidRDefault="001C3451" w:rsidP="00EF786E">
      <w:pPr>
        <w:rPr>
          <w:b/>
          <w:bCs/>
          <w:u w:val="single"/>
        </w:rPr>
      </w:pPr>
    </w:p>
    <w:p w:rsidR="001C3451" w:rsidRDefault="001C3451" w:rsidP="00EF786E">
      <w:pPr>
        <w:rPr>
          <w:b/>
          <w:bCs/>
          <w:u w:val="single"/>
        </w:rPr>
      </w:pPr>
    </w:p>
    <w:p w:rsidR="001C3451" w:rsidRDefault="001C3451" w:rsidP="00EF786E">
      <w:pPr>
        <w:rPr>
          <w:b/>
          <w:bCs/>
          <w:u w:val="single"/>
        </w:rPr>
      </w:pPr>
    </w:p>
    <w:p w:rsidR="001C3451" w:rsidRDefault="001C3451" w:rsidP="00EF786E">
      <w:pPr>
        <w:rPr>
          <w:b/>
          <w:bCs/>
          <w:u w:val="single"/>
        </w:rPr>
      </w:pPr>
    </w:p>
    <w:p w:rsidR="001C3451" w:rsidRDefault="001C3451" w:rsidP="00EF786E">
      <w:pPr>
        <w:rPr>
          <w:b/>
          <w:bCs/>
          <w:u w:val="single"/>
        </w:rPr>
      </w:pPr>
    </w:p>
    <w:p w:rsidR="001C3451" w:rsidRDefault="001C3451" w:rsidP="00EF786E">
      <w:pPr>
        <w:rPr>
          <w:b/>
          <w:bCs/>
          <w:u w:val="single"/>
        </w:rPr>
      </w:pPr>
    </w:p>
    <w:p w:rsidR="001C3451" w:rsidRDefault="001C3451" w:rsidP="00EF786E">
      <w:pPr>
        <w:rPr>
          <w:b/>
          <w:bCs/>
          <w:u w:val="single"/>
        </w:rPr>
      </w:pPr>
    </w:p>
    <w:p w:rsidR="001C3451" w:rsidRDefault="001C3451" w:rsidP="00EF786E">
      <w:pPr>
        <w:rPr>
          <w:b/>
          <w:bCs/>
          <w:u w:val="single"/>
        </w:rPr>
      </w:pPr>
    </w:p>
    <w:p w:rsidR="001C3451" w:rsidRDefault="001C3451" w:rsidP="00EF786E">
      <w:pPr>
        <w:rPr>
          <w:b/>
          <w:bCs/>
          <w:u w:val="single"/>
        </w:rPr>
      </w:pPr>
    </w:p>
    <w:p w:rsidR="001C3451" w:rsidRDefault="001C3451" w:rsidP="00EF786E">
      <w:pPr>
        <w:rPr>
          <w:b/>
          <w:bCs/>
          <w:u w:val="single"/>
        </w:rPr>
      </w:pPr>
    </w:p>
    <w:p w:rsidR="001C3451" w:rsidRDefault="001C3451" w:rsidP="00EF786E">
      <w:pPr>
        <w:rPr>
          <w:b/>
          <w:bCs/>
          <w:u w:val="single"/>
        </w:rPr>
      </w:pPr>
    </w:p>
    <w:p w:rsidR="001C3451" w:rsidRDefault="001C3451" w:rsidP="00EF786E">
      <w:pPr>
        <w:rPr>
          <w:b/>
          <w:bCs/>
          <w:u w:val="single"/>
        </w:rPr>
      </w:pPr>
    </w:p>
    <w:p w:rsidR="001C3451" w:rsidRDefault="001C3451" w:rsidP="00EF786E">
      <w:pPr>
        <w:rPr>
          <w:b/>
          <w:bCs/>
          <w:u w:val="single"/>
        </w:rPr>
      </w:pPr>
    </w:p>
    <w:p w:rsidR="001C3451" w:rsidRDefault="001C3451" w:rsidP="00EF786E">
      <w:pPr>
        <w:rPr>
          <w:b/>
          <w:bCs/>
        </w:rPr>
      </w:pPr>
      <w:r>
        <w:rPr>
          <w:b/>
          <w:bCs/>
          <w:u w:val="single"/>
          <w:cs/>
        </w:rPr>
        <w:t xml:space="preserve">กลุ่มสาระการเรียนรู้ศิลปะ </w:t>
      </w:r>
      <w:r>
        <w:rPr>
          <w:b/>
          <w:bCs/>
        </w:rPr>
        <w:t>(</w:t>
      </w:r>
      <w:r>
        <w:rPr>
          <w:b/>
          <w:bCs/>
          <w:cs/>
        </w:rPr>
        <w:t>ศิลปะและทัศนศิลป์</w:t>
      </w:r>
      <w:r>
        <w:rPr>
          <w:b/>
          <w:bCs/>
        </w:rPr>
        <w:t>)</w:t>
      </w:r>
    </w:p>
    <w:p w:rsidR="001C3451" w:rsidRDefault="001C3451" w:rsidP="00EF786E">
      <w:pPr>
        <w:rPr>
          <w:b/>
          <w:bCs/>
          <w:u w:val="single"/>
          <w:cs/>
        </w:rPr>
      </w:pPr>
      <w:r>
        <w:rPr>
          <w:b/>
          <w:bCs/>
          <w:u w:val="single"/>
          <w:cs/>
        </w:rPr>
        <w:t xml:space="preserve">กิจกรรมที่ </w:t>
      </w:r>
      <w:r>
        <w:rPr>
          <w:b/>
          <w:bCs/>
          <w:u w:val="single"/>
        </w:rPr>
        <w:t xml:space="preserve">1 </w:t>
      </w:r>
      <w:r>
        <w:rPr>
          <w:b/>
          <w:bCs/>
          <w:u w:val="single"/>
          <w:cs/>
        </w:rPr>
        <w:t>พัฒนาการเรียนการสอนวิชาศิลปะ</w:t>
      </w: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060"/>
        <w:gridCol w:w="1620"/>
        <w:gridCol w:w="1440"/>
        <w:gridCol w:w="1060"/>
        <w:gridCol w:w="1666"/>
      </w:tblGrid>
      <w:tr w:rsidR="001C3451">
        <w:tc>
          <w:tcPr>
            <w:tcW w:w="1008" w:type="dxa"/>
          </w:tcPr>
          <w:p w:rsidR="001C3451" w:rsidRDefault="001C3451" w:rsidP="007277C4">
            <w:pPr>
              <w:jc w:val="center"/>
            </w:pPr>
            <w:r>
              <w:rPr>
                <w:cs/>
              </w:rPr>
              <w:t>รายการที่</w:t>
            </w:r>
          </w:p>
        </w:tc>
        <w:tc>
          <w:tcPr>
            <w:tcW w:w="3060" w:type="dxa"/>
          </w:tcPr>
          <w:p w:rsidR="001C3451" w:rsidRDefault="001C3451" w:rsidP="007277C4">
            <w:pPr>
              <w:jc w:val="center"/>
            </w:pPr>
            <w:r>
              <w:rPr>
                <w:cs/>
              </w:rPr>
              <w:t>รายการ</w:t>
            </w:r>
          </w:p>
        </w:tc>
        <w:tc>
          <w:tcPr>
            <w:tcW w:w="1620" w:type="dxa"/>
          </w:tcPr>
          <w:p w:rsidR="001C3451" w:rsidRDefault="001C3451" w:rsidP="007277C4">
            <w:pPr>
              <w:jc w:val="center"/>
            </w:pPr>
            <w:r>
              <w:rPr>
                <w:cs/>
              </w:rPr>
              <w:t>จำนวน</w:t>
            </w:r>
            <w:r>
              <w:t>(</w:t>
            </w:r>
            <w:r>
              <w:rPr>
                <w:cs/>
              </w:rPr>
              <w:t>หน่วย</w:t>
            </w:r>
            <w:r>
              <w:t>)</w:t>
            </w:r>
          </w:p>
        </w:tc>
        <w:tc>
          <w:tcPr>
            <w:tcW w:w="1440" w:type="dxa"/>
          </w:tcPr>
          <w:p w:rsidR="001C3451" w:rsidRDefault="001C3451" w:rsidP="007277C4">
            <w:pPr>
              <w:jc w:val="center"/>
            </w:pPr>
            <w:r>
              <w:rPr>
                <w:cs/>
              </w:rPr>
              <w:t>ราคาต่อหน่วย</w:t>
            </w:r>
          </w:p>
        </w:tc>
        <w:tc>
          <w:tcPr>
            <w:tcW w:w="1060" w:type="dxa"/>
          </w:tcPr>
          <w:p w:rsidR="001C3451" w:rsidRDefault="001C3451" w:rsidP="007277C4">
            <w:pPr>
              <w:jc w:val="center"/>
            </w:pPr>
            <w:r>
              <w:rPr>
                <w:cs/>
              </w:rPr>
              <w:t>ราคารวม</w:t>
            </w:r>
          </w:p>
        </w:tc>
        <w:tc>
          <w:tcPr>
            <w:tcW w:w="1666" w:type="dxa"/>
          </w:tcPr>
          <w:p w:rsidR="001C3451" w:rsidRDefault="001C3451" w:rsidP="007277C4">
            <w:pPr>
              <w:jc w:val="center"/>
            </w:pPr>
            <w:r>
              <w:rPr>
                <w:cs/>
              </w:rPr>
              <w:t>หมายเหตุ</w:t>
            </w:r>
          </w:p>
        </w:tc>
      </w:tr>
      <w:tr w:rsidR="001C3451">
        <w:tc>
          <w:tcPr>
            <w:tcW w:w="1008" w:type="dxa"/>
          </w:tcPr>
          <w:p w:rsidR="001C3451" w:rsidRDefault="001C3451" w:rsidP="007277C4">
            <w:pPr>
              <w:jc w:val="center"/>
            </w:pPr>
            <w:r>
              <w:t>1</w:t>
            </w:r>
            <w:r>
              <w:br/>
              <w:t>2</w:t>
            </w:r>
          </w:p>
          <w:p w:rsidR="001C3451" w:rsidRDefault="001C3451" w:rsidP="007277C4">
            <w:pPr>
              <w:jc w:val="center"/>
              <w:rPr>
                <w:lang w:eastAsia="zh-CN"/>
              </w:rPr>
            </w:pPr>
            <w:r>
              <w:t>3</w:t>
            </w:r>
          </w:p>
          <w:p w:rsidR="001C3451" w:rsidRDefault="001C3451" w:rsidP="007277C4">
            <w:pPr>
              <w:jc w:val="center"/>
            </w:pPr>
            <w:r>
              <w:t>4</w:t>
            </w:r>
          </w:p>
          <w:p w:rsidR="001C3451" w:rsidRDefault="001C3451" w:rsidP="007277C4">
            <w:pPr>
              <w:jc w:val="center"/>
            </w:pPr>
            <w:r>
              <w:t>5</w:t>
            </w:r>
          </w:p>
          <w:p w:rsidR="001C3451" w:rsidRDefault="001C3451" w:rsidP="007277C4">
            <w:pPr>
              <w:jc w:val="center"/>
            </w:pPr>
            <w:r>
              <w:t>6</w:t>
            </w:r>
          </w:p>
          <w:p w:rsidR="001C3451" w:rsidRDefault="001C3451" w:rsidP="007277C4">
            <w:pPr>
              <w:jc w:val="center"/>
            </w:pPr>
            <w:r>
              <w:t>7</w:t>
            </w:r>
          </w:p>
          <w:p w:rsidR="001C3451" w:rsidRDefault="001C3451" w:rsidP="007277C4">
            <w:pPr>
              <w:jc w:val="center"/>
            </w:pPr>
            <w:r>
              <w:t>8</w:t>
            </w:r>
          </w:p>
          <w:p w:rsidR="001C3451" w:rsidRDefault="001C3451" w:rsidP="007277C4">
            <w:pPr>
              <w:jc w:val="center"/>
            </w:pPr>
            <w:r>
              <w:t>9</w:t>
            </w:r>
          </w:p>
          <w:p w:rsidR="001C3451" w:rsidRDefault="001C3451" w:rsidP="007277C4">
            <w:pPr>
              <w:jc w:val="center"/>
            </w:pPr>
            <w:r>
              <w:t>10</w:t>
            </w:r>
          </w:p>
          <w:p w:rsidR="001C3451" w:rsidRDefault="001C3451" w:rsidP="007277C4">
            <w:pPr>
              <w:jc w:val="center"/>
            </w:pPr>
            <w:r>
              <w:t>11</w:t>
            </w:r>
          </w:p>
          <w:p w:rsidR="001C3451" w:rsidRDefault="001C3451" w:rsidP="007277C4">
            <w:pPr>
              <w:jc w:val="center"/>
            </w:pPr>
            <w:r>
              <w:t>12</w:t>
            </w:r>
          </w:p>
          <w:p w:rsidR="001C3451" w:rsidRDefault="001C3451" w:rsidP="007277C4">
            <w:pPr>
              <w:jc w:val="center"/>
            </w:pPr>
            <w:r>
              <w:t>13</w:t>
            </w:r>
          </w:p>
          <w:p w:rsidR="001C3451" w:rsidRDefault="001C3451" w:rsidP="007277C4">
            <w:pPr>
              <w:jc w:val="center"/>
            </w:pPr>
            <w:r>
              <w:t>14</w:t>
            </w:r>
          </w:p>
          <w:p w:rsidR="001C3451" w:rsidRDefault="001C3451" w:rsidP="007277C4">
            <w:pPr>
              <w:jc w:val="center"/>
            </w:pPr>
            <w:r>
              <w:t>15</w:t>
            </w:r>
          </w:p>
          <w:p w:rsidR="001C3451" w:rsidRDefault="001C3451" w:rsidP="007277C4">
            <w:pPr>
              <w:jc w:val="center"/>
            </w:pPr>
          </w:p>
        </w:tc>
        <w:tc>
          <w:tcPr>
            <w:tcW w:w="3060" w:type="dxa"/>
          </w:tcPr>
          <w:p w:rsidR="001C3451" w:rsidRDefault="001C3451" w:rsidP="007277C4">
            <w:r>
              <w:rPr>
                <w:cs/>
              </w:rPr>
              <w:t>พู่กันแบน</w:t>
            </w:r>
          </w:p>
          <w:p w:rsidR="001C3451" w:rsidRDefault="001C3451" w:rsidP="007277C4">
            <w:pPr>
              <w:rPr>
                <w:lang w:eastAsia="zh-CN"/>
              </w:rPr>
            </w:pPr>
            <w:r>
              <w:rPr>
                <w:cs/>
              </w:rPr>
              <w:t>สีน้ำ</w:t>
            </w:r>
          </w:p>
          <w:p w:rsidR="001C3451" w:rsidRDefault="001C3451" w:rsidP="007277C4">
            <w:pPr>
              <w:rPr>
                <w:cs/>
              </w:rPr>
            </w:pPr>
            <w:r>
              <w:rPr>
                <w:cs/>
              </w:rPr>
              <w:t>พู่กัน กลม 2,5,8,11.</w:t>
            </w:r>
          </w:p>
          <w:p w:rsidR="001C3451" w:rsidRDefault="001C3451" w:rsidP="007277C4">
            <w:r>
              <w:rPr>
                <w:cs/>
              </w:rPr>
              <w:t xml:space="preserve">กระดาษสี </w:t>
            </w:r>
            <w:r>
              <w:t xml:space="preserve">2 </w:t>
            </w:r>
            <w:r>
              <w:rPr>
                <w:cs/>
              </w:rPr>
              <w:t>หน้า</w:t>
            </w:r>
          </w:p>
          <w:p w:rsidR="001C3451" w:rsidRDefault="001C3451" w:rsidP="007277C4">
            <w:r>
              <w:rPr>
                <w:cs/>
              </w:rPr>
              <w:t>สีโปสเตอร์ ขวดใหญ่</w:t>
            </w:r>
            <w:r>
              <w:t xml:space="preserve"> ( 120 ml )</w:t>
            </w:r>
          </w:p>
          <w:p w:rsidR="001C3451" w:rsidRDefault="001C3451" w:rsidP="007277C4">
            <w:pPr>
              <w:rPr>
                <w:cs/>
              </w:rPr>
            </w:pPr>
            <w:r>
              <w:rPr>
                <w:cs/>
              </w:rPr>
              <w:t xml:space="preserve">กระดาษ </w:t>
            </w:r>
            <w:r>
              <w:t xml:space="preserve">100 </w:t>
            </w:r>
            <w:r>
              <w:rPr>
                <w:cs/>
              </w:rPr>
              <w:t>ปอด์น(ใหญ่)</w:t>
            </w:r>
          </w:p>
          <w:p w:rsidR="001C3451" w:rsidRDefault="001C3451" w:rsidP="007277C4">
            <w:pPr>
              <w:rPr>
                <w:cs/>
              </w:rPr>
            </w:pPr>
            <w:r>
              <w:rPr>
                <w:cs/>
              </w:rPr>
              <w:t>กระดาษเทาขาว</w:t>
            </w:r>
            <w:r>
              <w:t xml:space="preserve"> </w:t>
            </w:r>
            <w:r>
              <w:rPr>
                <w:cs/>
              </w:rPr>
              <w:t>( ยาว )</w:t>
            </w:r>
          </w:p>
          <w:p w:rsidR="001C3451" w:rsidRPr="00101E55" w:rsidRDefault="001C3451" w:rsidP="007277C4">
            <w:pPr>
              <w:rPr>
                <w:cs/>
              </w:rPr>
            </w:pPr>
            <w:r>
              <w:rPr>
                <w:cs/>
              </w:rPr>
              <w:t>สีชอด์กน้ำมัน</w:t>
            </w:r>
            <w:r>
              <w:t xml:space="preserve"> </w:t>
            </w:r>
            <w:r>
              <w:rPr>
                <w:cs/>
              </w:rPr>
              <w:t>( 25 สี )</w:t>
            </w:r>
          </w:p>
          <w:p w:rsidR="001C3451" w:rsidRDefault="001C3451" w:rsidP="007277C4">
            <w:r>
              <w:rPr>
                <w:cs/>
              </w:rPr>
              <w:t>โฟม</w:t>
            </w:r>
            <w:r>
              <w:t xml:space="preserve"> 1</w:t>
            </w:r>
            <w:r>
              <w:rPr>
                <w:cs/>
              </w:rPr>
              <w:t xml:space="preserve"> นิ้ว, 2นิ้ว</w:t>
            </w:r>
          </w:p>
          <w:p w:rsidR="001C3451" w:rsidRDefault="001C3451" w:rsidP="007277C4">
            <w:r>
              <w:rPr>
                <w:cs/>
              </w:rPr>
              <w:t>ใบคัดเตอร์ ใหญ่ เล็ก</w:t>
            </w:r>
          </w:p>
          <w:p w:rsidR="001C3451" w:rsidRDefault="001C3451" w:rsidP="007277C4">
            <w:r>
              <w:rPr>
                <w:cs/>
              </w:rPr>
              <w:t xml:space="preserve">กระดาษ  </w:t>
            </w:r>
            <w:r>
              <w:t>A</w:t>
            </w:r>
            <w:r>
              <w:rPr>
                <w:cs/>
              </w:rPr>
              <w:t xml:space="preserve"> </w:t>
            </w:r>
            <w:r>
              <w:t>4</w:t>
            </w:r>
          </w:p>
          <w:p w:rsidR="001C3451" w:rsidRDefault="001C3451" w:rsidP="007277C4">
            <w:pPr>
              <w:rPr>
                <w:cs/>
              </w:rPr>
            </w:pPr>
            <w:r>
              <w:rPr>
                <w:cs/>
              </w:rPr>
              <w:t>สีไม้ กล่อง</w:t>
            </w:r>
            <w:r>
              <w:t xml:space="preserve"> </w:t>
            </w:r>
            <w:r>
              <w:rPr>
                <w:cs/>
              </w:rPr>
              <w:t>( ยาว )</w:t>
            </w:r>
          </w:p>
          <w:p w:rsidR="001C3451" w:rsidRDefault="001C3451" w:rsidP="007277C4">
            <w:r>
              <w:rPr>
                <w:cs/>
              </w:rPr>
              <w:t>แม่สีพลาสติก</w:t>
            </w:r>
          </w:p>
          <w:p w:rsidR="001C3451" w:rsidRDefault="001C3451" w:rsidP="007277C4">
            <w:pPr>
              <w:rPr>
                <w:cs/>
              </w:rPr>
            </w:pPr>
            <w:r>
              <w:rPr>
                <w:cs/>
              </w:rPr>
              <w:t>กรรไกรตัดกระดาษ</w:t>
            </w:r>
            <w:r>
              <w:t xml:space="preserve"> 6 </w:t>
            </w:r>
            <w:r>
              <w:rPr>
                <w:cs/>
              </w:rPr>
              <w:t>นิ้ว</w:t>
            </w:r>
          </w:p>
          <w:p w:rsidR="001C3451" w:rsidRDefault="001C3451" w:rsidP="007277C4">
            <w:pPr>
              <w:rPr>
                <w:cs/>
              </w:rPr>
            </w:pPr>
            <w:r>
              <w:rPr>
                <w:cs/>
              </w:rPr>
              <w:t>กาวลาเท็กซ์</w:t>
            </w:r>
            <w:r>
              <w:t xml:space="preserve"> TOA 32 </w:t>
            </w:r>
            <w:r>
              <w:rPr>
                <w:cs/>
              </w:rPr>
              <w:t>ออนซ์</w:t>
            </w:r>
          </w:p>
          <w:p w:rsidR="001C3451" w:rsidRDefault="001C3451" w:rsidP="007277C4"/>
        </w:tc>
        <w:tc>
          <w:tcPr>
            <w:tcW w:w="1620" w:type="dxa"/>
          </w:tcPr>
          <w:p w:rsidR="001C3451" w:rsidRDefault="001C3451" w:rsidP="007277C4">
            <w:pPr>
              <w:jc w:val="center"/>
            </w:pPr>
            <w:r>
              <w:t xml:space="preserve">20 </w:t>
            </w:r>
            <w:r>
              <w:rPr>
                <w:cs/>
              </w:rPr>
              <w:t>ชุด</w:t>
            </w:r>
          </w:p>
          <w:p w:rsidR="001C3451" w:rsidRDefault="001C3451" w:rsidP="007277C4">
            <w:pPr>
              <w:jc w:val="center"/>
              <w:rPr>
                <w:lang w:eastAsia="zh-CN"/>
              </w:rPr>
            </w:pPr>
            <w:r>
              <w:t xml:space="preserve">100 </w:t>
            </w:r>
            <w:r>
              <w:rPr>
                <w:cs/>
              </w:rPr>
              <w:t>กล่อง</w:t>
            </w:r>
          </w:p>
          <w:p w:rsidR="001C3451" w:rsidRDefault="001C3451" w:rsidP="007277C4">
            <w:pPr>
              <w:jc w:val="center"/>
            </w:pPr>
            <w:r>
              <w:t xml:space="preserve">10 </w:t>
            </w:r>
            <w:r>
              <w:rPr>
                <w:cs/>
              </w:rPr>
              <w:t>ชุด</w:t>
            </w:r>
          </w:p>
          <w:p w:rsidR="001C3451" w:rsidRDefault="001C3451" w:rsidP="007277C4">
            <w:pPr>
              <w:jc w:val="center"/>
            </w:pPr>
            <w:r>
              <w:t xml:space="preserve">10 </w:t>
            </w:r>
            <w:r>
              <w:rPr>
                <w:cs/>
              </w:rPr>
              <w:t>แผ่น</w:t>
            </w:r>
          </w:p>
          <w:p w:rsidR="001C3451" w:rsidRDefault="001C3451" w:rsidP="007277C4">
            <w:pPr>
              <w:jc w:val="center"/>
            </w:pPr>
            <w:r>
              <w:t xml:space="preserve">20 </w:t>
            </w:r>
            <w:r>
              <w:rPr>
                <w:cs/>
              </w:rPr>
              <w:t>ขวด</w:t>
            </w:r>
          </w:p>
          <w:p w:rsidR="001C3451" w:rsidRDefault="001C3451" w:rsidP="007277C4">
            <w:pPr>
              <w:rPr>
                <w:cs/>
              </w:rPr>
            </w:pPr>
            <w:r>
              <w:t xml:space="preserve">       50 </w:t>
            </w:r>
            <w:r>
              <w:rPr>
                <w:cs/>
              </w:rPr>
              <w:t>แผ่น</w:t>
            </w:r>
          </w:p>
          <w:p w:rsidR="001C3451" w:rsidRDefault="001C3451" w:rsidP="007277C4">
            <w:pPr>
              <w:jc w:val="center"/>
            </w:pPr>
            <w:r>
              <w:t xml:space="preserve">40 </w:t>
            </w:r>
            <w:r>
              <w:rPr>
                <w:cs/>
              </w:rPr>
              <w:t>แผ่น</w:t>
            </w:r>
          </w:p>
          <w:p w:rsidR="001C3451" w:rsidRDefault="001C3451" w:rsidP="007277C4">
            <w:pPr>
              <w:jc w:val="center"/>
            </w:pPr>
            <w:r>
              <w:t xml:space="preserve">20  </w:t>
            </w:r>
            <w:r>
              <w:rPr>
                <w:cs/>
              </w:rPr>
              <w:t>กล่อง</w:t>
            </w:r>
          </w:p>
          <w:p w:rsidR="001C3451" w:rsidRDefault="001C3451" w:rsidP="007277C4">
            <w:pPr>
              <w:jc w:val="center"/>
              <w:rPr>
                <w:cs/>
              </w:rPr>
            </w:pPr>
            <w:r>
              <w:t xml:space="preserve">20 </w:t>
            </w:r>
            <w:r>
              <w:rPr>
                <w:cs/>
              </w:rPr>
              <w:t>แผ่น</w:t>
            </w:r>
          </w:p>
          <w:p w:rsidR="001C3451" w:rsidRDefault="001C3451" w:rsidP="007277C4">
            <w:pPr>
              <w:jc w:val="center"/>
            </w:pPr>
            <w:r>
              <w:t xml:space="preserve">20 </w:t>
            </w:r>
            <w:r>
              <w:rPr>
                <w:cs/>
              </w:rPr>
              <w:t xml:space="preserve"> กล่อง</w:t>
            </w:r>
          </w:p>
          <w:p w:rsidR="001C3451" w:rsidRDefault="001C3451" w:rsidP="007277C4">
            <w:pPr>
              <w:jc w:val="center"/>
            </w:pPr>
            <w:r>
              <w:t xml:space="preserve">25  </w:t>
            </w:r>
            <w:r>
              <w:rPr>
                <w:cs/>
              </w:rPr>
              <w:t>รีม</w:t>
            </w:r>
          </w:p>
          <w:p w:rsidR="001C3451" w:rsidRDefault="001C3451" w:rsidP="007277C4">
            <w:pPr>
              <w:jc w:val="center"/>
            </w:pPr>
            <w:r>
              <w:t xml:space="preserve">30 </w:t>
            </w:r>
            <w:r>
              <w:rPr>
                <w:cs/>
              </w:rPr>
              <w:t>กล่อง</w:t>
            </w:r>
          </w:p>
          <w:p w:rsidR="001C3451" w:rsidRDefault="001C3451" w:rsidP="007277C4">
            <w:pPr>
              <w:jc w:val="center"/>
            </w:pPr>
            <w:r>
              <w:t>5</w:t>
            </w:r>
            <w:r>
              <w:rPr>
                <w:cs/>
              </w:rPr>
              <w:t xml:space="preserve"> กระป๋อง</w:t>
            </w:r>
          </w:p>
          <w:p w:rsidR="001C3451" w:rsidRDefault="001C3451" w:rsidP="007277C4">
            <w:pPr>
              <w:jc w:val="center"/>
            </w:pPr>
            <w:r>
              <w:t xml:space="preserve">10 </w:t>
            </w:r>
            <w:r>
              <w:rPr>
                <w:cs/>
              </w:rPr>
              <w:t>เล่ม</w:t>
            </w:r>
          </w:p>
          <w:p w:rsidR="001C3451" w:rsidRDefault="001C3451" w:rsidP="007277C4">
            <w:pPr>
              <w:jc w:val="center"/>
            </w:pPr>
            <w:r>
              <w:t>10</w:t>
            </w:r>
            <w:r>
              <w:rPr>
                <w:cs/>
              </w:rPr>
              <w:t xml:space="preserve">  ขวด</w:t>
            </w:r>
          </w:p>
          <w:p w:rsidR="001C3451" w:rsidRDefault="001C3451" w:rsidP="007277C4">
            <w:pPr>
              <w:jc w:val="center"/>
            </w:pPr>
          </w:p>
        </w:tc>
        <w:tc>
          <w:tcPr>
            <w:tcW w:w="1440" w:type="dxa"/>
          </w:tcPr>
          <w:p w:rsidR="001C3451" w:rsidRDefault="001C3451" w:rsidP="007277C4">
            <w:pPr>
              <w:jc w:val="right"/>
            </w:pPr>
            <w:r>
              <w:t>230</w:t>
            </w:r>
          </w:p>
          <w:p w:rsidR="001C3451" w:rsidRDefault="001C3451" w:rsidP="007277C4">
            <w:pPr>
              <w:jc w:val="right"/>
              <w:rPr>
                <w:lang w:eastAsia="zh-CN"/>
              </w:rPr>
            </w:pPr>
            <w:r>
              <w:t>50</w:t>
            </w:r>
          </w:p>
          <w:p w:rsidR="001C3451" w:rsidRDefault="001C3451" w:rsidP="007277C4">
            <w:pPr>
              <w:jc w:val="right"/>
            </w:pPr>
            <w:r>
              <w:t>230</w:t>
            </w:r>
          </w:p>
          <w:p w:rsidR="001C3451" w:rsidRDefault="001C3451" w:rsidP="007277C4">
            <w:pPr>
              <w:jc w:val="right"/>
            </w:pPr>
            <w:r>
              <w:t>7</w:t>
            </w:r>
          </w:p>
          <w:p w:rsidR="001C3451" w:rsidRDefault="001C3451" w:rsidP="007277C4">
            <w:pPr>
              <w:jc w:val="right"/>
            </w:pPr>
            <w:r>
              <w:t>100</w:t>
            </w:r>
          </w:p>
          <w:p w:rsidR="001C3451" w:rsidRDefault="001C3451" w:rsidP="007277C4">
            <w:pPr>
              <w:jc w:val="right"/>
            </w:pPr>
            <w:r>
              <w:t>25</w:t>
            </w:r>
          </w:p>
          <w:p w:rsidR="001C3451" w:rsidRDefault="001C3451" w:rsidP="007277C4">
            <w:pPr>
              <w:jc w:val="right"/>
            </w:pPr>
            <w:r>
              <w:t>15</w:t>
            </w:r>
          </w:p>
          <w:p w:rsidR="001C3451" w:rsidRDefault="001C3451" w:rsidP="007277C4">
            <w:pPr>
              <w:jc w:val="right"/>
            </w:pPr>
            <w:r>
              <w:t>110</w:t>
            </w:r>
          </w:p>
          <w:p w:rsidR="001C3451" w:rsidRDefault="001C3451" w:rsidP="007277C4">
            <w:pPr>
              <w:jc w:val="right"/>
            </w:pPr>
            <w:r>
              <w:t>35 ,68</w:t>
            </w:r>
          </w:p>
          <w:p w:rsidR="001C3451" w:rsidRDefault="001C3451" w:rsidP="007277C4">
            <w:pPr>
              <w:jc w:val="right"/>
            </w:pPr>
            <w:r>
              <w:t>24 ,17</w:t>
            </w:r>
          </w:p>
          <w:p w:rsidR="001C3451" w:rsidRDefault="001C3451" w:rsidP="007277C4">
            <w:pPr>
              <w:jc w:val="right"/>
            </w:pPr>
            <w:r>
              <w:t>100</w:t>
            </w:r>
          </w:p>
          <w:p w:rsidR="001C3451" w:rsidRDefault="001C3451" w:rsidP="007277C4">
            <w:pPr>
              <w:jc w:val="right"/>
            </w:pPr>
            <w:r>
              <w:t>48</w:t>
            </w:r>
          </w:p>
          <w:p w:rsidR="001C3451" w:rsidRDefault="001C3451" w:rsidP="007277C4">
            <w:pPr>
              <w:jc w:val="right"/>
            </w:pPr>
            <w:r>
              <w:t>250</w:t>
            </w:r>
          </w:p>
          <w:p w:rsidR="001C3451" w:rsidRDefault="001C3451" w:rsidP="007277C4">
            <w:pPr>
              <w:jc w:val="right"/>
            </w:pPr>
            <w:r>
              <w:t>39</w:t>
            </w:r>
          </w:p>
          <w:p w:rsidR="001C3451" w:rsidRDefault="001C3451" w:rsidP="007277C4">
            <w:pPr>
              <w:jc w:val="right"/>
            </w:pPr>
            <w:r>
              <w:t>55</w:t>
            </w:r>
          </w:p>
          <w:p w:rsidR="001C3451" w:rsidRDefault="001C3451" w:rsidP="007277C4">
            <w:pPr>
              <w:jc w:val="right"/>
            </w:pPr>
            <w:r>
              <w:t xml:space="preserve"> </w:t>
            </w:r>
          </w:p>
        </w:tc>
        <w:tc>
          <w:tcPr>
            <w:tcW w:w="1060" w:type="dxa"/>
          </w:tcPr>
          <w:p w:rsidR="001C3451" w:rsidRDefault="001C3451" w:rsidP="007277C4">
            <w:pPr>
              <w:jc w:val="right"/>
              <w:rPr>
                <w:cs/>
              </w:rPr>
            </w:pPr>
            <w:r>
              <w:rPr>
                <w:cs/>
              </w:rPr>
              <w:t>4,</w:t>
            </w:r>
            <w:r>
              <w:t>6</w:t>
            </w:r>
            <w:r>
              <w:rPr>
                <w:cs/>
              </w:rPr>
              <w:t>00</w:t>
            </w:r>
          </w:p>
          <w:p w:rsidR="001C3451" w:rsidRDefault="001C3451" w:rsidP="007277C4">
            <w:pPr>
              <w:jc w:val="right"/>
              <w:rPr>
                <w:lang w:eastAsia="zh-CN"/>
              </w:rPr>
            </w:pPr>
            <w:r>
              <w:t>5,000</w:t>
            </w:r>
          </w:p>
          <w:p w:rsidR="001C3451" w:rsidRDefault="001C3451" w:rsidP="007277C4">
            <w:pPr>
              <w:jc w:val="right"/>
            </w:pPr>
            <w:r>
              <w:t>2</w:t>
            </w:r>
            <w:r>
              <w:rPr>
                <w:cs/>
              </w:rPr>
              <w:t>,</w:t>
            </w:r>
            <w:r>
              <w:t>300</w:t>
            </w:r>
          </w:p>
          <w:p w:rsidR="001C3451" w:rsidRDefault="001C3451" w:rsidP="007277C4">
            <w:pPr>
              <w:jc w:val="right"/>
            </w:pPr>
            <w:r>
              <w:t>70</w:t>
            </w:r>
          </w:p>
          <w:p w:rsidR="001C3451" w:rsidRDefault="001C3451" w:rsidP="007277C4">
            <w:pPr>
              <w:jc w:val="right"/>
            </w:pPr>
            <w:r>
              <w:t>2,000</w:t>
            </w:r>
          </w:p>
          <w:p w:rsidR="001C3451" w:rsidRDefault="001C3451" w:rsidP="007277C4">
            <w:pPr>
              <w:jc w:val="right"/>
            </w:pPr>
            <w:r>
              <w:t>1</w:t>
            </w:r>
            <w:r>
              <w:rPr>
                <w:cs/>
              </w:rPr>
              <w:t>,</w:t>
            </w:r>
            <w:r>
              <w:t>250</w:t>
            </w:r>
          </w:p>
          <w:p w:rsidR="001C3451" w:rsidRDefault="001C3451" w:rsidP="007277C4">
            <w:pPr>
              <w:jc w:val="right"/>
            </w:pPr>
            <w:r>
              <w:t>600</w:t>
            </w:r>
          </w:p>
          <w:p w:rsidR="001C3451" w:rsidRDefault="001C3451" w:rsidP="007277C4">
            <w:pPr>
              <w:jc w:val="right"/>
            </w:pPr>
            <w:r>
              <w:t>2,200</w:t>
            </w:r>
          </w:p>
          <w:p w:rsidR="001C3451" w:rsidRDefault="001C3451" w:rsidP="007277C4">
            <w:pPr>
              <w:jc w:val="right"/>
            </w:pPr>
            <w:r>
              <w:t>2</w:t>
            </w:r>
            <w:r>
              <w:rPr>
                <w:cs/>
              </w:rPr>
              <w:t>,</w:t>
            </w:r>
            <w:r>
              <w:t>060</w:t>
            </w:r>
          </w:p>
          <w:p w:rsidR="001C3451" w:rsidRDefault="001C3451" w:rsidP="007277C4">
            <w:pPr>
              <w:jc w:val="right"/>
            </w:pPr>
            <w:r>
              <w:t>820</w:t>
            </w:r>
          </w:p>
          <w:p w:rsidR="001C3451" w:rsidRDefault="001C3451" w:rsidP="007277C4">
            <w:pPr>
              <w:jc w:val="right"/>
            </w:pPr>
            <w:r>
              <w:t>2</w:t>
            </w:r>
            <w:r>
              <w:rPr>
                <w:cs/>
              </w:rPr>
              <w:t>,</w:t>
            </w:r>
            <w:r>
              <w:t>500</w:t>
            </w:r>
          </w:p>
          <w:p w:rsidR="001C3451" w:rsidRDefault="001C3451" w:rsidP="007277C4">
            <w:pPr>
              <w:jc w:val="right"/>
            </w:pPr>
            <w:r>
              <w:t>1,440</w:t>
            </w:r>
          </w:p>
          <w:p w:rsidR="001C3451" w:rsidRDefault="001C3451" w:rsidP="007277C4">
            <w:pPr>
              <w:jc w:val="right"/>
            </w:pPr>
            <w:r>
              <w:t>1,250</w:t>
            </w:r>
          </w:p>
          <w:p w:rsidR="001C3451" w:rsidRDefault="001C3451" w:rsidP="007277C4">
            <w:pPr>
              <w:jc w:val="right"/>
            </w:pPr>
            <w:r>
              <w:t>390</w:t>
            </w:r>
          </w:p>
          <w:p w:rsidR="001C3451" w:rsidRDefault="001C3451" w:rsidP="007277C4">
            <w:pPr>
              <w:jc w:val="right"/>
            </w:pPr>
            <w:r>
              <w:t>550</w:t>
            </w:r>
          </w:p>
          <w:p w:rsidR="001C3451" w:rsidRDefault="001C3451" w:rsidP="007277C4">
            <w:pPr>
              <w:jc w:val="right"/>
            </w:pPr>
          </w:p>
        </w:tc>
        <w:tc>
          <w:tcPr>
            <w:tcW w:w="1666" w:type="dxa"/>
          </w:tcPr>
          <w:p w:rsidR="001C3451" w:rsidRDefault="001C3451" w:rsidP="007277C4"/>
          <w:p w:rsidR="001C3451" w:rsidRDefault="001C3451" w:rsidP="007277C4"/>
          <w:p w:rsidR="001C3451" w:rsidRDefault="001C3451" w:rsidP="007277C4">
            <w:r>
              <w:rPr>
                <w:cs/>
              </w:rPr>
              <w:t xml:space="preserve"> </w:t>
            </w:r>
          </w:p>
          <w:p w:rsidR="001C3451" w:rsidRDefault="001C3451" w:rsidP="007277C4"/>
          <w:p w:rsidR="001C3451" w:rsidRDefault="001C3451" w:rsidP="007277C4"/>
          <w:p w:rsidR="001C3451" w:rsidRDefault="001C3451" w:rsidP="007277C4"/>
          <w:p w:rsidR="001C3451" w:rsidRDefault="001C3451" w:rsidP="007277C4"/>
          <w:p w:rsidR="001C3451" w:rsidRDefault="001C3451" w:rsidP="007277C4"/>
          <w:p w:rsidR="001C3451" w:rsidRDefault="001C3451" w:rsidP="007277C4"/>
          <w:p w:rsidR="001C3451" w:rsidRDefault="001C3451" w:rsidP="007277C4">
            <w:pPr>
              <w:rPr>
                <w:cs/>
              </w:rPr>
            </w:pPr>
          </w:p>
          <w:p w:rsidR="001C3451" w:rsidRDefault="001C3451" w:rsidP="007277C4"/>
          <w:p w:rsidR="001C3451" w:rsidRDefault="001C3451" w:rsidP="007277C4"/>
        </w:tc>
      </w:tr>
      <w:tr w:rsidR="001C3451">
        <w:tc>
          <w:tcPr>
            <w:tcW w:w="7128" w:type="dxa"/>
            <w:gridSpan w:val="4"/>
          </w:tcPr>
          <w:p w:rsidR="001C3451" w:rsidRDefault="001C3451" w:rsidP="007277C4">
            <w:pPr>
              <w:ind w:right="65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</w:t>
            </w:r>
            <w:r>
              <w:rPr>
                <w:b/>
                <w:bCs/>
                <w:cs/>
              </w:rPr>
              <w:t>รวมเงิน</w:t>
            </w:r>
          </w:p>
        </w:tc>
        <w:tc>
          <w:tcPr>
            <w:tcW w:w="1060" w:type="dxa"/>
          </w:tcPr>
          <w:p w:rsidR="001C3451" w:rsidRDefault="001C3451" w:rsidP="007277C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=Sum(above)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27,030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666" w:type="dxa"/>
            <w:tcBorders>
              <w:bottom w:val="nil"/>
              <w:right w:val="nil"/>
            </w:tcBorders>
          </w:tcPr>
          <w:p w:rsidR="001C3451" w:rsidRDefault="001C3451" w:rsidP="007277C4">
            <w:pPr>
              <w:rPr>
                <w:b/>
                <w:bCs/>
              </w:rPr>
            </w:pPr>
          </w:p>
        </w:tc>
      </w:tr>
    </w:tbl>
    <w:p w:rsidR="001C3451" w:rsidRDefault="001C3451" w:rsidP="00EF786E">
      <w:pPr>
        <w:rPr>
          <w:b/>
          <w:bCs/>
        </w:rPr>
      </w:pPr>
    </w:p>
    <w:p w:rsidR="001C3451" w:rsidRDefault="001C3451" w:rsidP="00EF786E">
      <w:pPr>
        <w:rPr>
          <w:b/>
          <w:bCs/>
          <w:cs/>
        </w:rPr>
      </w:pPr>
      <w:r>
        <w:rPr>
          <w:b/>
          <w:bCs/>
          <w:cs/>
        </w:rPr>
        <w:t xml:space="preserve">กิจกรรมที่ </w:t>
      </w:r>
      <w:r>
        <w:rPr>
          <w:b/>
          <w:bCs/>
        </w:rPr>
        <w:t xml:space="preserve">2 </w:t>
      </w:r>
      <w:r>
        <w:rPr>
          <w:b/>
          <w:bCs/>
          <w:cs/>
        </w:rPr>
        <w:t>ซ่อมแซมอุปกรณ์และปรับปรุงห้องเรียน</w:t>
      </w: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060"/>
        <w:gridCol w:w="1620"/>
        <w:gridCol w:w="1440"/>
        <w:gridCol w:w="1083"/>
        <w:gridCol w:w="1643"/>
      </w:tblGrid>
      <w:tr w:rsidR="001C3451">
        <w:tc>
          <w:tcPr>
            <w:tcW w:w="1008" w:type="dxa"/>
          </w:tcPr>
          <w:p w:rsidR="001C3451" w:rsidRDefault="001C3451" w:rsidP="007277C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1C3451" w:rsidRDefault="001C3451" w:rsidP="007277C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1C3451" w:rsidRDefault="001C3451" w:rsidP="007277C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จำนวน</w:t>
            </w:r>
            <w:r>
              <w:rPr>
                <w:b/>
                <w:bCs/>
              </w:rPr>
              <w:t>(</w:t>
            </w:r>
            <w:r>
              <w:rPr>
                <w:b/>
                <w:bCs/>
                <w:cs/>
              </w:rPr>
              <w:t>หน่วย</w:t>
            </w:r>
            <w:r>
              <w:rPr>
                <w:b/>
                <w:bCs/>
              </w:rPr>
              <w:t>)</w:t>
            </w:r>
          </w:p>
        </w:tc>
        <w:tc>
          <w:tcPr>
            <w:tcW w:w="1440" w:type="dxa"/>
          </w:tcPr>
          <w:p w:rsidR="001C3451" w:rsidRDefault="001C3451" w:rsidP="007277C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1C3451" w:rsidRDefault="001C3451" w:rsidP="007277C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1C3451" w:rsidRDefault="001C3451" w:rsidP="007277C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หมายเหตุ</w:t>
            </w:r>
          </w:p>
        </w:tc>
      </w:tr>
      <w:tr w:rsidR="001C3451">
        <w:trPr>
          <w:trHeight w:val="1105"/>
        </w:trPr>
        <w:tc>
          <w:tcPr>
            <w:tcW w:w="1008" w:type="dxa"/>
          </w:tcPr>
          <w:p w:rsidR="001C3451" w:rsidRDefault="001C3451" w:rsidP="007277C4">
            <w:pPr>
              <w:jc w:val="center"/>
            </w:pPr>
            <w:r>
              <w:t>1</w:t>
            </w:r>
          </w:p>
          <w:p w:rsidR="001C3451" w:rsidRDefault="001C3451" w:rsidP="007277C4">
            <w:pPr>
              <w:jc w:val="center"/>
            </w:pPr>
            <w:r>
              <w:t>2</w:t>
            </w:r>
          </w:p>
          <w:p w:rsidR="001C3451" w:rsidRDefault="001C3451" w:rsidP="007277C4">
            <w:pPr>
              <w:jc w:val="center"/>
            </w:pPr>
            <w:r>
              <w:t>3</w:t>
            </w:r>
          </w:p>
          <w:p w:rsidR="001C3451" w:rsidRDefault="001C3451" w:rsidP="007277C4">
            <w:pPr>
              <w:jc w:val="center"/>
            </w:pPr>
            <w:r>
              <w:t>4</w:t>
            </w:r>
          </w:p>
        </w:tc>
        <w:tc>
          <w:tcPr>
            <w:tcW w:w="3060" w:type="dxa"/>
          </w:tcPr>
          <w:p w:rsidR="001C3451" w:rsidRDefault="001C3451" w:rsidP="007277C4">
            <w:r>
              <w:rPr>
                <w:cs/>
              </w:rPr>
              <w:t>ค่าซ่อม เครื่องคอมพิวเตอร์</w:t>
            </w:r>
          </w:p>
          <w:p w:rsidR="001C3451" w:rsidRDefault="001C3451" w:rsidP="007277C4">
            <w:r>
              <w:rPr>
                <w:cs/>
              </w:rPr>
              <w:t>ซ่อมเครื่องปริ้น</w:t>
            </w:r>
          </w:p>
          <w:p w:rsidR="001C3451" w:rsidRDefault="001C3451" w:rsidP="007277C4">
            <w:r>
              <w:rPr>
                <w:cs/>
              </w:rPr>
              <w:t>ซ่อมโต๊ะเรียน</w:t>
            </w:r>
          </w:p>
          <w:p w:rsidR="001C3451" w:rsidRDefault="001C3451" w:rsidP="007277C4">
            <w:r>
              <w:rPr>
                <w:cs/>
              </w:rPr>
              <w:t>หมึกปริ้น</w:t>
            </w:r>
          </w:p>
        </w:tc>
        <w:tc>
          <w:tcPr>
            <w:tcW w:w="1620" w:type="dxa"/>
          </w:tcPr>
          <w:p w:rsidR="001C3451" w:rsidRDefault="001C3451" w:rsidP="007277C4">
            <w:pPr>
              <w:rPr>
                <w:cs/>
              </w:rPr>
            </w:pPr>
            <w:r>
              <w:t xml:space="preserve">         1</w:t>
            </w:r>
            <w:r>
              <w:rPr>
                <w:cs/>
              </w:rPr>
              <w:t xml:space="preserve"> เครื่อง</w:t>
            </w:r>
          </w:p>
          <w:p w:rsidR="001C3451" w:rsidRDefault="001C3451" w:rsidP="007277C4">
            <w:pPr>
              <w:rPr>
                <w:cs/>
              </w:rPr>
            </w:pPr>
            <w:r>
              <w:t xml:space="preserve">         1 </w:t>
            </w:r>
            <w:r>
              <w:rPr>
                <w:cs/>
              </w:rPr>
              <w:t>เครื่อง</w:t>
            </w:r>
          </w:p>
          <w:p w:rsidR="001C3451" w:rsidRDefault="001C3451" w:rsidP="007277C4">
            <w:pPr>
              <w:jc w:val="center"/>
            </w:pPr>
            <w:r>
              <w:rPr>
                <w:cs/>
              </w:rPr>
              <w:t>7  ตัว</w:t>
            </w:r>
          </w:p>
          <w:p w:rsidR="001C3451" w:rsidRDefault="001C3451" w:rsidP="007277C4">
            <w:pPr>
              <w:jc w:val="center"/>
            </w:pPr>
            <w:r>
              <w:t xml:space="preserve">1  </w:t>
            </w:r>
            <w:r>
              <w:rPr>
                <w:cs/>
              </w:rPr>
              <w:t>ชุด</w:t>
            </w:r>
          </w:p>
        </w:tc>
        <w:tc>
          <w:tcPr>
            <w:tcW w:w="1440" w:type="dxa"/>
          </w:tcPr>
          <w:p w:rsidR="001C3451" w:rsidRDefault="001C3451" w:rsidP="007277C4">
            <w:pPr>
              <w:jc w:val="center"/>
            </w:pPr>
            <w:r>
              <w:rPr>
                <w:cs/>
              </w:rPr>
              <w:t>1,000</w:t>
            </w:r>
          </w:p>
          <w:p w:rsidR="001C3451" w:rsidRDefault="001C3451" w:rsidP="007277C4">
            <w:r>
              <w:t xml:space="preserve">       1</w:t>
            </w:r>
            <w:r>
              <w:rPr>
                <w:cs/>
              </w:rPr>
              <w:t>,</w:t>
            </w:r>
            <w:r>
              <w:t>000</w:t>
            </w:r>
          </w:p>
          <w:p w:rsidR="001C3451" w:rsidRDefault="001C3451" w:rsidP="007277C4">
            <w:r>
              <w:rPr>
                <w:cs/>
              </w:rPr>
              <w:t xml:space="preserve">          300</w:t>
            </w:r>
          </w:p>
          <w:p w:rsidR="001C3451" w:rsidRPr="00A245F2" w:rsidRDefault="001C3451" w:rsidP="007277C4">
            <w:pPr>
              <w:jc w:val="center"/>
            </w:pPr>
            <w:r>
              <w:t>2</w:t>
            </w:r>
            <w:r>
              <w:rPr>
                <w:cs/>
              </w:rPr>
              <w:t>,500</w:t>
            </w:r>
          </w:p>
        </w:tc>
        <w:tc>
          <w:tcPr>
            <w:tcW w:w="1083" w:type="dxa"/>
          </w:tcPr>
          <w:p w:rsidR="001C3451" w:rsidRDefault="001C3451" w:rsidP="007277C4">
            <w:pPr>
              <w:jc w:val="right"/>
            </w:pPr>
            <w:r>
              <w:t>1,000</w:t>
            </w:r>
          </w:p>
          <w:p w:rsidR="001C3451" w:rsidRDefault="001C3451" w:rsidP="007277C4">
            <w:pPr>
              <w:jc w:val="right"/>
            </w:pPr>
            <w:r>
              <w:t>1,000</w:t>
            </w:r>
          </w:p>
          <w:p w:rsidR="001C3451" w:rsidRDefault="001C3451" w:rsidP="007277C4">
            <w:pPr>
              <w:jc w:val="right"/>
            </w:pPr>
            <w:r>
              <w:t>2,100</w:t>
            </w:r>
          </w:p>
          <w:p w:rsidR="001C3451" w:rsidRDefault="001C3451" w:rsidP="007277C4">
            <w:r>
              <w:t xml:space="preserve">       </w:t>
            </w:r>
            <w:r>
              <w:rPr>
                <w:cs/>
              </w:rPr>
              <w:t>2,500</w:t>
            </w:r>
          </w:p>
        </w:tc>
        <w:tc>
          <w:tcPr>
            <w:tcW w:w="1643" w:type="dxa"/>
          </w:tcPr>
          <w:p w:rsidR="001C3451" w:rsidRDefault="001C3451" w:rsidP="007277C4"/>
          <w:p w:rsidR="001C3451" w:rsidRDefault="001C3451" w:rsidP="007277C4"/>
        </w:tc>
      </w:tr>
      <w:tr w:rsidR="001C3451" w:rsidTr="007222C5">
        <w:trPr>
          <w:cantSplit/>
        </w:trPr>
        <w:tc>
          <w:tcPr>
            <w:tcW w:w="7128" w:type="dxa"/>
            <w:gridSpan w:val="4"/>
          </w:tcPr>
          <w:p w:rsidR="001C3451" w:rsidRDefault="001C3451" w:rsidP="007277C4">
            <w:pPr>
              <w:ind w:right="480"/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</w:tcPr>
          <w:p w:rsidR="001C3451" w:rsidRDefault="001C3451" w:rsidP="007277C4">
            <w:pPr>
              <w:jc w:val="right"/>
              <w:rPr>
                <w:b/>
                <w:bCs/>
              </w:rPr>
            </w:pPr>
            <w:r w:rsidRPr="006B3D7B">
              <w:rPr>
                <w:b/>
                <w:bCs/>
              </w:rPr>
              <w:fldChar w:fldCharType="begin"/>
            </w:r>
            <w:r w:rsidRPr="006B3D7B">
              <w:rPr>
                <w:b/>
                <w:bCs/>
              </w:rPr>
              <w:instrText xml:space="preserve"> =sum(above) </w:instrText>
            </w:r>
            <w:r w:rsidRPr="006B3D7B"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6,600</w:t>
            </w:r>
            <w:r w:rsidRPr="006B3D7B">
              <w:rPr>
                <w:b/>
                <w:bCs/>
              </w:rPr>
              <w:fldChar w:fldCharType="end"/>
            </w:r>
          </w:p>
        </w:tc>
        <w:tc>
          <w:tcPr>
            <w:tcW w:w="1643" w:type="dxa"/>
            <w:tcBorders>
              <w:right w:val="nil"/>
            </w:tcBorders>
          </w:tcPr>
          <w:p w:rsidR="001C3451" w:rsidRDefault="001C3451" w:rsidP="007277C4">
            <w:pPr>
              <w:rPr>
                <w:b/>
                <w:bCs/>
              </w:rPr>
            </w:pPr>
          </w:p>
        </w:tc>
      </w:tr>
      <w:tr w:rsidR="001C3451">
        <w:trPr>
          <w:cantSplit/>
        </w:trPr>
        <w:tc>
          <w:tcPr>
            <w:tcW w:w="7128" w:type="dxa"/>
            <w:gridSpan w:val="4"/>
          </w:tcPr>
          <w:p w:rsidR="001C3451" w:rsidRDefault="001C3451" w:rsidP="0075395E">
            <w:pPr>
              <w:ind w:right="480"/>
              <w:rPr>
                <w:b/>
                <w:bCs/>
              </w:rPr>
            </w:pPr>
            <w:r>
              <w:rPr>
                <w:b/>
                <w:bCs/>
                <w:cs/>
              </w:rPr>
              <w:t xml:space="preserve">                                         รวมเงินทุกกิจกรรม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cs/>
              </w:rPr>
              <w:t>(ศิลปะและทัศนศิลป์)</w:t>
            </w:r>
          </w:p>
        </w:tc>
        <w:tc>
          <w:tcPr>
            <w:tcW w:w="1083" w:type="dxa"/>
          </w:tcPr>
          <w:p w:rsidR="001C3451" w:rsidRPr="000265E3" w:rsidRDefault="001C3451" w:rsidP="0075395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  <w:r w:rsidRPr="000265E3">
              <w:rPr>
                <w:b/>
                <w:bCs/>
              </w:rPr>
              <w:t>,</w:t>
            </w:r>
            <w:r>
              <w:rPr>
                <w:b/>
                <w:bCs/>
              </w:rPr>
              <w:t>6</w:t>
            </w:r>
            <w:r w:rsidRPr="000265E3">
              <w:rPr>
                <w:b/>
                <w:bCs/>
              </w:rPr>
              <w:t>30</w:t>
            </w:r>
          </w:p>
        </w:tc>
        <w:tc>
          <w:tcPr>
            <w:tcW w:w="1643" w:type="dxa"/>
            <w:tcBorders>
              <w:bottom w:val="nil"/>
              <w:right w:val="nil"/>
            </w:tcBorders>
          </w:tcPr>
          <w:p w:rsidR="001C3451" w:rsidRDefault="001C3451" w:rsidP="007277C4">
            <w:pPr>
              <w:rPr>
                <w:b/>
                <w:bCs/>
              </w:rPr>
            </w:pPr>
          </w:p>
        </w:tc>
      </w:tr>
    </w:tbl>
    <w:p w:rsidR="001C3451" w:rsidRDefault="001C3451" w:rsidP="00EF786E">
      <w:pPr>
        <w:rPr>
          <w:lang w:eastAsia="zh-CN"/>
        </w:rPr>
      </w:pPr>
    </w:p>
    <w:p w:rsidR="001C3451" w:rsidRDefault="001C3451" w:rsidP="00EF786E">
      <w:pPr>
        <w:rPr>
          <w:lang w:eastAsia="zh-CN"/>
        </w:rPr>
      </w:pPr>
    </w:p>
    <w:p w:rsidR="001C3451" w:rsidRDefault="001C3451" w:rsidP="00EF786E">
      <w:pPr>
        <w:rPr>
          <w:lang w:eastAsia="zh-CN"/>
        </w:rPr>
      </w:pPr>
    </w:p>
    <w:p w:rsidR="001C3451" w:rsidRDefault="001C3451" w:rsidP="00EF786E"/>
    <w:p w:rsidR="001C3451" w:rsidRDefault="001C3451"/>
    <w:sectPr w:rsidR="001C3451" w:rsidSect="005F2C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????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6618D"/>
    <w:multiLevelType w:val="hybridMultilevel"/>
    <w:tmpl w:val="0B8A17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/>
      </w:rPr>
    </w:lvl>
    <w:lvl w:ilvl="2" w:tplc="26CCEB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Times New Roman" w:hAnsi="Angsana New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CB976AD"/>
    <w:multiLevelType w:val="hybridMultilevel"/>
    <w:tmpl w:val="817ACA84"/>
    <w:lvl w:ilvl="0" w:tplc="49C8DCB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5D8E6534"/>
    <w:multiLevelType w:val="hybridMultilevel"/>
    <w:tmpl w:val="312E3E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3935656"/>
    <w:multiLevelType w:val="hybridMultilevel"/>
    <w:tmpl w:val="FF5C1764"/>
    <w:lvl w:ilvl="0" w:tplc="F6A47F74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doNotHyphenateCaps/>
  <w:characterSpacingControl w:val="doNotCompress"/>
  <w:doNotValidateAgainstSchema/>
  <w:doNotDemarcateInvalidXml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786E"/>
    <w:rsid w:val="000265E3"/>
    <w:rsid w:val="00101E55"/>
    <w:rsid w:val="00127392"/>
    <w:rsid w:val="00194CF0"/>
    <w:rsid w:val="001A016D"/>
    <w:rsid w:val="001C3451"/>
    <w:rsid w:val="002412F0"/>
    <w:rsid w:val="00347417"/>
    <w:rsid w:val="00351869"/>
    <w:rsid w:val="00594572"/>
    <w:rsid w:val="005B277E"/>
    <w:rsid w:val="005F036A"/>
    <w:rsid w:val="005F2C81"/>
    <w:rsid w:val="00601508"/>
    <w:rsid w:val="00677D15"/>
    <w:rsid w:val="006B3D7B"/>
    <w:rsid w:val="006B4E75"/>
    <w:rsid w:val="0071179A"/>
    <w:rsid w:val="007222C5"/>
    <w:rsid w:val="007277C4"/>
    <w:rsid w:val="00742D7A"/>
    <w:rsid w:val="0075395E"/>
    <w:rsid w:val="00902D84"/>
    <w:rsid w:val="00941C86"/>
    <w:rsid w:val="009D7204"/>
    <w:rsid w:val="009E3FE4"/>
    <w:rsid w:val="00A245F2"/>
    <w:rsid w:val="00A74D13"/>
    <w:rsid w:val="00A94C34"/>
    <w:rsid w:val="00B220C5"/>
    <w:rsid w:val="00BB17B8"/>
    <w:rsid w:val="00BE7D4B"/>
    <w:rsid w:val="00D96639"/>
    <w:rsid w:val="00DA5EA3"/>
    <w:rsid w:val="00E3083F"/>
    <w:rsid w:val="00E545F4"/>
    <w:rsid w:val="00EF786E"/>
    <w:rsid w:val="00F15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86E"/>
    <w:rPr>
      <w:rFonts w:ascii="Angsana New" w:eastAsia="Times New Roman" w:hAnsi="Angsana New" w:cs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F786E"/>
    <w:pPr>
      <w:keepNext/>
      <w:jc w:val="right"/>
      <w:outlineLvl w:val="0"/>
    </w:pPr>
    <w:rPr>
      <w:rFonts w:ascii="Times New Roman" w:eastAsia="SimSun" w:hAnsi="Times New Roman" w:cs="Tahoma"/>
      <w:b/>
      <w:bCs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F786E"/>
    <w:rPr>
      <w:rFonts w:ascii="Times New Roman" w:eastAsia="SimSun" w:hAnsi="Times New Roman" w:cs="Tahoma"/>
      <w:b/>
      <w:bCs/>
      <w:sz w:val="32"/>
      <w:szCs w:val="32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EF786E"/>
    <w:pPr>
      <w:spacing w:after="120"/>
      <w:ind w:left="360"/>
    </w:pPr>
    <w:rPr>
      <w:rFonts w:ascii="AngsanaUPC" w:eastAsia="Calibri" w:hAnsi="AngsanaUPC"/>
      <w:szCs w:val="37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F786E"/>
    <w:rPr>
      <w:rFonts w:ascii="AngsanaUPC" w:eastAsia="Times New Roman" w:hAnsi="AngsanaUPC" w:cs="Angsana New"/>
      <w:sz w:val="37"/>
      <w:szCs w:val="37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230</TotalTime>
  <Pages>6</Pages>
  <Words>936</Words>
  <Characters>5336</Characters>
  <Application>Microsoft Office Outlook</Application>
  <DocSecurity>0</DocSecurity>
  <Lines>0</Lines>
  <Paragraphs>0</Paragraphs>
  <ScaleCrop>false</ScaleCrop>
  <Company>IT-STATION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IT-STATION</cp:lastModifiedBy>
  <cp:revision>8</cp:revision>
  <dcterms:created xsi:type="dcterms:W3CDTF">2015-03-20T03:24:00Z</dcterms:created>
  <dcterms:modified xsi:type="dcterms:W3CDTF">2016-05-04T07:14:00Z</dcterms:modified>
</cp:coreProperties>
</file>