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C1" w:rsidRPr="0064110D" w:rsidRDefault="001F74C1" w:rsidP="001F674E">
      <w:pPr>
        <w:pStyle w:val="Heading1"/>
        <w:jc w:val="left"/>
        <w:rPr>
          <w:rFonts w:ascii="Angsana New" w:hAnsi="Angsana New" w:cs="Angsana New"/>
          <w:cs/>
        </w:rPr>
      </w:pPr>
      <w:r w:rsidRPr="0064110D">
        <w:rPr>
          <w:rFonts w:ascii="Angsana New" w:hAnsi="Angsana New" w:cs="Angsana New"/>
          <w:cs/>
        </w:rPr>
        <w:t>โครงการ</w:t>
      </w:r>
      <w:r w:rsidRPr="0064110D">
        <w:rPr>
          <w:rFonts w:ascii="Angsana New" w:hAnsi="Angsana New" w:cs="Angsana New"/>
        </w:rPr>
        <w:tab/>
      </w:r>
      <w:r w:rsidRPr="0064110D">
        <w:rPr>
          <w:rFonts w:ascii="Angsana New" w:hAnsi="Angsana New" w:cs="Angsana New"/>
        </w:rPr>
        <w:tab/>
      </w:r>
      <w:r w:rsidRPr="0064110D">
        <w:rPr>
          <w:rFonts w:ascii="Angsana New" w:hAnsi="Angsana New" w:cs="Angsana New"/>
        </w:rPr>
        <w:tab/>
      </w:r>
      <w:r w:rsidRPr="0064110D">
        <w:rPr>
          <w:rFonts w:ascii="Angsana New" w:hAnsi="Angsana New" w:cs="Angsana New"/>
          <w:cs/>
        </w:rPr>
        <w:t>พัฒนาการเรียนการสอนดนตรี</w:t>
      </w:r>
    </w:p>
    <w:p w:rsidR="001F74C1" w:rsidRPr="0064110D" w:rsidRDefault="001F74C1" w:rsidP="001F674E">
      <w:pPr>
        <w:rPr>
          <w:b/>
          <w:bCs/>
          <w:cs/>
        </w:rPr>
      </w:pPr>
      <w:r w:rsidRPr="0064110D">
        <w:rPr>
          <w:b/>
          <w:bCs/>
          <w:cs/>
        </w:rPr>
        <w:t>งาน</w:t>
      </w:r>
      <w:r w:rsidRPr="0064110D">
        <w:rPr>
          <w:b/>
          <w:bCs/>
        </w:rPr>
        <w:tab/>
      </w:r>
      <w:r w:rsidRPr="0064110D">
        <w:rPr>
          <w:b/>
          <w:bCs/>
        </w:rPr>
        <w:tab/>
      </w:r>
      <w:r w:rsidRPr="0064110D">
        <w:rPr>
          <w:b/>
          <w:bCs/>
        </w:rPr>
        <w:tab/>
      </w:r>
      <w:r w:rsidRPr="0064110D">
        <w:rPr>
          <w:b/>
          <w:bCs/>
          <w:cs/>
        </w:rPr>
        <w:tab/>
        <w:t>วิชาการ</w:t>
      </w:r>
    </w:p>
    <w:p w:rsidR="001F74C1" w:rsidRPr="0064110D" w:rsidRDefault="001F74C1" w:rsidP="001F674E">
      <w:pPr>
        <w:rPr>
          <w:b/>
          <w:bCs/>
          <w:cs/>
        </w:rPr>
      </w:pPr>
      <w:r w:rsidRPr="0064110D">
        <w:rPr>
          <w:b/>
          <w:bCs/>
          <w:cs/>
        </w:rPr>
        <w:t>ผู้รับผิดชอบ</w:t>
      </w:r>
      <w:r w:rsidRPr="0064110D">
        <w:rPr>
          <w:b/>
          <w:bCs/>
        </w:rPr>
        <w:tab/>
      </w:r>
      <w:r w:rsidRPr="0064110D">
        <w:rPr>
          <w:b/>
          <w:bCs/>
        </w:rPr>
        <w:tab/>
      </w:r>
      <w:r w:rsidRPr="0064110D">
        <w:rPr>
          <w:b/>
          <w:bCs/>
          <w:cs/>
        </w:rPr>
        <w:tab/>
        <w:t>นา</w:t>
      </w:r>
      <w:r>
        <w:rPr>
          <w:b/>
          <w:bCs/>
          <w:cs/>
        </w:rPr>
        <w:t xml:space="preserve">ยวรพงศ์   </w:t>
      </w:r>
      <w:r w:rsidRPr="0064110D">
        <w:rPr>
          <w:b/>
          <w:bCs/>
          <w:cs/>
        </w:rPr>
        <w:t xml:space="preserve">ภุมรา  </w:t>
      </w:r>
      <w:r>
        <w:rPr>
          <w:b/>
          <w:bCs/>
          <w:cs/>
        </w:rPr>
        <w:t xml:space="preserve">   </w:t>
      </w:r>
      <w:r w:rsidRPr="0064110D">
        <w:rPr>
          <w:b/>
          <w:bCs/>
          <w:cs/>
        </w:rPr>
        <w:t>นายเอนก    อุ่นอุ้ย</w:t>
      </w:r>
    </w:p>
    <w:p w:rsidR="001F74C1" w:rsidRPr="0064110D" w:rsidRDefault="001F74C1" w:rsidP="001F674E">
      <w:pPr>
        <w:rPr>
          <w:b/>
          <w:bCs/>
        </w:rPr>
      </w:pPr>
      <w:r w:rsidRPr="0064110D">
        <w:rPr>
          <w:b/>
          <w:bCs/>
          <w:cs/>
        </w:rPr>
        <w:t>ลักษณะโครงการ</w:t>
      </w:r>
      <w:r w:rsidRPr="0064110D">
        <w:rPr>
          <w:b/>
          <w:bCs/>
        </w:rPr>
        <w:tab/>
        <w:t xml:space="preserve"> </w:t>
      </w:r>
      <w:r w:rsidRPr="0064110D">
        <w:rPr>
          <w:b/>
          <w:bCs/>
        </w:rPr>
        <w:tab/>
      </w:r>
      <w:r w:rsidRPr="0064110D">
        <w:rPr>
          <w:b/>
          <w:bCs/>
        </w:rPr>
        <w:tab/>
      </w:r>
      <w:r w:rsidRPr="0064110D">
        <w:rPr>
          <w:b/>
          <w:bCs/>
          <w:cs/>
        </w:rPr>
        <w:t>โครงการต่อเนื่อง</w:t>
      </w:r>
    </w:p>
    <w:p w:rsidR="001F74C1" w:rsidRPr="0064110D" w:rsidRDefault="001F74C1" w:rsidP="001F674E">
      <w:pPr>
        <w:rPr>
          <w:b/>
          <w:bCs/>
        </w:rPr>
      </w:pPr>
      <w:r w:rsidRPr="0064110D">
        <w:rPr>
          <w:b/>
          <w:bCs/>
          <w:cs/>
        </w:rPr>
        <w:t>ระยะเวลาดำเนินการ</w:t>
      </w:r>
      <w:r w:rsidRPr="0064110D">
        <w:rPr>
          <w:b/>
          <w:bCs/>
        </w:rPr>
        <w:tab/>
      </w:r>
      <w:r w:rsidRPr="0064110D">
        <w:rPr>
          <w:b/>
          <w:bCs/>
        </w:rPr>
        <w:tab/>
      </w:r>
      <w:r w:rsidRPr="0064110D">
        <w:rPr>
          <w:b/>
          <w:bCs/>
          <w:cs/>
        </w:rPr>
        <w:t xml:space="preserve">ปีการศึกษา  </w:t>
      </w:r>
      <w:r w:rsidRPr="0064110D">
        <w:rPr>
          <w:b/>
          <w:bCs/>
        </w:rPr>
        <w:t xml:space="preserve">2559 </w:t>
      </w:r>
      <w:r w:rsidRPr="0064110D">
        <w:rPr>
          <w:b/>
          <w:bCs/>
          <w:cs/>
        </w:rPr>
        <w:t>(10 พ.ค. 255</w:t>
      </w:r>
      <w:r w:rsidRPr="0064110D">
        <w:rPr>
          <w:b/>
          <w:bCs/>
        </w:rPr>
        <w:t>9–</w:t>
      </w:r>
      <w:r w:rsidRPr="0064110D">
        <w:rPr>
          <w:b/>
          <w:bCs/>
          <w:cs/>
        </w:rPr>
        <w:t xml:space="preserve"> 31 มี.ค. 2560)</w:t>
      </w:r>
    </w:p>
    <w:p w:rsidR="001F74C1" w:rsidRPr="0064110D" w:rsidRDefault="001F74C1" w:rsidP="001F674E">
      <w:pPr>
        <w:rPr>
          <w:b/>
          <w:bCs/>
          <w:cs/>
        </w:rPr>
      </w:pPr>
      <w:r w:rsidRPr="0064110D">
        <w:rPr>
          <w:b/>
          <w:bCs/>
          <w:cs/>
        </w:rPr>
        <w:t xml:space="preserve">สอดคล้องกับมาตรฐาน </w:t>
      </w:r>
      <w:r w:rsidRPr="0064110D">
        <w:rPr>
          <w:b/>
          <w:bCs/>
          <w:cs/>
        </w:rPr>
        <w:tab/>
      </w:r>
      <w:r w:rsidRPr="0064110D">
        <w:rPr>
          <w:b/>
          <w:bCs/>
          <w:cs/>
        </w:rPr>
        <w:tab/>
        <w:t>2,3,6,8,10,11,14,16,</w:t>
      </w:r>
    </w:p>
    <w:p w:rsidR="001F74C1" w:rsidRPr="0064110D" w:rsidRDefault="001F74C1" w:rsidP="001F674E">
      <w:pPr>
        <w:rPr>
          <w:u w:val="single"/>
        </w:rPr>
      </w:pP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  <w:r w:rsidRPr="0064110D">
        <w:rPr>
          <w:u w:val="single"/>
        </w:rPr>
        <w:tab/>
      </w:r>
    </w:p>
    <w:p w:rsidR="001F74C1" w:rsidRPr="0064110D" w:rsidRDefault="001F74C1" w:rsidP="001F674E">
      <w:pPr>
        <w:numPr>
          <w:ilvl w:val="0"/>
          <w:numId w:val="3"/>
        </w:numPr>
        <w:rPr>
          <w:b/>
          <w:bCs/>
        </w:rPr>
      </w:pPr>
      <w:r w:rsidRPr="0064110D">
        <w:rPr>
          <w:b/>
          <w:bCs/>
          <w:cs/>
        </w:rPr>
        <w:t>หลักการและเหตุผล</w:t>
      </w:r>
    </w:p>
    <w:p w:rsidR="001F74C1" w:rsidRPr="0064110D" w:rsidRDefault="001F74C1" w:rsidP="001F674E">
      <w:pPr>
        <w:rPr>
          <w:cs/>
        </w:rPr>
      </w:pPr>
      <w:r w:rsidRPr="0064110D">
        <w:t xml:space="preserve">                        </w:t>
      </w:r>
      <w:r w:rsidRPr="0064110D">
        <w:rPr>
          <w:cs/>
        </w:rPr>
        <w:t>การจัดกิจกรรมการเรียนการสอนในกลุ่มสาระการเรียนรู้ศิลปะ  สาระดนตรีนั้น  เป็นกลุ่มประสบการณ์หนึ่งที่สร้างทักษะ  สติปัญญา  การเคลื่อนไหว  ผู้เรียนต้องใช้สมรรถภาพทางความรู้และมีทักษะอันทำให้ผู้เรียนหรือผู้ฝึกมีสมาธิ  มีไหวพริบ  รู้จังหวะ</w:t>
      </w:r>
      <w:r w:rsidRPr="0064110D">
        <w:t xml:space="preserve">  </w:t>
      </w:r>
      <w:r w:rsidRPr="0064110D">
        <w:rPr>
          <w:cs/>
        </w:rPr>
        <w:t>เป็นเครื่องผ่อนคลายทางอารมณ์ และสร้างภาวะเป็นผู้มีสุนทรียภาพและลักษณะนิสัยด้านศิลปะ  ดนตรี  และกีฬา  ให้นักเรียนได้มีโอกาสร่วมกิจกรรมต่าง ๆ ได้แสดงผลงานทางดนตรี เพื่อตอบสนองความสามารถพิเศษของนักเรียนตามศักยภาพที่แตกต่างกัน  โครงการและคุณลักษณะเพื่อการนำไปใช้ได้จริงในโอกาสต่าง ๆ ต่อไป</w:t>
      </w:r>
    </w:p>
    <w:p w:rsidR="001F74C1" w:rsidRPr="0064110D" w:rsidRDefault="001F74C1" w:rsidP="001F674E">
      <w:pPr>
        <w:tabs>
          <w:tab w:val="left" w:pos="0"/>
          <w:tab w:val="left" w:pos="142"/>
          <w:tab w:val="left" w:pos="426"/>
        </w:tabs>
        <w:jc w:val="both"/>
        <w:rPr>
          <w:b/>
          <w:bCs/>
        </w:rPr>
      </w:pPr>
      <w:r w:rsidRPr="0064110D">
        <w:rPr>
          <w:b/>
          <w:bCs/>
          <w:cs/>
        </w:rPr>
        <w:t xml:space="preserve">       2. วัตถุประสงค์</w:t>
      </w:r>
    </w:p>
    <w:p w:rsidR="001F74C1" w:rsidRPr="0064110D" w:rsidRDefault="001F74C1" w:rsidP="001F674E">
      <w:pPr>
        <w:ind w:left="360" w:firstLine="360"/>
        <w:jc w:val="both"/>
        <w:rPr>
          <w:b/>
          <w:bCs/>
        </w:rPr>
      </w:pPr>
      <w:r w:rsidRPr="0064110D">
        <w:rPr>
          <w:b/>
          <w:bCs/>
        </w:rPr>
        <w:t xml:space="preserve">2.1 </w:t>
      </w:r>
      <w:r w:rsidRPr="0064110D">
        <w:rPr>
          <w:b/>
          <w:bCs/>
          <w:cs/>
        </w:rPr>
        <w:t>ผลผลิต</w:t>
      </w:r>
      <w:r w:rsidRPr="0064110D">
        <w:rPr>
          <w:b/>
          <w:bCs/>
        </w:rPr>
        <w:t xml:space="preserve"> (Outputs)  </w:t>
      </w:r>
    </w:p>
    <w:p w:rsidR="001F74C1" w:rsidRPr="0064110D" w:rsidRDefault="001F74C1" w:rsidP="001F674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 w:rsidRPr="0064110D">
        <w:rPr>
          <w:cs/>
        </w:rPr>
        <w:t>ครูจัดกิจกรรมการเรียนรู้ด้วยโครงงานส่งเสริมการเรียนรู้ของผู้เรียน</w:t>
      </w:r>
    </w:p>
    <w:p w:rsidR="001F74C1" w:rsidRPr="0064110D" w:rsidRDefault="001F74C1" w:rsidP="001F674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 w:rsidRPr="0064110D">
        <w:rPr>
          <w:cs/>
        </w:rPr>
        <w:t>นักเรียนทุกคนมีผลสัมฤทธิ์ในการเรียนรู้ศิลปะดนตรี</w:t>
      </w:r>
    </w:p>
    <w:p w:rsidR="001F74C1" w:rsidRPr="0064110D" w:rsidRDefault="001F74C1" w:rsidP="001F674E">
      <w:pPr>
        <w:pStyle w:val="Heading1"/>
        <w:jc w:val="left"/>
        <w:rPr>
          <w:rFonts w:ascii="Angsana New" w:hAnsi="Angsana New" w:cs="Angsana New"/>
        </w:rPr>
      </w:pPr>
      <w:r w:rsidRPr="0064110D">
        <w:rPr>
          <w:rFonts w:ascii="Angsana New" w:hAnsi="Angsana New" w:cs="Angsana New"/>
        </w:rPr>
        <w:t xml:space="preserve">      </w:t>
      </w:r>
      <w:r w:rsidRPr="0064110D">
        <w:rPr>
          <w:rFonts w:ascii="Angsana New" w:hAnsi="Angsana New" w:cs="Angsana New"/>
        </w:rPr>
        <w:tab/>
        <w:t xml:space="preserve">2.2 </w:t>
      </w:r>
      <w:r w:rsidRPr="0064110D">
        <w:rPr>
          <w:rFonts w:ascii="Angsana New" w:hAnsi="Angsana New" w:cs="Angsana New"/>
          <w:cs/>
        </w:rPr>
        <w:t xml:space="preserve">ผลลัพธ์ </w:t>
      </w:r>
      <w:r w:rsidRPr="0064110D">
        <w:rPr>
          <w:rFonts w:ascii="Angsana New" w:hAnsi="Angsana New" w:cs="Angsana New"/>
        </w:rPr>
        <w:t>(Outcomes)</w:t>
      </w:r>
    </w:p>
    <w:p w:rsidR="001F74C1" w:rsidRPr="0064110D" w:rsidRDefault="001F74C1" w:rsidP="001F674E">
      <w:pPr>
        <w:rPr>
          <w:cs/>
        </w:rPr>
      </w:pPr>
      <w:r w:rsidRPr="0064110D">
        <w:t xml:space="preserve">                     -    </w:t>
      </w:r>
      <w:r w:rsidRPr="0064110D">
        <w:rPr>
          <w:cs/>
        </w:rPr>
        <w:t>ผู้เรียนเห็นความสำคัญของงานศิลปะสามารถพัฒนาได้อย่างต่อเนื่อง</w:t>
      </w:r>
    </w:p>
    <w:p w:rsidR="001F74C1" w:rsidRPr="0064110D" w:rsidRDefault="001F74C1" w:rsidP="001F674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Angsana New" w:hAnsi="Angsana New"/>
          <w:szCs w:val="32"/>
        </w:rPr>
      </w:pPr>
      <w:r w:rsidRPr="0064110D">
        <w:rPr>
          <w:szCs w:val="32"/>
          <w:cs/>
        </w:rPr>
        <w:t>นักเรียนสามารถเรียนรู้ด้วยตนเองอย่างเป็นระบบสามารถเรียนรู้กับผู้อื่นได้ดี</w:t>
      </w:r>
      <w:r w:rsidRPr="0064110D">
        <w:rPr>
          <w:rFonts w:ascii="Angsana New" w:hAnsi="Angsana New"/>
          <w:szCs w:val="32"/>
        </w:rPr>
        <w:t xml:space="preserve"> </w:t>
      </w:r>
      <w:r w:rsidRPr="0064110D">
        <w:rPr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1F74C1" w:rsidRPr="0064110D" w:rsidRDefault="001F74C1" w:rsidP="001F674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64110D">
        <w:rPr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64110D">
        <w:rPr>
          <w:rFonts w:ascii="Angsana New" w:hAnsi="Angsana New"/>
          <w:szCs w:val="32"/>
        </w:rPr>
        <w:t xml:space="preserve"> </w:t>
      </w:r>
      <w:r w:rsidRPr="0064110D">
        <w:rPr>
          <w:szCs w:val="32"/>
          <w:cs/>
        </w:rPr>
        <w:t>ด้วยความมุ่งมั่น</w:t>
      </w:r>
    </w:p>
    <w:p w:rsidR="001F74C1" w:rsidRPr="0064110D" w:rsidRDefault="001F74C1" w:rsidP="001F674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64110D">
        <w:rPr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:rsidR="001F74C1" w:rsidRPr="0064110D" w:rsidRDefault="001F74C1" w:rsidP="001F674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64110D">
        <w:rPr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64110D">
        <w:rPr>
          <w:rFonts w:ascii="Angsana New" w:hAnsi="Angsana New"/>
          <w:szCs w:val="32"/>
        </w:rPr>
        <w:t xml:space="preserve"> </w:t>
      </w:r>
      <w:r w:rsidRPr="0064110D">
        <w:rPr>
          <w:szCs w:val="32"/>
          <w:cs/>
        </w:rPr>
        <w:t>การแก้ปัญหา</w:t>
      </w:r>
    </w:p>
    <w:p w:rsidR="001F74C1" w:rsidRPr="0064110D" w:rsidRDefault="001F74C1" w:rsidP="001F674E">
      <w:pPr>
        <w:ind w:left="360"/>
        <w:jc w:val="both"/>
        <w:rPr>
          <w:b/>
          <w:bCs/>
        </w:rPr>
      </w:pPr>
      <w:r w:rsidRPr="0064110D">
        <w:rPr>
          <w:b/>
          <w:bCs/>
          <w:cs/>
        </w:rPr>
        <w:t>3. เป้าหมาย</w:t>
      </w:r>
    </w:p>
    <w:p w:rsidR="001F74C1" w:rsidRPr="0064110D" w:rsidRDefault="001F74C1" w:rsidP="001F674E">
      <w:pPr>
        <w:ind w:left="720"/>
        <w:jc w:val="both"/>
        <w:rPr>
          <w:b/>
          <w:bCs/>
        </w:rPr>
      </w:pPr>
      <w:r w:rsidRPr="0064110D">
        <w:rPr>
          <w:b/>
          <w:bCs/>
          <w:cs/>
        </w:rPr>
        <w:t>3.1  เป้าหมายเชิงปริมาณ</w:t>
      </w:r>
    </w:p>
    <w:p w:rsidR="001F74C1" w:rsidRPr="0064110D" w:rsidRDefault="001F74C1" w:rsidP="001F674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 w:rsidRPr="0064110D">
        <w:rPr>
          <w:cs/>
        </w:rPr>
        <w:t>ครูเป็นที่ปรึกษาการจัดการเรียนรู้ของนักเรียน</w:t>
      </w:r>
    </w:p>
    <w:p w:rsidR="001F74C1" w:rsidRPr="0064110D" w:rsidRDefault="001F74C1" w:rsidP="0017416D">
      <w:pPr>
        <w:numPr>
          <w:ilvl w:val="0"/>
          <w:numId w:val="2"/>
        </w:numPr>
        <w:jc w:val="both"/>
      </w:pPr>
      <w:r w:rsidRPr="0064110D">
        <w:rPr>
          <w:cs/>
        </w:rPr>
        <w:t>นักเรียนจำนวนร้อยละ 80 เกิดการเรียน พัฒนาทักษะการเรียนรู้ศิลปะดนตรี</w:t>
      </w:r>
    </w:p>
    <w:p w:rsidR="001F74C1" w:rsidRPr="0064110D" w:rsidRDefault="001F74C1" w:rsidP="001F674E">
      <w:pPr>
        <w:ind w:left="720"/>
        <w:jc w:val="both"/>
        <w:rPr>
          <w:b/>
          <w:bCs/>
        </w:rPr>
      </w:pPr>
      <w:r w:rsidRPr="0064110D">
        <w:rPr>
          <w:b/>
          <w:bCs/>
          <w:cs/>
        </w:rPr>
        <w:t>3.2  เป้าหมายเชิงคุณภาพ</w:t>
      </w:r>
    </w:p>
    <w:p w:rsidR="001F74C1" w:rsidRPr="0064110D" w:rsidRDefault="001F74C1" w:rsidP="001F674E">
      <w:pPr>
        <w:numPr>
          <w:ilvl w:val="0"/>
          <w:numId w:val="2"/>
        </w:numPr>
        <w:jc w:val="both"/>
      </w:pPr>
      <w:r w:rsidRPr="0064110D">
        <w:rPr>
          <w:cs/>
        </w:rPr>
        <w:t>ครูผู้สอนสามารถจัดกิจกรรมการเรียนรู้ที่ยึดผู้เรียนเป็นสำคัญ</w:t>
      </w:r>
    </w:p>
    <w:p w:rsidR="001F74C1" w:rsidRPr="0064110D" w:rsidRDefault="001F74C1" w:rsidP="001F674E">
      <w:pPr>
        <w:numPr>
          <w:ilvl w:val="0"/>
          <w:numId w:val="2"/>
        </w:numPr>
        <w:jc w:val="both"/>
      </w:pPr>
      <w:r w:rsidRPr="0064110D">
        <w:rPr>
          <w:cs/>
        </w:rPr>
        <w:t>นักเรียนสามารถเรียนรู้ด้วยตนเองอย่างเป็นระบบสามารถเรียนรู้กับผู้อื่นได้ดีมีความสุข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1F74C1" w:rsidRPr="0064110D" w:rsidRDefault="001F74C1" w:rsidP="001F674E">
      <w:pPr>
        <w:numPr>
          <w:ilvl w:val="0"/>
          <w:numId w:val="2"/>
        </w:numPr>
        <w:jc w:val="both"/>
      </w:pPr>
      <w:r w:rsidRPr="0064110D">
        <w:rPr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64110D">
        <w:t xml:space="preserve"> </w:t>
      </w:r>
      <w:r w:rsidRPr="0064110D">
        <w:rPr>
          <w:cs/>
        </w:rPr>
        <w:t>การแก้ปัญหา</w:t>
      </w:r>
    </w:p>
    <w:p w:rsidR="001F74C1" w:rsidRPr="0064110D" w:rsidRDefault="001F74C1" w:rsidP="001F674E">
      <w:pPr>
        <w:ind w:left="720"/>
        <w:jc w:val="both"/>
        <w:rPr>
          <w:b/>
          <w:bCs/>
        </w:rPr>
      </w:pPr>
      <w:r w:rsidRPr="0064110D">
        <w:rPr>
          <w:b/>
          <w:bCs/>
          <w:cs/>
        </w:rPr>
        <w:t>3.3  เป้าหมายตามมาตรฐานและตัวบ่งชี้คุณภาพการศึกษาตามมาตรฐานการศึกษาขั้นพื้นฐาน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>มาตรฐานที่  2</w:t>
      </w:r>
      <w:r w:rsidRPr="0064110D">
        <w:rPr>
          <w:cs/>
        </w:rPr>
        <w:t xml:space="preserve">  ตัวบ่งชี้  2.2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 xml:space="preserve">มาตรฐานที่ 3 </w:t>
      </w:r>
      <w:r w:rsidRPr="0064110D">
        <w:rPr>
          <w:cs/>
        </w:rPr>
        <w:t xml:space="preserve">ตัวบ่งชี้ </w:t>
      </w:r>
      <w:r w:rsidRPr="0064110D">
        <w:t>3.2</w:t>
      </w:r>
      <w:r w:rsidRPr="0064110D">
        <w:rPr>
          <w:cs/>
        </w:rPr>
        <w:t>,3.4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 xml:space="preserve">มาตรฐานที่ 6 </w:t>
      </w:r>
      <w:r w:rsidRPr="0064110D">
        <w:rPr>
          <w:cs/>
        </w:rPr>
        <w:t>ตัวบ่งชี้</w:t>
      </w:r>
      <w:r w:rsidRPr="0064110D">
        <w:t xml:space="preserve"> </w:t>
      </w:r>
      <w:r w:rsidRPr="0064110D">
        <w:rPr>
          <w:cs/>
        </w:rPr>
        <w:t>6.2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 xml:space="preserve">มาตรฐานที่ 8 </w:t>
      </w:r>
      <w:r w:rsidRPr="0064110D">
        <w:rPr>
          <w:cs/>
        </w:rPr>
        <w:t>ตัวบ่งชี้ 8.1,8.2,8.3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 xml:space="preserve">มาตรฐานที่ 10 </w:t>
      </w:r>
      <w:r w:rsidRPr="0064110D">
        <w:rPr>
          <w:cs/>
        </w:rPr>
        <w:t xml:space="preserve">ตัวบ่งชี้ </w:t>
      </w:r>
      <w:r w:rsidRPr="0064110D">
        <w:t>10.2</w:t>
      </w:r>
      <w:r w:rsidRPr="0064110D">
        <w:rPr>
          <w:cs/>
        </w:rPr>
        <w:t>,10.4</w:t>
      </w:r>
    </w:p>
    <w:p w:rsidR="001F74C1" w:rsidRPr="0064110D" w:rsidRDefault="001F74C1" w:rsidP="001F674E">
      <w:pPr>
        <w:numPr>
          <w:ilvl w:val="0"/>
          <w:numId w:val="2"/>
        </w:numPr>
      </w:pPr>
      <w:r w:rsidRPr="0064110D">
        <w:rPr>
          <w:b/>
          <w:bCs/>
          <w:cs/>
        </w:rPr>
        <w:t xml:space="preserve">มาตรฐานที่ 11 </w:t>
      </w:r>
      <w:r w:rsidRPr="0064110D">
        <w:rPr>
          <w:cs/>
        </w:rPr>
        <w:t xml:space="preserve">ตัวบ่งชี้ </w:t>
      </w:r>
      <w:r w:rsidRPr="0064110D">
        <w:t>11.2</w:t>
      </w:r>
      <w:r w:rsidRPr="0064110D">
        <w:rPr>
          <w:cs/>
        </w:rPr>
        <w:t>,11.4</w:t>
      </w:r>
    </w:p>
    <w:p w:rsidR="001F74C1" w:rsidRPr="0064110D" w:rsidRDefault="001F74C1" w:rsidP="001F674E">
      <w:pPr>
        <w:numPr>
          <w:ilvl w:val="0"/>
          <w:numId w:val="2"/>
        </w:numPr>
        <w:rPr>
          <w:b/>
          <w:bCs/>
        </w:rPr>
      </w:pPr>
      <w:r w:rsidRPr="0064110D">
        <w:rPr>
          <w:b/>
          <w:bCs/>
          <w:cs/>
        </w:rPr>
        <w:t xml:space="preserve">มาตรฐานที่ 14 </w:t>
      </w:r>
      <w:r w:rsidRPr="0064110D">
        <w:rPr>
          <w:cs/>
        </w:rPr>
        <w:t xml:space="preserve">ตัวบ่งชี้ </w:t>
      </w:r>
      <w:r w:rsidRPr="0064110D">
        <w:t>14.2,14.4,14.5</w:t>
      </w:r>
    </w:p>
    <w:p w:rsidR="001F74C1" w:rsidRPr="0064110D" w:rsidRDefault="001F74C1" w:rsidP="001F674E">
      <w:pPr>
        <w:numPr>
          <w:ilvl w:val="0"/>
          <w:numId w:val="2"/>
        </w:numPr>
        <w:rPr>
          <w:cs/>
        </w:rPr>
      </w:pPr>
      <w:r w:rsidRPr="0064110D">
        <w:rPr>
          <w:b/>
          <w:bCs/>
          <w:cs/>
        </w:rPr>
        <w:t xml:space="preserve">มาตรฐานที่ 16 </w:t>
      </w:r>
      <w:r w:rsidRPr="0064110D">
        <w:rPr>
          <w:cs/>
        </w:rPr>
        <w:t>ตัวบ่งชี้ 16.1,16.4</w:t>
      </w:r>
    </w:p>
    <w:p w:rsidR="001F74C1" w:rsidRPr="0064110D" w:rsidRDefault="001F74C1" w:rsidP="0017416D">
      <w:pPr>
        <w:rPr>
          <w:b/>
          <w:bCs/>
        </w:rPr>
      </w:pPr>
      <w:r w:rsidRPr="0064110D">
        <w:rPr>
          <w:b/>
          <w:bCs/>
          <w:cs/>
        </w:rPr>
        <w:t>4.  กิจกรรมและการดำเนินงาน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1F74C1" w:rsidRPr="0064110D">
        <w:tc>
          <w:tcPr>
            <w:tcW w:w="1728" w:type="dxa"/>
          </w:tcPr>
          <w:p w:rsidR="001F74C1" w:rsidRPr="0064110D" w:rsidRDefault="001F74C1" w:rsidP="0064110D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1F74C1" w:rsidRPr="0064110D" w:rsidRDefault="001F74C1" w:rsidP="0064110D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วิธีดำเนินงาน</w:t>
            </w:r>
            <w:r w:rsidRPr="0064110D">
              <w:rPr>
                <w:b/>
                <w:bCs/>
              </w:rPr>
              <w:t>/</w:t>
            </w:r>
            <w:r w:rsidRPr="0064110D">
              <w:rPr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 xml:space="preserve">ระยะเวลา  </w:t>
            </w:r>
            <w:r w:rsidRPr="0064110D">
              <w:rPr>
                <w:b/>
                <w:bCs/>
              </w:rPr>
              <w:t>(</w:t>
            </w:r>
            <w:r w:rsidRPr="0064110D">
              <w:rPr>
                <w:b/>
                <w:bCs/>
                <w:cs/>
              </w:rPr>
              <w:t xml:space="preserve">วันเริ่มต้น </w:t>
            </w:r>
            <w:r w:rsidRPr="0064110D">
              <w:rPr>
                <w:b/>
                <w:bCs/>
              </w:rPr>
              <w:t>-</w:t>
            </w:r>
            <w:r w:rsidRPr="0064110D">
              <w:rPr>
                <w:b/>
                <w:bCs/>
                <w:cs/>
              </w:rPr>
              <w:t>วันสิ้นสุด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ค่าใช้จ่าย</w:t>
            </w:r>
          </w:p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</w:rPr>
              <w:t>(</w:t>
            </w:r>
            <w:r w:rsidRPr="0064110D">
              <w:rPr>
                <w:b/>
                <w:bCs/>
                <w:cs/>
              </w:rPr>
              <w:t>บาท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286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</w:rPr>
              <w:br/>
            </w:r>
            <w:r w:rsidRPr="0064110D">
              <w:rPr>
                <w:b/>
                <w:bCs/>
                <w:cs/>
              </w:rPr>
              <w:t>ผู้ปฏิบัติ</w:t>
            </w:r>
          </w:p>
        </w:tc>
      </w:tr>
      <w:tr w:rsidR="001F74C1" w:rsidRPr="0064110D">
        <w:trPr>
          <w:trHeight w:val="404"/>
        </w:trPr>
        <w:tc>
          <w:tcPr>
            <w:tcW w:w="1728" w:type="dxa"/>
            <w:tcBorders>
              <w:bottom w:val="nil"/>
            </w:tcBorders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กิจกรรมที่ 1</w:t>
            </w:r>
          </w:p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พัฒนาการเรียนการสอน</w:t>
            </w:r>
          </w:p>
        </w:tc>
        <w:tc>
          <w:tcPr>
            <w:tcW w:w="2160" w:type="dxa"/>
            <w:tcBorders>
              <w:bottom w:val="nil"/>
            </w:tcBorders>
          </w:tcPr>
          <w:p w:rsidR="001F74C1" w:rsidRPr="0064110D" w:rsidRDefault="001F74C1" w:rsidP="00D65272">
            <w:r w:rsidRPr="0064110D">
              <w:rPr>
                <w:cs/>
              </w:rPr>
              <w:t>1. ประกาศรับสมัครนักเรียนชั้น ม.1-6 ที่มีความสนใจ</w:t>
            </w:r>
          </w:p>
          <w:p w:rsidR="001F74C1" w:rsidRPr="0064110D" w:rsidRDefault="001F74C1" w:rsidP="00D65272">
            <w:r w:rsidRPr="0064110D">
              <w:rPr>
                <w:cs/>
              </w:rPr>
              <w:t>2.จัดซื้อวัสดุ อุปกรณ์และเครื่องดนตรี</w:t>
            </w:r>
          </w:p>
        </w:tc>
        <w:tc>
          <w:tcPr>
            <w:tcW w:w="2160" w:type="dxa"/>
            <w:tcBorders>
              <w:bottom w:val="nil"/>
            </w:tcBorders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 xml:space="preserve">พ.ค.59 </w:t>
            </w:r>
            <w:r w:rsidRPr="0064110D">
              <w:t>–</w:t>
            </w:r>
            <w:r w:rsidRPr="0064110D">
              <w:rPr>
                <w:cs/>
              </w:rPr>
              <w:t xml:space="preserve"> ก.ย.</w:t>
            </w:r>
            <w:r w:rsidRPr="0064110D">
              <w:t>59</w:t>
            </w:r>
          </w:p>
        </w:tc>
        <w:tc>
          <w:tcPr>
            <w:tcW w:w="1440" w:type="dxa"/>
            <w:tcBorders>
              <w:bottom w:val="nil"/>
            </w:tcBorders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ห้องดนตรีไทย-สากล</w:t>
            </w:r>
          </w:p>
        </w:tc>
        <w:tc>
          <w:tcPr>
            <w:tcW w:w="1080" w:type="dxa"/>
            <w:tcBorders>
              <w:bottom w:val="nil"/>
            </w:tcBorders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  <w:rPr>
                <w:cs/>
              </w:rPr>
            </w:pPr>
          </w:p>
          <w:p w:rsidR="001F74C1" w:rsidRPr="0064110D" w:rsidRDefault="001F74C1" w:rsidP="00D809EE">
            <w:pPr>
              <w:jc w:val="right"/>
            </w:pPr>
            <w:r w:rsidRPr="0064110D">
              <w:t>7</w:t>
            </w:r>
            <w:r>
              <w:t>5</w:t>
            </w:r>
            <w:r w:rsidRPr="0064110D">
              <w:t>,</w:t>
            </w:r>
            <w:r>
              <w:t>8</w:t>
            </w:r>
            <w:r w:rsidRPr="0064110D">
              <w:t>70</w:t>
            </w:r>
          </w:p>
        </w:tc>
        <w:tc>
          <w:tcPr>
            <w:tcW w:w="1286" w:type="dxa"/>
            <w:tcBorders>
              <w:bottom w:val="nil"/>
            </w:tcBorders>
          </w:tcPr>
          <w:p w:rsidR="001F74C1" w:rsidRPr="0064110D" w:rsidRDefault="001F74C1" w:rsidP="00D65272">
            <w:r w:rsidRPr="0064110D">
              <w:rPr>
                <w:cs/>
              </w:rPr>
              <w:t>ครูวรพงศ์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ครูเอนก</w:t>
            </w:r>
          </w:p>
          <w:p w:rsidR="001F74C1" w:rsidRPr="0064110D" w:rsidRDefault="001F74C1" w:rsidP="00D65272">
            <w:r w:rsidRPr="0064110D">
              <w:rPr>
                <w:cs/>
              </w:rPr>
              <w:t>นักเรียนดุริยางค์</w:t>
            </w:r>
          </w:p>
          <w:p w:rsidR="001F74C1" w:rsidRPr="0064110D" w:rsidRDefault="001F74C1" w:rsidP="00D65272">
            <w:r w:rsidRPr="0064110D">
              <w:rPr>
                <w:cs/>
              </w:rPr>
              <w:t>ดนตรีไทย</w:t>
            </w:r>
          </w:p>
        </w:tc>
      </w:tr>
      <w:tr w:rsidR="001F74C1" w:rsidRPr="0064110D">
        <w:trPr>
          <w:trHeight w:val="404"/>
        </w:trPr>
        <w:tc>
          <w:tcPr>
            <w:tcW w:w="1728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 xml:space="preserve">กิจกรรมที่  </w:t>
            </w:r>
            <w:r w:rsidRPr="0064110D">
              <w:rPr>
                <w:b/>
                <w:bCs/>
              </w:rPr>
              <w:t>2</w:t>
            </w:r>
          </w:p>
          <w:p w:rsidR="001F74C1" w:rsidRPr="0064110D" w:rsidRDefault="001F74C1" w:rsidP="00D65272">
            <w:r w:rsidRPr="0064110D">
              <w:rPr>
                <w:b/>
                <w:bCs/>
                <w:cs/>
              </w:rPr>
              <w:t>จัดซ่อมเครื่องดนตรี และอุปกรณ์</w:t>
            </w:r>
          </w:p>
        </w:tc>
        <w:tc>
          <w:tcPr>
            <w:tcW w:w="2160" w:type="dxa"/>
          </w:tcPr>
          <w:p w:rsidR="001F74C1" w:rsidRPr="0064110D" w:rsidRDefault="001F74C1" w:rsidP="00D65272">
            <w:r w:rsidRPr="0064110D">
              <w:rPr>
                <w:cs/>
              </w:rPr>
              <w:t>1.จัดซ่อมเครื่องดนตรี</w:t>
            </w:r>
          </w:p>
          <w:p w:rsidR="001F74C1" w:rsidRPr="0064110D" w:rsidRDefault="001F74C1" w:rsidP="00D65272">
            <w:r w:rsidRPr="0064110D">
              <w:rPr>
                <w:cs/>
              </w:rPr>
              <w:t>ไทยและสากล</w:t>
            </w:r>
          </w:p>
        </w:tc>
        <w:tc>
          <w:tcPr>
            <w:tcW w:w="2160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t xml:space="preserve">    </w:t>
            </w:r>
            <w:r w:rsidRPr="0064110D">
              <w:rPr>
                <w:cs/>
              </w:rPr>
              <w:t xml:space="preserve">    พ.ค.59 </w:t>
            </w:r>
            <w:r w:rsidRPr="0064110D">
              <w:t>–</w:t>
            </w:r>
            <w:r w:rsidRPr="0064110D">
              <w:rPr>
                <w:cs/>
              </w:rPr>
              <w:t xml:space="preserve"> ก.ย.59</w:t>
            </w:r>
          </w:p>
        </w:tc>
        <w:tc>
          <w:tcPr>
            <w:tcW w:w="1440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rPr>
                <w:cs/>
              </w:rPr>
              <w:t>ห้องดนตรีไทย-สากล</w:t>
            </w:r>
          </w:p>
        </w:tc>
        <w:tc>
          <w:tcPr>
            <w:tcW w:w="1080" w:type="dxa"/>
          </w:tcPr>
          <w:p w:rsidR="001F74C1" w:rsidRPr="0064110D" w:rsidRDefault="001F74C1" w:rsidP="00D65272"/>
          <w:p w:rsidR="001F74C1" w:rsidRPr="0064110D" w:rsidRDefault="001F74C1" w:rsidP="00D65272">
            <w:pPr>
              <w:jc w:val="right"/>
              <w:rPr>
                <w:cs/>
              </w:rPr>
            </w:pPr>
            <w:r w:rsidRPr="0064110D">
              <w:t>27,000</w:t>
            </w:r>
          </w:p>
          <w:p w:rsidR="001F74C1" w:rsidRPr="0064110D" w:rsidRDefault="001F74C1" w:rsidP="00D65272">
            <w:pPr>
              <w:jc w:val="right"/>
            </w:pPr>
          </w:p>
        </w:tc>
        <w:tc>
          <w:tcPr>
            <w:tcW w:w="1286" w:type="dxa"/>
          </w:tcPr>
          <w:p w:rsidR="001F74C1" w:rsidRPr="0064110D" w:rsidRDefault="001F74C1" w:rsidP="00D65272">
            <w:r w:rsidRPr="0064110D">
              <w:rPr>
                <w:cs/>
              </w:rPr>
              <w:t>ครูวรพงศ์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ครูเอนก</w:t>
            </w:r>
          </w:p>
          <w:p w:rsidR="001F74C1" w:rsidRPr="0064110D" w:rsidRDefault="001F74C1" w:rsidP="00D65272">
            <w:r w:rsidRPr="0064110D">
              <w:rPr>
                <w:cs/>
              </w:rPr>
              <w:t>นักเรียนดุริยางค์</w:t>
            </w:r>
          </w:p>
          <w:p w:rsidR="001F74C1" w:rsidRPr="0064110D" w:rsidRDefault="001F74C1" w:rsidP="00D65272">
            <w:r w:rsidRPr="0064110D">
              <w:rPr>
                <w:cs/>
              </w:rPr>
              <w:t>ดนตรีไทย</w:t>
            </w:r>
          </w:p>
        </w:tc>
      </w:tr>
      <w:tr w:rsidR="001F74C1" w:rsidRPr="0064110D">
        <w:trPr>
          <w:trHeight w:val="1365"/>
        </w:trPr>
        <w:tc>
          <w:tcPr>
            <w:tcW w:w="1728" w:type="dxa"/>
            <w:vMerge w:val="restart"/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กิจกรรมที่ 3</w:t>
            </w:r>
          </w:p>
          <w:p w:rsidR="001F74C1" w:rsidRPr="0064110D" w:rsidRDefault="001F74C1" w:rsidP="00093934">
            <w:pPr>
              <w:rPr>
                <w:cs/>
              </w:rPr>
            </w:pPr>
            <w:r w:rsidRPr="0064110D">
              <w:rPr>
                <w:b/>
                <w:bCs/>
                <w:cs/>
              </w:rPr>
              <w:t>ค่ายพัฒนาศักยภาพทางดนตรี</w:t>
            </w:r>
          </w:p>
          <w:p w:rsidR="001F74C1" w:rsidRPr="0064110D" w:rsidRDefault="001F74C1" w:rsidP="00D65272">
            <w:pPr>
              <w:rPr>
                <w:b/>
                <w:bCs/>
              </w:rPr>
            </w:pPr>
          </w:p>
        </w:tc>
        <w:tc>
          <w:tcPr>
            <w:tcW w:w="2160" w:type="dxa"/>
            <w:vMerge w:val="restart"/>
          </w:tcPr>
          <w:p w:rsidR="001F74C1" w:rsidRPr="0064110D" w:rsidRDefault="001F74C1" w:rsidP="00F8393F">
            <w:pPr>
              <w:rPr>
                <w:cs/>
              </w:rPr>
            </w:pPr>
            <w:r w:rsidRPr="0064110D">
              <w:t>1.</w:t>
            </w:r>
            <w:r w:rsidRPr="0064110D">
              <w:rPr>
                <w:cs/>
              </w:rPr>
              <w:t xml:space="preserve">เข้าค่ายฝึกซ้อมดนตรีภาคเรียนที่ </w:t>
            </w:r>
            <w:r w:rsidRPr="0064110D">
              <w:t xml:space="preserve">1 </w:t>
            </w:r>
            <w:r w:rsidRPr="0064110D">
              <w:rPr>
                <w:cs/>
              </w:rPr>
              <w:t xml:space="preserve">เป็นเวลา </w:t>
            </w:r>
            <w:r w:rsidRPr="0064110D">
              <w:t xml:space="preserve">7 </w:t>
            </w:r>
            <w:r w:rsidRPr="0064110D">
              <w:rPr>
                <w:cs/>
              </w:rPr>
              <w:t>วัน</w:t>
            </w:r>
          </w:p>
          <w:p w:rsidR="001F74C1" w:rsidRPr="0064110D" w:rsidRDefault="001F74C1" w:rsidP="00D65272">
            <w:r w:rsidRPr="0064110D">
              <w:t>2.</w:t>
            </w:r>
            <w:r w:rsidRPr="0064110D">
              <w:rPr>
                <w:cs/>
              </w:rPr>
              <w:t xml:space="preserve">เข้าค่ายฝึกซ้อมดนตรีภาคเรียนที่ </w:t>
            </w:r>
            <w:r w:rsidRPr="0064110D">
              <w:t xml:space="preserve">2 </w:t>
            </w:r>
            <w:r w:rsidRPr="0064110D">
              <w:rPr>
                <w:cs/>
              </w:rPr>
              <w:t xml:space="preserve">เป็นเวลา </w:t>
            </w:r>
            <w:r w:rsidRPr="0064110D">
              <w:t xml:space="preserve">7 </w:t>
            </w:r>
            <w:r w:rsidRPr="0064110D">
              <w:rPr>
                <w:cs/>
              </w:rPr>
              <w:t>วัน</w:t>
            </w:r>
          </w:p>
        </w:tc>
        <w:tc>
          <w:tcPr>
            <w:tcW w:w="2160" w:type="dxa"/>
            <w:vMerge w:val="restart"/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 xml:space="preserve">พ.ค.59 </w:t>
            </w:r>
            <w:r w:rsidRPr="0064110D">
              <w:t>–</w:t>
            </w:r>
            <w:r w:rsidRPr="0064110D">
              <w:rPr>
                <w:cs/>
              </w:rPr>
              <w:t xml:space="preserve"> ธ.ค.59</w:t>
            </w:r>
          </w:p>
        </w:tc>
        <w:tc>
          <w:tcPr>
            <w:tcW w:w="1440" w:type="dxa"/>
          </w:tcPr>
          <w:p w:rsidR="001F74C1" w:rsidRPr="0064110D" w:rsidRDefault="001F74C1" w:rsidP="00F8393F"/>
          <w:p w:rsidR="001F74C1" w:rsidRPr="0064110D" w:rsidRDefault="001F74C1" w:rsidP="00F8393F">
            <w:pPr>
              <w:jc w:val="center"/>
            </w:pPr>
            <w:r w:rsidRPr="0064110D">
              <w:rPr>
                <w:cs/>
              </w:rPr>
              <w:t>อาคารศิลปะ</w:t>
            </w:r>
          </w:p>
        </w:tc>
        <w:tc>
          <w:tcPr>
            <w:tcW w:w="108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093934">
            <w:pPr>
              <w:jc w:val="right"/>
            </w:pPr>
          </w:p>
        </w:tc>
        <w:tc>
          <w:tcPr>
            <w:tcW w:w="1286" w:type="dxa"/>
          </w:tcPr>
          <w:p w:rsidR="001F74C1" w:rsidRPr="0064110D" w:rsidRDefault="001F74C1" w:rsidP="00D65272">
            <w:r w:rsidRPr="0064110D">
              <w:rPr>
                <w:cs/>
              </w:rPr>
              <w:t>ครูวรพงศ์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ครูเอนก</w:t>
            </w:r>
          </w:p>
          <w:p w:rsidR="001F74C1" w:rsidRPr="0064110D" w:rsidRDefault="001F74C1" w:rsidP="00D65272">
            <w:r w:rsidRPr="0064110D">
              <w:rPr>
                <w:cs/>
              </w:rPr>
              <w:t>นักเรียน</w:t>
            </w:r>
          </w:p>
        </w:tc>
      </w:tr>
      <w:tr w:rsidR="001F74C1" w:rsidRPr="0064110D">
        <w:trPr>
          <w:trHeight w:val="1259"/>
        </w:trPr>
        <w:tc>
          <w:tcPr>
            <w:tcW w:w="1728" w:type="dxa"/>
            <w:vMerge/>
          </w:tcPr>
          <w:p w:rsidR="001F74C1" w:rsidRPr="0064110D" w:rsidRDefault="001F74C1" w:rsidP="00D65272">
            <w:pPr>
              <w:rPr>
                <w:b/>
                <w:bCs/>
              </w:rPr>
            </w:pPr>
          </w:p>
        </w:tc>
        <w:tc>
          <w:tcPr>
            <w:tcW w:w="2160" w:type="dxa"/>
            <w:vMerge/>
          </w:tcPr>
          <w:p w:rsidR="001F74C1" w:rsidRPr="0064110D" w:rsidRDefault="001F74C1" w:rsidP="00F8393F"/>
        </w:tc>
        <w:tc>
          <w:tcPr>
            <w:tcW w:w="2160" w:type="dxa"/>
            <w:vMerge/>
          </w:tcPr>
          <w:p w:rsidR="001F74C1" w:rsidRPr="0064110D" w:rsidRDefault="001F74C1" w:rsidP="00D65272">
            <w:pPr>
              <w:jc w:val="center"/>
            </w:pPr>
          </w:p>
        </w:tc>
        <w:tc>
          <w:tcPr>
            <w:tcW w:w="1440" w:type="dxa"/>
          </w:tcPr>
          <w:p w:rsidR="001F74C1" w:rsidRPr="0064110D" w:rsidRDefault="001F74C1" w:rsidP="00F8393F">
            <w:pPr>
              <w:jc w:val="center"/>
            </w:pPr>
          </w:p>
        </w:tc>
        <w:tc>
          <w:tcPr>
            <w:tcW w:w="108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093934"/>
          <w:p w:rsidR="001F74C1" w:rsidRPr="00D809EE" w:rsidRDefault="001F74C1" w:rsidP="00093934">
            <w:pPr>
              <w:jc w:val="right"/>
            </w:pPr>
            <w:r w:rsidRPr="00D809EE">
              <w:rPr>
                <w:cs/>
              </w:rPr>
              <w:t>49</w:t>
            </w:r>
            <w:r w:rsidRPr="00D809EE">
              <w:t>,840</w:t>
            </w:r>
          </w:p>
        </w:tc>
        <w:tc>
          <w:tcPr>
            <w:tcW w:w="1286" w:type="dxa"/>
          </w:tcPr>
          <w:p w:rsidR="001F74C1" w:rsidRPr="0064110D" w:rsidRDefault="001F74C1" w:rsidP="00D65272">
            <w:r w:rsidRPr="0064110D">
              <w:rPr>
                <w:cs/>
              </w:rPr>
              <w:t>ดุริยางค์</w:t>
            </w:r>
          </w:p>
          <w:p w:rsidR="001F74C1" w:rsidRPr="0064110D" w:rsidRDefault="001F74C1" w:rsidP="00D65272"/>
        </w:tc>
      </w:tr>
      <w:tr w:rsidR="001F74C1" w:rsidRPr="0064110D">
        <w:trPr>
          <w:trHeight w:val="404"/>
        </w:trPr>
        <w:tc>
          <w:tcPr>
            <w:tcW w:w="1728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 xml:space="preserve">กิจกรรมที่ </w:t>
            </w:r>
            <w:r w:rsidRPr="0064110D">
              <w:rPr>
                <w:b/>
                <w:bCs/>
              </w:rPr>
              <w:t>4</w:t>
            </w:r>
          </w:p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ศึกษาดูงานทางดนตรี</w:t>
            </w:r>
          </w:p>
        </w:tc>
        <w:tc>
          <w:tcPr>
            <w:tcW w:w="2160" w:type="dxa"/>
          </w:tcPr>
          <w:p w:rsidR="001F74C1" w:rsidRPr="0064110D" w:rsidRDefault="001F74C1" w:rsidP="00F8393F">
            <w:r w:rsidRPr="0064110D">
              <w:rPr>
                <w:cs/>
              </w:rPr>
              <w:t>1.นำนักเรียนศึกษาดูงาน</w:t>
            </w:r>
          </w:p>
          <w:p w:rsidR="001F74C1" w:rsidRPr="0064110D" w:rsidRDefault="001F74C1" w:rsidP="00F8393F">
            <w:r w:rsidRPr="0064110D">
              <w:rPr>
                <w:cs/>
              </w:rPr>
              <w:t>การประกวดวงดนตรี ลูกทุ่งดาวรุ่งลูกทุ่ง นเรศวร</w:t>
            </w:r>
          </w:p>
        </w:tc>
        <w:tc>
          <w:tcPr>
            <w:tcW w:w="216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 xml:space="preserve">ก.ค.59 </w:t>
            </w:r>
            <w:r w:rsidRPr="0064110D">
              <w:t>–</w:t>
            </w:r>
            <w:r w:rsidRPr="0064110D">
              <w:rPr>
                <w:cs/>
              </w:rPr>
              <w:t xml:space="preserve"> พ.ย.59</w:t>
            </w:r>
          </w:p>
        </w:tc>
        <w:tc>
          <w:tcPr>
            <w:tcW w:w="1440" w:type="dxa"/>
          </w:tcPr>
          <w:p w:rsidR="001F74C1" w:rsidRPr="0064110D" w:rsidRDefault="001F74C1" w:rsidP="00F8393F">
            <w:r w:rsidRPr="0064110D">
              <w:rPr>
                <w:cs/>
              </w:rPr>
              <w:t>มหาวิทยาลัยนเรศวร</w:t>
            </w:r>
          </w:p>
        </w:tc>
        <w:tc>
          <w:tcPr>
            <w:tcW w:w="108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B523B0"/>
          <w:p w:rsidR="001F74C1" w:rsidRPr="0064110D" w:rsidRDefault="001F74C1" w:rsidP="00D65272">
            <w:pPr>
              <w:jc w:val="right"/>
            </w:pPr>
            <w:r w:rsidRPr="0064110D">
              <w:t>5,000</w:t>
            </w:r>
          </w:p>
        </w:tc>
        <w:tc>
          <w:tcPr>
            <w:tcW w:w="1286" w:type="dxa"/>
          </w:tcPr>
          <w:p w:rsidR="001F74C1" w:rsidRPr="0064110D" w:rsidRDefault="001F74C1" w:rsidP="00093934">
            <w:r w:rsidRPr="0064110D">
              <w:rPr>
                <w:cs/>
              </w:rPr>
              <w:t>ครูวรพงศ์</w:t>
            </w:r>
          </w:p>
          <w:p w:rsidR="001F74C1" w:rsidRPr="0064110D" w:rsidRDefault="001F74C1" w:rsidP="00093934">
            <w:pPr>
              <w:rPr>
                <w:cs/>
              </w:rPr>
            </w:pPr>
            <w:r w:rsidRPr="0064110D">
              <w:rPr>
                <w:cs/>
              </w:rPr>
              <w:t>ครูเอนก</w:t>
            </w:r>
          </w:p>
          <w:p w:rsidR="001F74C1" w:rsidRPr="0064110D" w:rsidRDefault="001F74C1" w:rsidP="00D65272"/>
        </w:tc>
      </w:tr>
      <w:tr w:rsidR="001F74C1" w:rsidRPr="0064110D">
        <w:trPr>
          <w:trHeight w:val="404"/>
        </w:trPr>
        <w:tc>
          <w:tcPr>
            <w:tcW w:w="1728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กิจกรรมที่ 5</w:t>
            </w:r>
          </w:p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กิจกรรมไหว้ครูครอบครูดนตรี</w:t>
            </w:r>
          </w:p>
        </w:tc>
        <w:tc>
          <w:tcPr>
            <w:tcW w:w="2160" w:type="dxa"/>
          </w:tcPr>
          <w:p w:rsidR="001F74C1" w:rsidRPr="0064110D" w:rsidRDefault="001F74C1" w:rsidP="00F8393F">
            <w:r w:rsidRPr="0064110D">
              <w:rPr>
                <w:cs/>
              </w:rPr>
              <w:t>1.นำนักเรียนร่วมกิจกรรมไหว้ครูครอบครูดนตรี</w:t>
            </w:r>
          </w:p>
        </w:tc>
        <w:tc>
          <w:tcPr>
            <w:tcW w:w="216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 xml:space="preserve">พ.ค.59 </w:t>
            </w:r>
            <w:r w:rsidRPr="0064110D">
              <w:t>–</w:t>
            </w:r>
            <w:r w:rsidRPr="0064110D">
              <w:rPr>
                <w:cs/>
              </w:rPr>
              <w:t xml:space="preserve"> ก.พ.60</w:t>
            </w:r>
          </w:p>
        </w:tc>
        <w:tc>
          <w:tcPr>
            <w:tcW w:w="1440" w:type="dxa"/>
          </w:tcPr>
          <w:p w:rsidR="001F74C1" w:rsidRPr="0064110D" w:rsidRDefault="001F74C1" w:rsidP="00F8393F">
            <w:r w:rsidRPr="0064110D">
              <w:rPr>
                <w:cs/>
              </w:rPr>
              <w:t>มหาวิทยาลัยราชภัฏพิบูลสงคราม</w:t>
            </w:r>
          </w:p>
        </w:tc>
        <w:tc>
          <w:tcPr>
            <w:tcW w:w="108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B523B0">
            <w:r w:rsidRPr="0064110D">
              <w:t xml:space="preserve">       5,000</w:t>
            </w:r>
          </w:p>
        </w:tc>
        <w:tc>
          <w:tcPr>
            <w:tcW w:w="1286" w:type="dxa"/>
          </w:tcPr>
          <w:p w:rsidR="001F74C1" w:rsidRPr="0064110D" w:rsidRDefault="001F74C1" w:rsidP="00093934">
            <w:r w:rsidRPr="0064110D">
              <w:rPr>
                <w:cs/>
              </w:rPr>
              <w:t>ครูวรพงศ์</w:t>
            </w:r>
          </w:p>
          <w:p w:rsidR="001F74C1" w:rsidRPr="0064110D" w:rsidRDefault="001F74C1" w:rsidP="00093934">
            <w:pPr>
              <w:rPr>
                <w:cs/>
              </w:rPr>
            </w:pPr>
            <w:r w:rsidRPr="0064110D">
              <w:rPr>
                <w:cs/>
              </w:rPr>
              <w:t>ครูเอนก</w:t>
            </w:r>
          </w:p>
          <w:p w:rsidR="001F74C1" w:rsidRPr="0064110D" w:rsidRDefault="001F74C1" w:rsidP="00D65272"/>
        </w:tc>
      </w:tr>
    </w:tbl>
    <w:p w:rsidR="001F74C1" w:rsidRPr="0064110D" w:rsidRDefault="001F74C1" w:rsidP="001F674E">
      <w:pPr>
        <w:ind w:left="360"/>
        <w:jc w:val="both"/>
        <w:rPr>
          <w:b/>
          <w:bCs/>
        </w:rPr>
      </w:pPr>
    </w:p>
    <w:p w:rsidR="001F74C1" w:rsidRPr="0064110D" w:rsidRDefault="001F74C1" w:rsidP="001F674E">
      <w:pPr>
        <w:ind w:left="360"/>
        <w:jc w:val="both"/>
        <w:rPr>
          <w:b/>
          <w:bCs/>
        </w:rPr>
      </w:pPr>
      <w:r w:rsidRPr="0064110D">
        <w:rPr>
          <w:b/>
          <w:bCs/>
        </w:rPr>
        <w:t xml:space="preserve">5.  </w:t>
      </w:r>
      <w:r w:rsidRPr="0064110D">
        <w:rPr>
          <w:b/>
          <w:bCs/>
          <w:cs/>
        </w:rPr>
        <w:t>งบประมาณ</w:t>
      </w:r>
    </w:p>
    <w:p w:rsidR="001F74C1" w:rsidRPr="0064110D" w:rsidRDefault="001F74C1" w:rsidP="001F674E">
      <w:pPr>
        <w:ind w:firstLine="720"/>
      </w:pPr>
      <w:r w:rsidRPr="0064110D">
        <w:rPr>
          <w:cs/>
        </w:rPr>
        <w:t>เงินงบประมาณ</w:t>
      </w:r>
      <w:r w:rsidRPr="0064110D">
        <w:tab/>
      </w:r>
      <w:r>
        <w:rPr>
          <w:b/>
          <w:bCs/>
          <w:cs/>
        </w:rPr>
        <w:t>162</w:t>
      </w:r>
      <w:r w:rsidRPr="0064110D">
        <w:rPr>
          <w:b/>
          <w:bCs/>
        </w:rPr>
        <w:t>,</w:t>
      </w:r>
      <w:r>
        <w:rPr>
          <w:b/>
          <w:bCs/>
          <w:cs/>
        </w:rPr>
        <w:t>710</w:t>
      </w:r>
      <w:r w:rsidRPr="0064110D">
        <w:rPr>
          <w:cs/>
        </w:rPr>
        <w:t xml:space="preserve">  บาท</w:t>
      </w:r>
    </w:p>
    <w:p w:rsidR="001F74C1" w:rsidRPr="0064110D" w:rsidRDefault="001F74C1" w:rsidP="001F674E">
      <w:pPr>
        <w:jc w:val="both"/>
        <w:rPr>
          <w:b/>
          <w:bCs/>
        </w:rPr>
      </w:pPr>
      <w:r w:rsidRPr="0064110D">
        <w:t xml:space="preserve">       </w:t>
      </w:r>
      <w:r w:rsidRPr="0064110D">
        <w:tab/>
      </w:r>
      <w:r w:rsidRPr="0064110D">
        <w:rPr>
          <w:b/>
          <w:bCs/>
          <w:cs/>
        </w:rPr>
        <w:t>บุคลากร</w:t>
      </w:r>
      <w:r w:rsidRPr="0064110D">
        <w:rPr>
          <w:b/>
          <w:bCs/>
        </w:rPr>
        <w:t xml:space="preserve"> </w:t>
      </w:r>
    </w:p>
    <w:p w:rsidR="001F74C1" w:rsidRPr="0064110D" w:rsidRDefault="001F74C1" w:rsidP="001F674E">
      <w:pPr>
        <w:jc w:val="both"/>
      </w:pPr>
      <w:r w:rsidRPr="0064110D">
        <w:rPr>
          <w:cs/>
        </w:rPr>
        <w:t xml:space="preserve">                  1. คณะครูทุกคน</w:t>
      </w:r>
    </w:p>
    <w:p w:rsidR="001F74C1" w:rsidRPr="0064110D" w:rsidRDefault="001F74C1" w:rsidP="00093934">
      <w:pPr>
        <w:ind w:left="720"/>
        <w:jc w:val="both"/>
      </w:pPr>
      <w:r w:rsidRPr="0064110D">
        <w:rPr>
          <w:cs/>
        </w:rPr>
        <w:t xml:space="preserve">    2. นักเรียนทุกระดับชั้น</w:t>
      </w:r>
    </w:p>
    <w:p w:rsidR="001F74C1" w:rsidRPr="0064110D" w:rsidRDefault="001F74C1" w:rsidP="001F674E">
      <w:pPr>
        <w:ind w:left="426"/>
        <w:jc w:val="both"/>
        <w:rPr>
          <w:b/>
          <w:bCs/>
        </w:rPr>
      </w:pPr>
      <w:r w:rsidRPr="0064110D">
        <w:rPr>
          <w:b/>
          <w:bCs/>
          <w:cs/>
        </w:rPr>
        <w:t>6.  การประเมินผล</w:t>
      </w:r>
    </w:p>
    <w:tbl>
      <w:tblPr>
        <w:tblW w:w="88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1985"/>
        <w:gridCol w:w="2148"/>
      </w:tblGrid>
      <w:tr w:rsidR="001F74C1" w:rsidRPr="0064110D">
        <w:tc>
          <w:tcPr>
            <w:tcW w:w="4677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เครื่องมือที่ใช้</w:t>
            </w:r>
          </w:p>
        </w:tc>
      </w:tr>
      <w:tr w:rsidR="001F74C1" w:rsidRPr="0064110D">
        <w:trPr>
          <w:trHeight w:val="1152"/>
        </w:trPr>
        <w:tc>
          <w:tcPr>
            <w:tcW w:w="4677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  <w:r w:rsidRPr="0064110D">
              <w:rPr>
                <w:cs/>
              </w:rPr>
              <w:t xml:space="preserve"> </w:t>
            </w:r>
            <w:r w:rsidRPr="0064110D">
              <w:rPr>
                <w:b/>
                <w:bCs/>
                <w:cs/>
              </w:rPr>
              <w:t>ผลผลิต (</w:t>
            </w:r>
            <w:r w:rsidRPr="0064110D">
              <w:rPr>
                <w:b/>
                <w:bCs/>
              </w:rPr>
              <w:t xml:space="preserve"> Outputs </w:t>
            </w:r>
            <w:r w:rsidRPr="0064110D">
              <w:rPr>
                <w:b/>
                <w:bCs/>
                <w:cs/>
              </w:rPr>
              <w:t>)</w:t>
            </w:r>
          </w:p>
          <w:p w:rsidR="001F74C1" w:rsidRPr="0064110D" w:rsidRDefault="001F74C1" w:rsidP="00D65272">
            <w:r w:rsidRPr="0064110D">
              <w:rPr>
                <w:cs/>
              </w:rPr>
              <w:t xml:space="preserve">     1. ครูเป็นที่ปรึกษาการจัดกิจกรรมการเรียน การสอนได้หลากหลายรูปแบบ</w:t>
            </w:r>
          </w:p>
          <w:p w:rsidR="001F74C1" w:rsidRPr="0064110D" w:rsidRDefault="001F74C1" w:rsidP="00D65272">
            <w:r w:rsidRPr="0064110D">
              <w:rPr>
                <w:cs/>
              </w:rPr>
              <w:t xml:space="preserve">     2. นักเรียนทุกคนมีผลสัมฤทธิ์ทางการเรียน</w:t>
            </w:r>
          </w:p>
        </w:tc>
        <w:tc>
          <w:tcPr>
            <w:tcW w:w="1985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rPr>
                <w:cs/>
              </w:rPr>
              <w:t>ตรวจสอบ</w:t>
            </w:r>
          </w:p>
          <w:p w:rsidR="001F74C1" w:rsidRPr="0064110D" w:rsidRDefault="001F74C1" w:rsidP="00D65272"/>
        </w:tc>
        <w:tc>
          <w:tcPr>
            <w:tcW w:w="2148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rPr>
                <w:cs/>
              </w:rPr>
              <w:t>แบบสำรวจรายการ</w:t>
            </w:r>
          </w:p>
        </w:tc>
      </w:tr>
      <w:tr w:rsidR="001F74C1" w:rsidRPr="0064110D">
        <w:trPr>
          <w:trHeight w:val="1691"/>
        </w:trPr>
        <w:tc>
          <w:tcPr>
            <w:tcW w:w="4677" w:type="dxa"/>
          </w:tcPr>
          <w:p w:rsidR="001F74C1" w:rsidRPr="0064110D" w:rsidRDefault="001F74C1" w:rsidP="00D65272">
            <w:pPr>
              <w:pStyle w:val="BodyTextIndent"/>
              <w:rPr>
                <w:rFonts w:ascii="Angsana New" w:hAnsi="Angsana New"/>
                <w:b/>
                <w:bCs/>
                <w:szCs w:val="32"/>
              </w:rPr>
            </w:pPr>
            <w:r w:rsidRPr="0064110D">
              <w:rPr>
                <w:b/>
                <w:bCs/>
                <w:szCs w:val="32"/>
                <w:cs/>
              </w:rPr>
              <w:t>ผลลัพธ์ (</w:t>
            </w:r>
            <w:r w:rsidRPr="0064110D">
              <w:rPr>
                <w:rFonts w:ascii="Angsana New" w:hAnsi="Angsana New"/>
                <w:b/>
                <w:bCs/>
                <w:szCs w:val="32"/>
              </w:rPr>
              <w:t>Outcomes</w:t>
            </w:r>
            <w:r w:rsidRPr="0064110D">
              <w:rPr>
                <w:b/>
                <w:bCs/>
                <w:szCs w:val="32"/>
                <w:cs/>
              </w:rPr>
              <w:t>)</w:t>
            </w:r>
          </w:p>
          <w:p w:rsidR="001F74C1" w:rsidRPr="0064110D" w:rsidRDefault="001F74C1" w:rsidP="00D65272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64110D">
              <w:rPr>
                <w:szCs w:val="32"/>
                <w:cs/>
              </w:rPr>
              <w:t xml:space="preserve">     1. นักเรียนสามารถเรียนรู้ด้วยตนเองอย่างเป็นระบบสามารถเรียนรู้กับผู้อื่นได้ดี</w:t>
            </w:r>
            <w:r w:rsidRPr="0064110D">
              <w:rPr>
                <w:rFonts w:ascii="Angsana New" w:hAnsi="Angsana New"/>
                <w:szCs w:val="32"/>
              </w:rPr>
              <w:t xml:space="preserve"> </w:t>
            </w:r>
            <w:r w:rsidRPr="0064110D">
              <w:rPr>
                <w:szCs w:val="32"/>
                <w:cs/>
              </w:rPr>
      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1F74C1" w:rsidRPr="0064110D" w:rsidRDefault="001F74C1" w:rsidP="00D65272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64110D">
              <w:rPr>
                <w:szCs w:val="32"/>
                <w:cs/>
              </w:rPr>
              <w:t xml:space="preserve">     2.  ครูผู้สอนจัดกิจกรรมการเรียนรู้ที่ยึดผู้เรียนเป็นสำคัญ</w:t>
            </w:r>
            <w:r w:rsidRPr="0064110D">
              <w:rPr>
                <w:rFonts w:ascii="Angsana New" w:hAnsi="Angsana New"/>
                <w:szCs w:val="32"/>
              </w:rPr>
              <w:t xml:space="preserve"> </w:t>
            </w:r>
            <w:r w:rsidRPr="0064110D">
              <w:rPr>
                <w:szCs w:val="32"/>
                <w:cs/>
              </w:rPr>
              <w:t>ด้วยกระบวนการเรียนรู้ทางศิลปะการดนตรี</w:t>
            </w:r>
          </w:p>
          <w:p w:rsidR="001F74C1" w:rsidRPr="0064110D" w:rsidRDefault="001F74C1" w:rsidP="00D65272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64110D">
              <w:rPr>
                <w:szCs w:val="32"/>
                <w:cs/>
              </w:rPr>
              <w:t xml:space="preserve">     3.  พัฒนารูปแบบการจัดกิจกรรมการเรียนการสอนและพัฒนาการจัดทำโครงงานของนักเรียนอย่างต่อเนื่อง </w:t>
            </w:r>
          </w:p>
          <w:p w:rsidR="001F74C1" w:rsidRPr="0064110D" w:rsidRDefault="001F74C1" w:rsidP="00D65272">
            <w:pPr>
              <w:pStyle w:val="BodyTextIndent"/>
              <w:spacing w:after="0"/>
              <w:ind w:left="34"/>
              <w:rPr>
                <w:szCs w:val="32"/>
              </w:rPr>
            </w:pPr>
            <w:r w:rsidRPr="0064110D">
              <w:rPr>
                <w:rFonts w:ascii="Angsana New" w:hAnsi="Angsana New"/>
                <w:szCs w:val="32"/>
                <w:cs/>
              </w:rPr>
              <w:t xml:space="preserve">     4.  โรงเรียนจึงได้พัฒนาปรับเปลี่ยนบทบาทกระบวนการเรียนการสอนให้ไปในแนวทางส่งเสริมกระบวนการคิด</w:t>
            </w:r>
            <w:r w:rsidRPr="0064110D">
              <w:rPr>
                <w:rFonts w:ascii="Angsana New" w:hAnsi="Angsana New"/>
                <w:szCs w:val="32"/>
              </w:rPr>
              <w:t xml:space="preserve"> </w:t>
            </w:r>
            <w:r w:rsidRPr="0064110D">
              <w:rPr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rPr>
                <w:cs/>
              </w:rPr>
              <w:t>ตรวจสอบ</w:t>
            </w:r>
          </w:p>
          <w:p w:rsidR="001F74C1" w:rsidRPr="0064110D" w:rsidRDefault="001F74C1" w:rsidP="00D65272"/>
        </w:tc>
        <w:tc>
          <w:tcPr>
            <w:tcW w:w="2148" w:type="dxa"/>
          </w:tcPr>
          <w:p w:rsidR="001F74C1" w:rsidRPr="0064110D" w:rsidRDefault="001F74C1" w:rsidP="00D65272"/>
          <w:p w:rsidR="001F74C1" w:rsidRPr="0064110D" w:rsidRDefault="001F74C1" w:rsidP="00D65272">
            <w:r w:rsidRPr="0064110D">
              <w:rPr>
                <w:cs/>
              </w:rPr>
              <w:t>แบบสำรวจรายการ</w:t>
            </w:r>
          </w:p>
        </w:tc>
      </w:tr>
    </w:tbl>
    <w:p w:rsidR="001F74C1" w:rsidRPr="0064110D" w:rsidRDefault="001F74C1" w:rsidP="001F674E"/>
    <w:p w:rsidR="001F74C1" w:rsidRPr="0064110D" w:rsidRDefault="001F74C1" w:rsidP="001F674E">
      <w:pPr>
        <w:numPr>
          <w:ilvl w:val="0"/>
          <w:numId w:val="4"/>
        </w:numPr>
      </w:pPr>
      <w:r w:rsidRPr="0064110D">
        <w:rPr>
          <w:b/>
          <w:bCs/>
          <w:cs/>
        </w:rPr>
        <w:t>ผลที่คาดว่าจะได้รับ</w:t>
      </w:r>
      <w:r w:rsidRPr="0064110D">
        <w:rPr>
          <w:cs/>
        </w:rPr>
        <w:t xml:space="preserve">  </w:t>
      </w:r>
    </w:p>
    <w:p w:rsidR="001F74C1" w:rsidRPr="0064110D" w:rsidRDefault="001F74C1" w:rsidP="001F674E">
      <w:pPr>
        <w:ind w:left="180"/>
      </w:pPr>
      <w:r w:rsidRPr="0064110D">
        <w:t xml:space="preserve">          1.</w:t>
      </w:r>
      <w:r w:rsidRPr="0064110D">
        <w:rPr>
          <w:cs/>
        </w:rPr>
        <w:t>ครูมีการจัดกิจกรรมการเรียนการสอนได้อย่างมีประสิทธิภาพ</w:t>
      </w:r>
    </w:p>
    <w:p w:rsidR="001F74C1" w:rsidRPr="0064110D" w:rsidRDefault="001F74C1" w:rsidP="001F674E">
      <w:pPr>
        <w:ind w:left="180"/>
      </w:pPr>
      <w:r w:rsidRPr="0064110D">
        <w:rPr>
          <w:cs/>
        </w:rPr>
        <w:t xml:space="preserve">          2.นักเรียนเรียนรู้ด้วยตนเองอย่างมีระบบ สามารถเรียนรู้กับผู้อื่นได้ดี มีความสุข แก้ปัญหาได้ </w:t>
      </w:r>
    </w:p>
    <w:p w:rsidR="001F74C1" w:rsidRPr="0064110D" w:rsidRDefault="001F74C1" w:rsidP="001F674E">
      <w:pPr>
        <w:ind w:left="180"/>
      </w:pPr>
      <w:r w:rsidRPr="0064110D">
        <w:rPr>
          <w:cs/>
        </w:rPr>
        <w:t>มีผลสัมฤทธิ์ทางการเรียนรู้สูงขึ้น</w:t>
      </w:r>
    </w:p>
    <w:p w:rsidR="001F74C1" w:rsidRPr="0064110D" w:rsidRDefault="001F74C1" w:rsidP="001F674E">
      <w:pPr>
        <w:ind w:left="180"/>
        <w:rPr>
          <w:cs/>
        </w:rPr>
      </w:pPr>
      <w:r w:rsidRPr="0064110D">
        <w:rPr>
          <w:cs/>
        </w:rPr>
        <w:t xml:space="preserve">          3.ครูผู้สอนมีการพัฒนารูปแบบและกระบวนการอย่างต่อเนื่อง</w:t>
      </w:r>
    </w:p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>
      <w:r w:rsidRPr="0064110D">
        <w:rPr>
          <w:cs/>
        </w:rPr>
        <w:t>ลงชื่อ                                       ผู้เสนอโครงการ</w:t>
      </w:r>
      <w:r w:rsidRPr="0064110D">
        <w:t xml:space="preserve">           </w:t>
      </w:r>
      <w:r w:rsidRPr="0064110D">
        <w:rPr>
          <w:cs/>
        </w:rPr>
        <w:t>ลงชื่อ                                             ผู้เห็นชอบโครงการ</w:t>
      </w:r>
    </w:p>
    <w:p w:rsidR="001F74C1" w:rsidRPr="0064110D" w:rsidRDefault="001F74C1" w:rsidP="001F674E">
      <w:r w:rsidRPr="0064110D">
        <w:rPr>
          <w:cs/>
        </w:rPr>
        <w:t xml:space="preserve">             (นายเอนก อุ่นอุ้ย)</w:t>
      </w:r>
      <w:r w:rsidRPr="0064110D">
        <w:rPr>
          <w:cs/>
        </w:rPr>
        <w:tab/>
      </w:r>
      <w:r w:rsidRPr="0064110D">
        <w:rPr>
          <w:cs/>
        </w:rPr>
        <w:tab/>
        <w:t xml:space="preserve">                                (นางสาวทองปลาย กมล)</w:t>
      </w:r>
    </w:p>
    <w:p w:rsidR="001F74C1" w:rsidRPr="0064110D" w:rsidRDefault="001F74C1" w:rsidP="001F674E">
      <w:r w:rsidRPr="0064110D">
        <w:rPr>
          <w:cs/>
        </w:rPr>
        <w:t xml:space="preserve">       ครูผู้ช่วยโรงเรียนศรีสำโรงชนูปถัมภ์</w:t>
      </w:r>
      <w:r w:rsidRPr="0064110D">
        <w:tab/>
      </w:r>
      <w:r w:rsidRPr="0064110D">
        <w:tab/>
        <w:t xml:space="preserve">        </w:t>
      </w:r>
      <w:r w:rsidRPr="0064110D">
        <w:rPr>
          <w:cs/>
        </w:rPr>
        <w:t>รองผู้อำนวยการโรงเรียนศรีสำโรงชนูปถัมภ์</w:t>
      </w:r>
    </w:p>
    <w:p w:rsidR="001F74C1" w:rsidRPr="0064110D" w:rsidRDefault="001F74C1" w:rsidP="001F674E">
      <w:pPr>
        <w:ind w:left="2160" w:firstLine="720"/>
      </w:pPr>
    </w:p>
    <w:p w:rsidR="001F74C1" w:rsidRPr="0064110D" w:rsidRDefault="001F74C1" w:rsidP="001F674E">
      <w:pPr>
        <w:ind w:left="2160" w:firstLine="720"/>
      </w:pPr>
      <w:r w:rsidRPr="0064110D">
        <w:rPr>
          <w:cs/>
        </w:rPr>
        <w:t>ลงชื่อ                                           ผู้อนุมัติโครงการ</w:t>
      </w:r>
    </w:p>
    <w:p w:rsidR="001F74C1" w:rsidRPr="0064110D" w:rsidRDefault="001F74C1" w:rsidP="001F674E">
      <w:pPr>
        <w:ind w:left="2160" w:firstLine="720"/>
      </w:pPr>
      <w:r w:rsidRPr="0064110D">
        <w:t xml:space="preserve">          (  </w:t>
      </w:r>
      <w:r w:rsidRPr="0064110D">
        <w:rPr>
          <w:cs/>
        </w:rPr>
        <w:t xml:space="preserve">นายมนตรี คงเจริญ </w:t>
      </w:r>
      <w:r w:rsidRPr="0064110D">
        <w:t>)</w:t>
      </w:r>
    </w:p>
    <w:p w:rsidR="001F74C1" w:rsidRPr="0064110D" w:rsidRDefault="001F74C1" w:rsidP="001F674E">
      <w:r w:rsidRPr="0064110D">
        <w:t xml:space="preserve">                                                    </w:t>
      </w:r>
      <w:r w:rsidRPr="0064110D">
        <w:rPr>
          <w:cs/>
        </w:rPr>
        <w:t>ผู้อำนวยการโรงเรียนศรีสำโรงชนูปถัมภ์</w:t>
      </w:r>
    </w:p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Pr="0064110D" w:rsidRDefault="001F74C1" w:rsidP="001F674E"/>
    <w:p w:rsidR="001F74C1" w:rsidRDefault="001F74C1" w:rsidP="001F674E">
      <w:pPr>
        <w:rPr>
          <w:b/>
          <w:bCs/>
        </w:rPr>
      </w:pPr>
    </w:p>
    <w:p w:rsidR="001F74C1" w:rsidRPr="0064110D" w:rsidRDefault="001F74C1" w:rsidP="001F674E">
      <w:pPr>
        <w:rPr>
          <w:b/>
          <w:bCs/>
          <w:cs/>
        </w:rPr>
      </w:pPr>
      <w:r w:rsidRPr="0064110D">
        <w:rPr>
          <w:b/>
          <w:bCs/>
          <w:cs/>
        </w:rPr>
        <w:t xml:space="preserve">กิจกรรมที่ </w:t>
      </w:r>
      <w:r w:rsidRPr="0064110D">
        <w:rPr>
          <w:b/>
          <w:bCs/>
        </w:rPr>
        <w:t xml:space="preserve">1  </w:t>
      </w:r>
      <w:r w:rsidRPr="0064110D">
        <w:rPr>
          <w:b/>
          <w:bCs/>
          <w:cs/>
        </w:rPr>
        <w:t>พัฒนาการเรียนการสอน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60"/>
        <w:gridCol w:w="1666"/>
      </w:tblGrid>
      <w:tr w:rsidR="001F74C1" w:rsidRPr="0064110D">
        <w:tc>
          <w:tcPr>
            <w:tcW w:w="1008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รายการ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จำนวน</w:t>
            </w:r>
            <w:r w:rsidRPr="0064110D">
              <w:t>(</w:t>
            </w:r>
            <w:r w:rsidRPr="0064110D">
              <w:rPr>
                <w:cs/>
              </w:rPr>
              <w:t>หน่วย</w:t>
            </w:r>
            <w:r w:rsidRPr="0064110D">
              <w:t>)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ราคาต่อหน่วย</w:t>
            </w:r>
          </w:p>
        </w:tc>
        <w:tc>
          <w:tcPr>
            <w:tcW w:w="1060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ราคารวม</w:t>
            </w:r>
          </w:p>
        </w:tc>
        <w:tc>
          <w:tcPr>
            <w:tcW w:w="1666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หมายเหตุ</w:t>
            </w:r>
          </w:p>
        </w:tc>
      </w:tr>
      <w:tr w:rsidR="001F74C1" w:rsidRPr="0064110D">
        <w:trPr>
          <w:trHeight w:val="12090"/>
        </w:trPr>
        <w:tc>
          <w:tcPr>
            <w:tcW w:w="1008" w:type="dxa"/>
          </w:tcPr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</w:t>
            </w:r>
          </w:p>
          <w:p w:rsidR="001F74C1" w:rsidRPr="0064110D" w:rsidRDefault="001F74C1" w:rsidP="0014028F"/>
          <w:p w:rsidR="001F74C1" w:rsidRPr="0064110D" w:rsidRDefault="001F74C1" w:rsidP="00D65272">
            <w:pPr>
              <w:jc w:val="center"/>
            </w:pPr>
            <w:r w:rsidRPr="0064110D">
              <w:t>2</w:t>
            </w:r>
          </w:p>
          <w:p w:rsidR="001F74C1" w:rsidRPr="0064110D" w:rsidRDefault="001F74C1" w:rsidP="00F8393F">
            <w:pPr>
              <w:jc w:val="center"/>
            </w:pPr>
            <w:r w:rsidRPr="0064110D">
              <w:t>3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4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5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6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7</w:t>
            </w:r>
          </w:p>
          <w:p w:rsidR="001F74C1" w:rsidRPr="0064110D" w:rsidRDefault="001F74C1" w:rsidP="00750C56">
            <w:pPr>
              <w:jc w:val="center"/>
            </w:pPr>
            <w:r w:rsidRPr="0064110D">
              <w:t>8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9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10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11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12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13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14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15</w:t>
            </w:r>
          </w:p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t>16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17</w:t>
            </w:r>
          </w:p>
          <w:p w:rsidR="001F74C1" w:rsidRPr="0064110D" w:rsidRDefault="001F74C1" w:rsidP="00067C86">
            <w:pPr>
              <w:jc w:val="center"/>
            </w:pPr>
            <w:r w:rsidRPr="0064110D">
              <w:t>18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19</w:t>
            </w:r>
          </w:p>
          <w:p w:rsidR="001F74C1" w:rsidRPr="0064110D" w:rsidRDefault="001F74C1" w:rsidP="009B64C6">
            <w:pPr>
              <w:jc w:val="center"/>
            </w:pPr>
            <w:r w:rsidRPr="0064110D">
              <w:t>20</w:t>
            </w:r>
          </w:p>
          <w:p w:rsidR="001F74C1" w:rsidRPr="0064110D" w:rsidRDefault="001F74C1" w:rsidP="009B64C6">
            <w:pPr>
              <w:jc w:val="center"/>
            </w:pPr>
            <w:r w:rsidRPr="0064110D">
              <w:t>21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22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23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24</w:t>
            </w:r>
          </w:p>
          <w:p w:rsidR="001F74C1" w:rsidRPr="0064110D" w:rsidRDefault="001F74C1" w:rsidP="00DB3E8F">
            <w:r w:rsidRPr="0064110D">
              <w:t xml:space="preserve">      25</w:t>
            </w:r>
          </w:p>
          <w:p w:rsidR="001F74C1" w:rsidRPr="0064110D" w:rsidRDefault="001F74C1" w:rsidP="00DB3E8F">
            <w:r w:rsidRPr="0064110D">
              <w:t xml:space="preserve">      26</w:t>
            </w:r>
          </w:p>
        </w:tc>
        <w:tc>
          <w:tcPr>
            <w:tcW w:w="3060" w:type="dxa"/>
          </w:tcPr>
          <w:p w:rsidR="001F74C1" w:rsidRPr="0064110D" w:rsidRDefault="001F74C1" w:rsidP="00D65272">
            <w:pPr>
              <w:jc w:val="both"/>
            </w:pPr>
            <w:r w:rsidRPr="0064110D">
              <w:rPr>
                <w:color w:val="000000"/>
                <w:cs/>
              </w:rPr>
              <w:t>ไม้กลองสแนร์เดินแถว</w:t>
            </w:r>
            <w:r w:rsidRPr="0064110D">
              <w:rPr>
                <w:color w:val="000000"/>
              </w:rPr>
              <w:t xml:space="preserve">  Marching Snare Stick</w:t>
            </w:r>
            <w:r w:rsidRPr="0064110D">
              <w:rPr>
                <w:cs/>
              </w:rPr>
              <w:t xml:space="preserve"> </w:t>
            </w:r>
          </w:p>
          <w:p w:rsidR="001F74C1" w:rsidRPr="0064110D" w:rsidRDefault="001F74C1" w:rsidP="00D65272">
            <w:pPr>
              <w:jc w:val="both"/>
            </w:pPr>
            <w:r w:rsidRPr="0064110D">
              <w:rPr>
                <w:color w:val="000000"/>
                <w:cs/>
              </w:rPr>
              <w:t>ไม้กลองชุด</w:t>
            </w:r>
          </w:p>
          <w:p w:rsidR="001F74C1" w:rsidRPr="0064110D" w:rsidRDefault="001F74C1" w:rsidP="00D65272">
            <w:r w:rsidRPr="0064110D">
              <w:rPr>
                <w:cs/>
              </w:rPr>
              <w:t>ไม้กลองใหญ่</w:t>
            </w:r>
          </w:p>
          <w:p w:rsidR="001F74C1" w:rsidRPr="0064110D" w:rsidRDefault="001F74C1" w:rsidP="00D65272">
            <w:r w:rsidRPr="0064110D">
              <w:rPr>
                <w:cs/>
              </w:rPr>
              <w:t>วาวล์ออย</w:t>
            </w:r>
          </w:p>
          <w:p w:rsidR="001F74C1" w:rsidRPr="0064110D" w:rsidRDefault="001F74C1" w:rsidP="00D65272">
            <w:r w:rsidRPr="0064110D">
              <w:rPr>
                <w:cs/>
              </w:rPr>
              <w:t>สไลด์ออย</w:t>
            </w:r>
          </w:p>
          <w:p w:rsidR="001F74C1" w:rsidRPr="0064110D" w:rsidRDefault="001F74C1" w:rsidP="00D65272">
            <w:r w:rsidRPr="0064110D">
              <w:rPr>
                <w:cs/>
              </w:rPr>
              <w:t>ไมค์ลอย 2 ช่องสัญญาณ</w:t>
            </w:r>
          </w:p>
          <w:p w:rsidR="001F74C1" w:rsidRPr="0064110D" w:rsidRDefault="001F74C1" w:rsidP="00D65272">
            <w:r w:rsidRPr="0064110D">
              <w:rPr>
                <w:cs/>
              </w:rPr>
              <w:t>ลิ้นแซคอัลโต้</w:t>
            </w:r>
          </w:p>
          <w:p w:rsidR="001F74C1" w:rsidRPr="0064110D" w:rsidRDefault="001F74C1" w:rsidP="00D65272">
            <w:r w:rsidRPr="0064110D">
              <w:rPr>
                <w:cs/>
              </w:rPr>
              <w:t>ลิ้นแทนเนอร์</w:t>
            </w:r>
          </w:p>
          <w:p w:rsidR="001F74C1" w:rsidRPr="0064110D" w:rsidRDefault="001F74C1" w:rsidP="00D65272">
            <w:pPr>
              <w:jc w:val="both"/>
              <w:rPr>
                <w:color w:val="000000"/>
                <w:cs/>
              </w:rPr>
            </w:pPr>
            <w:r w:rsidRPr="0064110D">
              <w:rPr>
                <w:color w:val="000000"/>
                <w:cs/>
              </w:rPr>
              <w:t>พรมกลองชุด</w:t>
            </w:r>
          </w:p>
          <w:p w:rsidR="001F74C1" w:rsidRPr="0064110D" w:rsidRDefault="001F74C1" w:rsidP="00D65272">
            <w:r w:rsidRPr="0064110D">
              <w:rPr>
                <w:cs/>
              </w:rPr>
              <w:t>หนังกลองสแนร์ 2 ชั้น</w:t>
            </w:r>
          </w:p>
          <w:p w:rsidR="001F74C1" w:rsidRPr="0064110D" w:rsidRDefault="001F74C1" w:rsidP="00D65272">
            <w:r w:rsidRPr="0064110D">
              <w:rPr>
                <w:cs/>
              </w:rPr>
              <w:t>หนังกลอง  24  นิ้ว</w:t>
            </w:r>
            <w:r w:rsidRPr="0064110D">
              <w:t xml:space="preserve"> Evans</w:t>
            </w:r>
          </w:p>
          <w:p w:rsidR="001F74C1" w:rsidRPr="0064110D" w:rsidRDefault="001F74C1" w:rsidP="00D65272">
            <w:r w:rsidRPr="0064110D">
              <w:rPr>
                <w:cs/>
              </w:rPr>
              <w:t>หนังกลอง  22  นิ้ว</w:t>
            </w:r>
            <w:r w:rsidRPr="0064110D">
              <w:t xml:space="preserve"> Evans</w:t>
            </w:r>
          </w:p>
          <w:p w:rsidR="001F74C1" w:rsidRPr="0064110D" w:rsidRDefault="001F74C1" w:rsidP="00D65272">
            <w:r w:rsidRPr="0064110D">
              <w:rPr>
                <w:cs/>
              </w:rPr>
              <w:t>หนังกลอง  20  นิ้ว</w:t>
            </w:r>
            <w:r w:rsidRPr="0064110D">
              <w:t xml:space="preserve"> Evans</w:t>
            </w:r>
          </w:p>
          <w:p w:rsidR="001F74C1" w:rsidRPr="0064110D" w:rsidRDefault="001F74C1" w:rsidP="00D65272">
            <w:r w:rsidRPr="0064110D">
              <w:rPr>
                <w:cs/>
              </w:rPr>
              <w:t>หนังกลอง  18  นิ้ว</w:t>
            </w:r>
            <w:r w:rsidRPr="0064110D">
              <w:t xml:space="preserve"> Evans</w:t>
            </w:r>
          </w:p>
          <w:p w:rsidR="001F74C1" w:rsidRPr="0064110D" w:rsidRDefault="001F74C1" w:rsidP="00D65272">
            <w:r w:rsidRPr="0064110D">
              <w:rPr>
                <w:color w:val="000000"/>
                <w:cs/>
              </w:rPr>
              <w:t xml:space="preserve">กลองคองก้า </w:t>
            </w:r>
            <w:r w:rsidRPr="0064110D">
              <w:rPr>
                <w:color w:val="000000"/>
              </w:rPr>
              <w:t xml:space="preserve"> CMC  CongaTomba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ตู้แอมป์คีย์บอร์ด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olor w:val="000000"/>
                <w:cs/>
              </w:rPr>
              <w:t>สายสัญญาณกีต้าร์</w:t>
            </w:r>
          </w:p>
          <w:p w:rsidR="001F74C1" w:rsidRPr="0064110D" w:rsidRDefault="001F74C1" w:rsidP="00D65272">
            <w:r w:rsidRPr="0064110D">
              <w:rPr>
                <w:cs/>
              </w:rPr>
              <w:t>ขาตั้งกีต้าร์</w:t>
            </w:r>
          </w:p>
          <w:p w:rsidR="001F74C1" w:rsidRPr="0064110D" w:rsidRDefault="001F74C1" w:rsidP="00D65272">
            <w:r w:rsidRPr="0064110D">
              <w:rPr>
                <w:cs/>
              </w:rPr>
              <w:t xml:space="preserve">สายกีต้าไฟฟ้า 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ซื้อรองเท้าหนังวงโยธวาทิต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กระดาษ</w:t>
            </w:r>
            <w:r w:rsidRPr="0064110D">
              <w:t xml:space="preserve"> A4  70 </w:t>
            </w:r>
            <w:r w:rsidRPr="0064110D">
              <w:rPr>
                <w:cs/>
              </w:rPr>
              <w:t>แกรม</w:t>
            </w:r>
          </w:p>
          <w:p w:rsidR="001F74C1" w:rsidRPr="0064110D" w:rsidRDefault="001F74C1" w:rsidP="00D65272">
            <w:r w:rsidRPr="0064110D">
              <w:rPr>
                <w:cs/>
              </w:rPr>
              <w:t xml:space="preserve">กระดาษปก </w:t>
            </w:r>
            <w:r w:rsidRPr="0064110D">
              <w:t>A4  180</w:t>
            </w:r>
            <w:r w:rsidRPr="0064110D">
              <w:rPr>
                <w:cs/>
              </w:rPr>
              <w:t xml:space="preserve"> แกรม</w:t>
            </w:r>
            <w:r w:rsidRPr="0064110D">
              <w:t xml:space="preserve">  </w:t>
            </w:r>
          </w:p>
          <w:p w:rsidR="001F74C1" w:rsidRPr="0064110D" w:rsidRDefault="001F74C1" w:rsidP="00D65272">
            <w:r w:rsidRPr="0064110D">
              <w:rPr>
                <w:cs/>
              </w:rPr>
              <w:t>ปากกาเคมี2หัวตราม้า</w:t>
            </w:r>
            <w:r w:rsidRPr="0064110D">
              <w:t xml:space="preserve">  </w:t>
            </w:r>
          </w:p>
          <w:p w:rsidR="001F74C1" w:rsidRPr="0064110D" w:rsidRDefault="001F74C1" w:rsidP="00D65272">
            <w:r w:rsidRPr="0064110D">
              <w:rPr>
                <w:cs/>
              </w:rPr>
              <w:t>คลิปหนีบดำเบอร์ 108</w:t>
            </w:r>
          </w:p>
          <w:p w:rsidR="001F74C1" w:rsidRPr="0064110D" w:rsidRDefault="001F74C1" w:rsidP="00D65272">
            <w:r w:rsidRPr="0064110D">
              <w:rPr>
                <w:cs/>
              </w:rPr>
              <w:t>แล็คซีน 2นิ้ว</w:t>
            </w:r>
          </w:p>
          <w:p w:rsidR="001F74C1" w:rsidRPr="0064110D" w:rsidRDefault="001F74C1" w:rsidP="00D65272">
            <w:r w:rsidRPr="0064110D">
              <w:rPr>
                <w:cs/>
              </w:rPr>
              <w:t>ปากกาไวท์บอร์ด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t>6</w:t>
            </w:r>
            <w:r w:rsidRPr="0064110D">
              <w:rPr>
                <w:cs/>
              </w:rPr>
              <w:t xml:space="preserve">  คู่</w:t>
            </w:r>
          </w:p>
          <w:p w:rsidR="001F74C1" w:rsidRPr="0064110D" w:rsidRDefault="001F74C1" w:rsidP="0014028F">
            <w:pPr>
              <w:jc w:val="center"/>
            </w:pPr>
            <w:r w:rsidRPr="0064110D">
              <w:t>6</w:t>
            </w:r>
            <w:r w:rsidRPr="0064110D">
              <w:rPr>
                <w:cs/>
              </w:rPr>
              <w:t xml:space="preserve">  คู่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12  คู่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20  ขวด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10  ขวด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กล่อง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กล่อง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ผืน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2 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 ชุด</w:t>
            </w:r>
          </w:p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ชุด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 ตู้</w:t>
            </w:r>
          </w:p>
          <w:p w:rsidR="001F74C1" w:rsidRPr="0064110D" w:rsidRDefault="001F74C1" w:rsidP="00DB0944">
            <w:pPr>
              <w:rPr>
                <w:cs/>
              </w:rPr>
            </w:pPr>
            <w:r w:rsidRPr="0064110D">
              <w:rPr>
                <w:cs/>
              </w:rPr>
              <w:t xml:space="preserve">        6 เส้น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rPr>
                <w:cs/>
              </w:rPr>
              <w:t>5 ตัว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t xml:space="preserve">10 </w:t>
            </w:r>
            <w:r w:rsidRPr="0064110D">
              <w:rPr>
                <w:cs/>
              </w:rPr>
              <w:t>ชุด</w:t>
            </w:r>
          </w:p>
          <w:p w:rsidR="001F74C1" w:rsidRPr="0064110D" w:rsidRDefault="001F74C1" w:rsidP="00067C86">
            <w:pPr>
              <w:jc w:val="center"/>
              <w:rPr>
                <w:cs/>
              </w:rPr>
            </w:pPr>
            <w:r w:rsidRPr="0064110D">
              <w:rPr>
                <w:cs/>
              </w:rPr>
              <w:t>20 คู่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rPr>
                <w:cs/>
              </w:rPr>
              <w:t>8</w:t>
            </w:r>
            <w:r w:rsidRPr="0064110D">
              <w:t xml:space="preserve"> </w:t>
            </w:r>
            <w:r w:rsidRPr="0064110D">
              <w:rPr>
                <w:cs/>
              </w:rPr>
              <w:t>ริม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2 ริม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rPr>
                <w:cs/>
              </w:rPr>
              <w:t>6 ด้าม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rPr>
                <w:cs/>
              </w:rPr>
              <w:t>2 โหล</w:t>
            </w:r>
          </w:p>
          <w:p w:rsidR="001F74C1" w:rsidRPr="0064110D" w:rsidRDefault="001F74C1" w:rsidP="00D65272">
            <w:pPr>
              <w:jc w:val="center"/>
              <w:rPr>
                <w:cs/>
              </w:rPr>
            </w:pPr>
            <w:r w:rsidRPr="0064110D">
              <w:rPr>
                <w:cs/>
              </w:rPr>
              <w:t>4 ม้วน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12ด้าม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14028F">
            <w:pPr>
              <w:jc w:val="right"/>
            </w:pPr>
            <w:r w:rsidRPr="0064110D">
              <w:t>600</w:t>
            </w:r>
          </w:p>
          <w:p w:rsidR="001F74C1" w:rsidRPr="0064110D" w:rsidRDefault="001F74C1" w:rsidP="0014028F">
            <w:pPr>
              <w:jc w:val="right"/>
            </w:pPr>
            <w:r w:rsidRPr="0064110D">
              <w:t>500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600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120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120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5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CC43C5">
            <w:pPr>
              <w:jc w:val="right"/>
            </w:pPr>
            <w:r w:rsidRPr="0064110D">
              <w:t>2</w:t>
            </w:r>
            <w:r w:rsidRPr="0064110D">
              <w:rPr>
                <w:cs/>
              </w:rPr>
              <w:t>,</w:t>
            </w:r>
            <w:r w:rsidRPr="0064110D">
              <w:t>250</w:t>
            </w:r>
          </w:p>
          <w:p w:rsidR="001F74C1" w:rsidRPr="0064110D" w:rsidRDefault="001F74C1" w:rsidP="00CC43C5">
            <w:pPr>
              <w:jc w:val="right"/>
            </w:pPr>
            <w:r w:rsidRPr="0064110D">
              <w:t>2,750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1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CC43C5">
            <w:pPr>
              <w:jc w:val="right"/>
            </w:pPr>
            <w:r w:rsidRPr="0064110D">
              <w:t>1,200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2,700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2,500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2</w:t>
            </w:r>
            <w:r w:rsidRPr="0064110D">
              <w:rPr>
                <w:cs/>
              </w:rPr>
              <w:t>,</w:t>
            </w:r>
            <w:r w:rsidRPr="0064110D">
              <w:t>300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2,100</w:t>
            </w: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  <w:r w:rsidRPr="0064110D">
              <w:t>4,500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6,000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500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600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350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400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100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95</w:t>
            </w:r>
          </w:p>
          <w:p w:rsidR="001F74C1" w:rsidRPr="0064110D" w:rsidRDefault="001F74C1" w:rsidP="00D65272">
            <w:pPr>
              <w:jc w:val="right"/>
            </w:pPr>
            <w:r w:rsidRPr="0064110D">
              <w:t>30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60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40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20</w:t>
            </w:r>
          </w:p>
        </w:tc>
        <w:tc>
          <w:tcPr>
            <w:tcW w:w="106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AD1B94">
            <w:pPr>
              <w:jc w:val="right"/>
            </w:pPr>
            <w:r w:rsidRPr="0064110D">
              <w:rPr>
                <w:cs/>
              </w:rPr>
              <w:t>3</w:t>
            </w:r>
            <w:r w:rsidRPr="0064110D">
              <w:t>,</w:t>
            </w:r>
            <w:r w:rsidRPr="0064110D">
              <w:rPr>
                <w:cs/>
              </w:rPr>
              <w:t>600</w:t>
            </w:r>
          </w:p>
          <w:p w:rsidR="001F74C1" w:rsidRPr="0064110D" w:rsidRDefault="001F74C1" w:rsidP="00AD1B94">
            <w:pPr>
              <w:jc w:val="right"/>
              <w:rPr>
                <w:cs/>
              </w:rPr>
            </w:pPr>
            <w:r w:rsidRPr="0064110D">
              <w:rPr>
                <w:cs/>
              </w:rPr>
              <w:t>3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rPr>
                <w:cs/>
              </w:rPr>
              <w:t>7</w:t>
            </w:r>
            <w:r w:rsidRPr="0064110D">
              <w:t>,</w:t>
            </w:r>
            <w:r w:rsidRPr="0064110D">
              <w:rPr>
                <w:cs/>
              </w:rPr>
              <w:t>200</w:t>
            </w:r>
          </w:p>
          <w:p w:rsidR="001F74C1" w:rsidRPr="0064110D" w:rsidRDefault="001F74C1" w:rsidP="00AD1B94">
            <w:pPr>
              <w:jc w:val="right"/>
            </w:pPr>
            <w:r w:rsidRPr="0064110D">
              <w:rPr>
                <w:cs/>
              </w:rPr>
              <w:t>2</w:t>
            </w:r>
            <w:r w:rsidRPr="0064110D">
              <w:t>,</w:t>
            </w:r>
            <w:r w:rsidRPr="0064110D">
              <w:rPr>
                <w:cs/>
              </w:rPr>
              <w:t>400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 xml:space="preserve">      1,200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5,000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2,550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2,750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1,200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2,700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2,500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2,300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2,100</w:t>
            </w:r>
          </w:p>
          <w:p w:rsidR="001F74C1" w:rsidRPr="0064110D" w:rsidRDefault="001F74C1" w:rsidP="00AD1B94">
            <w:pPr>
              <w:jc w:val="right"/>
            </w:pPr>
          </w:p>
          <w:p w:rsidR="001F74C1" w:rsidRPr="0064110D" w:rsidRDefault="001F74C1" w:rsidP="00AD1B94">
            <w:pPr>
              <w:jc w:val="right"/>
            </w:pPr>
            <w:r w:rsidRPr="0064110D">
              <w:t>4,500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6,000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3,000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3,000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3,500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8,000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800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190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180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120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160</w:t>
            </w:r>
          </w:p>
          <w:p w:rsidR="001F74C1" w:rsidRPr="0064110D" w:rsidRDefault="001F74C1" w:rsidP="00AD1B94">
            <w:pPr>
              <w:jc w:val="right"/>
            </w:pPr>
            <w:r w:rsidRPr="0064110D">
              <w:t>240</w:t>
            </w:r>
          </w:p>
        </w:tc>
        <w:tc>
          <w:tcPr>
            <w:tcW w:w="1666" w:type="dxa"/>
          </w:tcPr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  <w:p w:rsidR="001F74C1" w:rsidRPr="0064110D" w:rsidRDefault="001F74C1" w:rsidP="00D65272"/>
        </w:tc>
      </w:tr>
    </w:tbl>
    <w:p w:rsidR="001F74C1" w:rsidRPr="0064110D" w:rsidRDefault="001F74C1" w:rsidP="001F674E">
      <w:pPr>
        <w:rPr>
          <w:b/>
          <w:bCs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F74C1" w:rsidRPr="0064110D">
        <w:trPr>
          <w:trHeight w:val="1105"/>
        </w:trPr>
        <w:tc>
          <w:tcPr>
            <w:tcW w:w="1008" w:type="dxa"/>
          </w:tcPr>
          <w:p w:rsidR="001F74C1" w:rsidRPr="0064110D" w:rsidRDefault="001F74C1" w:rsidP="001A42BA">
            <w:pPr>
              <w:jc w:val="center"/>
            </w:pPr>
            <w:r w:rsidRPr="0064110D">
              <w:t>27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28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29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30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31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32</w:t>
            </w:r>
          </w:p>
          <w:p w:rsidR="001F74C1" w:rsidRPr="0064110D" w:rsidRDefault="001F74C1" w:rsidP="001A42BA">
            <w:pPr>
              <w:jc w:val="center"/>
            </w:pPr>
            <w:r w:rsidRPr="0064110D">
              <w:t>33</w:t>
            </w:r>
          </w:p>
          <w:p w:rsidR="001F74C1" w:rsidRPr="0064110D" w:rsidRDefault="001F74C1" w:rsidP="0016494F">
            <w:pPr>
              <w:jc w:val="center"/>
            </w:pPr>
          </w:p>
        </w:tc>
        <w:tc>
          <w:tcPr>
            <w:tcW w:w="3060" w:type="dxa"/>
          </w:tcPr>
          <w:p w:rsidR="001F74C1" w:rsidRPr="0064110D" w:rsidRDefault="001F74C1" w:rsidP="001A42BA">
            <w:pPr>
              <w:rPr>
                <w:cs/>
              </w:rPr>
            </w:pPr>
            <w:r w:rsidRPr="0064110D">
              <w:rPr>
                <w:cs/>
              </w:rPr>
              <w:t>ฟองน้ำ บุกลอง</w:t>
            </w:r>
          </w:p>
          <w:p w:rsidR="001F74C1" w:rsidRPr="0064110D" w:rsidRDefault="001F74C1" w:rsidP="001A42BA">
            <w:pPr>
              <w:rPr>
                <w:cs/>
              </w:rPr>
            </w:pPr>
            <w:r w:rsidRPr="0064110D">
              <w:rPr>
                <w:cs/>
              </w:rPr>
              <w:t>กาวยาง</w:t>
            </w:r>
          </w:p>
          <w:p w:rsidR="001F74C1" w:rsidRPr="0064110D" w:rsidRDefault="001F74C1" w:rsidP="001A42BA">
            <w:pPr>
              <w:rPr>
                <w:cs/>
              </w:rPr>
            </w:pPr>
            <w:r w:rsidRPr="0064110D">
              <w:rPr>
                <w:cs/>
              </w:rPr>
              <w:t>เทเรโข่ง</w:t>
            </w:r>
          </w:p>
          <w:p w:rsidR="001F74C1" w:rsidRPr="0064110D" w:rsidRDefault="001F74C1" w:rsidP="001A42BA">
            <w:r w:rsidRPr="0064110D">
              <w:rPr>
                <w:cs/>
              </w:rPr>
              <w:t>ใส้แฟ้ม</w:t>
            </w:r>
          </w:p>
          <w:p w:rsidR="001F74C1" w:rsidRPr="0064110D" w:rsidRDefault="001F74C1" w:rsidP="001A42BA">
            <w:r w:rsidRPr="0064110D">
              <w:rPr>
                <w:cs/>
              </w:rPr>
              <w:t>ปลั๊ก3ตา</w:t>
            </w:r>
          </w:p>
          <w:p w:rsidR="001F74C1" w:rsidRPr="0064110D" w:rsidRDefault="001F74C1" w:rsidP="001A42BA">
            <w:r w:rsidRPr="0064110D">
              <w:rPr>
                <w:cs/>
              </w:rPr>
              <w:t>ฉิ่ง-ฉาบ</w:t>
            </w:r>
          </w:p>
          <w:p w:rsidR="001F74C1" w:rsidRPr="0064110D" w:rsidRDefault="001F74C1" w:rsidP="001A42BA">
            <w:r w:rsidRPr="0064110D">
              <w:rPr>
                <w:cs/>
              </w:rPr>
              <w:t xml:space="preserve">สายขิมสเตนเลต </w:t>
            </w:r>
          </w:p>
          <w:p w:rsidR="001F74C1" w:rsidRPr="0064110D" w:rsidRDefault="001F74C1" w:rsidP="001A42BA"/>
        </w:tc>
        <w:tc>
          <w:tcPr>
            <w:tcW w:w="1620" w:type="dxa"/>
          </w:tcPr>
          <w:p w:rsidR="001F74C1" w:rsidRPr="0064110D" w:rsidRDefault="001F74C1" w:rsidP="0050603A">
            <w:pPr>
              <w:jc w:val="center"/>
            </w:pPr>
            <w:r w:rsidRPr="0064110D">
              <w:rPr>
                <w:cs/>
              </w:rPr>
              <w:t>4แผ่น</w:t>
            </w:r>
          </w:p>
          <w:p w:rsidR="001F74C1" w:rsidRPr="0064110D" w:rsidRDefault="001F74C1" w:rsidP="0050603A">
            <w:pPr>
              <w:jc w:val="center"/>
              <w:rPr>
                <w:cs/>
              </w:rPr>
            </w:pPr>
            <w:r w:rsidRPr="0064110D">
              <w:t>4</w:t>
            </w:r>
            <w:r w:rsidRPr="0064110D">
              <w:rPr>
                <w:cs/>
              </w:rPr>
              <w:t>กระป๋อง</w:t>
            </w:r>
          </w:p>
          <w:p w:rsidR="001F74C1" w:rsidRPr="0064110D" w:rsidRDefault="001F74C1" w:rsidP="0050603A">
            <w:pPr>
              <w:jc w:val="center"/>
            </w:pPr>
            <w:r w:rsidRPr="0064110D">
              <w:rPr>
                <w:cs/>
              </w:rPr>
              <w:t>1เครื่อง</w:t>
            </w:r>
          </w:p>
          <w:p w:rsidR="001F74C1" w:rsidRPr="0064110D" w:rsidRDefault="001F74C1" w:rsidP="0050603A">
            <w:pPr>
              <w:jc w:val="center"/>
            </w:pPr>
            <w:r w:rsidRPr="0064110D">
              <w:t xml:space="preserve">6 </w:t>
            </w:r>
            <w:r w:rsidRPr="0064110D">
              <w:rPr>
                <w:cs/>
              </w:rPr>
              <w:t>แพ็ค</w:t>
            </w:r>
          </w:p>
          <w:p w:rsidR="001F74C1" w:rsidRPr="0064110D" w:rsidRDefault="001F74C1" w:rsidP="0050603A">
            <w:pPr>
              <w:jc w:val="center"/>
            </w:pPr>
            <w:r w:rsidRPr="0064110D">
              <w:rPr>
                <w:cs/>
              </w:rPr>
              <w:t>2เต้า</w:t>
            </w:r>
          </w:p>
          <w:p w:rsidR="001F74C1" w:rsidRPr="0064110D" w:rsidRDefault="001F74C1" w:rsidP="0050603A">
            <w:pPr>
              <w:jc w:val="center"/>
            </w:pPr>
            <w:r w:rsidRPr="0064110D">
              <w:rPr>
                <w:cs/>
              </w:rPr>
              <w:t>1ชุด</w:t>
            </w:r>
          </w:p>
          <w:p w:rsidR="001F74C1" w:rsidRPr="0064110D" w:rsidRDefault="001F74C1" w:rsidP="0050603A">
            <w:pPr>
              <w:jc w:val="center"/>
            </w:pPr>
            <w:r w:rsidRPr="0064110D">
              <w:rPr>
                <w:cs/>
              </w:rPr>
              <w:t>1ชุด</w:t>
            </w:r>
          </w:p>
        </w:tc>
        <w:tc>
          <w:tcPr>
            <w:tcW w:w="1440" w:type="dxa"/>
          </w:tcPr>
          <w:p w:rsidR="001F74C1" w:rsidRPr="0064110D" w:rsidRDefault="001F74C1" w:rsidP="001A42BA">
            <w:pPr>
              <w:jc w:val="right"/>
            </w:pPr>
            <w:r w:rsidRPr="0064110D">
              <w:t>200</w:t>
            </w:r>
          </w:p>
          <w:p w:rsidR="001F74C1" w:rsidRPr="0064110D" w:rsidRDefault="001F74C1" w:rsidP="001A42BA">
            <w:pPr>
              <w:jc w:val="right"/>
            </w:pPr>
            <w:r w:rsidRPr="0064110D">
              <w:rPr>
                <w:cs/>
              </w:rPr>
              <w:t>50</w:t>
            </w:r>
          </w:p>
          <w:p w:rsidR="001F74C1" w:rsidRPr="0064110D" w:rsidRDefault="001F74C1" w:rsidP="0050603A">
            <w:pPr>
              <w:jc w:val="right"/>
            </w:pPr>
            <w:r w:rsidRPr="0064110D">
              <w:rPr>
                <w:cs/>
              </w:rPr>
              <w:t>2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1A42BA">
            <w:pPr>
              <w:jc w:val="right"/>
            </w:pPr>
            <w:r w:rsidRPr="0064110D">
              <w:rPr>
                <w:cs/>
              </w:rPr>
              <w:t>30</w:t>
            </w:r>
          </w:p>
          <w:p w:rsidR="001F74C1" w:rsidRPr="0064110D" w:rsidRDefault="001F74C1" w:rsidP="001A42BA">
            <w:pPr>
              <w:jc w:val="right"/>
            </w:pPr>
            <w:r w:rsidRPr="0064110D">
              <w:rPr>
                <w:cs/>
              </w:rPr>
              <w:t>250</w:t>
            </w:r>
          </w:p>
          <w:p w:rsidR="001F74C1" w:rsidRPr="0064110D" w:rsidRDefault="001F74C1" w:rsidP="001A42BA">
            <w:pPr>
              <w:jc w:val="right"/>
            </w:pPr>
            <w:r w:rsidRPr="0064110D">
              <w:rPr>
                <w:cs/>
              </w:rPr>
              <w:t>1</w:t>
            </w:r>
            <w:r w:rsidRPr="0064110D">
              <w:t>,</w:t>
            </w:r>
            <w:r w:rsidRPr="0064110D">
              <w:rPr>
                <w:cs/>
              </w:rPr>
              <w:t>500</w:t>
            </w:r>
          </w:p>
          <w:p w:rsidR="001F74C1" w:rsidRPr="0064110D" w:rsidRDefault="001F74C1" w:rsidP="001A42BA">
            <w:pPr>
              <w:jc w:val="right"/>
            </w:pPr>
            <w:r w:rsidRPr="0064110D">
              <w:rPr>
                <w:cs/>
              </w:rPr>
              <w:t>1</w:t>
            </w:r>
            <w:r w:rsidRPr="0064110D">
              <w:t>,</w:t>
            </w:r>
            <w:r w:rsidRPr="0064110D">
              <w:rPr>
                <w:cs/>
              </w:rPr>
              <w:t>500</w:t>
            </w:r>
          </w:p>
        </w:tc>
        <w:tc>
          <w:tcPr>
            <w:tcW w:w="1083" w:type="dxa"/>
          </w:tcPr>
          <w:p w:rsidR="001F74C1" w:rsidRPr="0064110D" w:rsidRDefault="001F74C1" w:rsidP="001A42BA">
            <w:pPr>
              <w:jc w:val="right"/>
            </w:pPr>
            <w:r w:rsidRPr="0064110D">
              <w:t>800</w:t>
            </w:r>
          </w:p>
          <w:p w:rsidR="001F74C1" w:rsidRPr="0064110D" w:rsidRDefault="001F74C1" w:rsidP="001A42BA">
            <w:pPr>
              <w:jc w:val="right"/>
            </w:pPr>
            <w:r w:rsidRPr="0064110D">
              <w:t>200</w:t>
            </w:r>
          </w:p>
          <w:p w:rsidR="001F74C1" w:rsidRPr="0064110D" w:rsidRDefault="001F74C1" w:rsidP="0050603A">
            <w:pPr>
              <w:jc w:val="right"/>
            </w:pPr>
            <w:r w:rsidRPr="0064110D">
              <w:t>2,000</w:t>
            </w:r>
          </w:p>
          <w:p w:rsidR="001F74C1" w:rsidRPr="0064110D" w:rsidRDefault="001F74C1" w:rsidP="001A42BA">
            <w:pPr>
              <w:jc w:val="right"/>
            </w:pPr>
            <w:r w:rsidRPr="0064110D">
              <w:t>180</w:t>
            </w:r>
          </w:p>
          <w:p w:rsidR="001F74C1" w:rsidRPr="0064110D" w:rsidRDefault="001F74C1" w:rsidP="001A42BA">
            <w:pPr>
              <w:jc w:val="right"/>
            </w:pPr>
            <w:r w:rsidRPr="0064110D">
              <w:t>500</w:t>
            </w:r>
          </w:p>
          <w:p w:rsidR="001F74C1" w:rsidRPr="0064110D" w:rsidRDefault="001F74C1" w:rsidP="001A42BA">
            <w:pPr>
              <w:jc w:val="right"/>
            </w:pPr>
            <w:r w:rsidRPr="0064110D">
              <w:t>1,500</w:t>
            </w:r>
          </w:p>
          <w:p w:rsidR="001F74C1" w:rsidRPr="0064110D" w:rsidRDefault="001F74C1" w:rsidP="001A42BA">
            <w:pPr>
              <w:jc w:val="right"/>
            </w:pPr>
            <w:r w:rsidRPr="0064110D">
              <w:t>1,500</w:t>
            </w:r>
          </w:p>
        </w:tc>
        <w:tc>
          <w:tcPr>
            <w:tcW w:w="1643" w:type="dxa"/>
          </w:tcPr>
          <w:p w:rsidR="001F74C1" w:rsidRPr="0064110D" w:rsidRDefault="001F74C1" w:rsidP="001A42BA"/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1A42BA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F74C1" w:rsidRPr="0008532A" w:rsidRDefault="001F74C1" w:rsidP="00CE2154">
            <w:pPr>
              <w:jc w:val="right"/>
              <w:rPr>
                <w:b/>
                <w:bCs/>
              </w:rPr>
            </w:pPr>
            <w:r w:rsidRPr="0008532A">
              <w:rPr>
                <w:b/>
                <w:bCs/>
              </w:rPr>
              <w:t>75,870</w:t>
            </w:r>
          </w:p>
        </w:tc>
        <w:tc>
          <w:tcPr>
            <w:tcW w:w="1643" w:type="dxa"/>
          </w:tcPr>
          <w:p w:rsidR="001F74C1" w:rsidRPr="0064110D" w:rsidRDefault="001F74C1" w:rsidP="001A42BA">
            <w:pPr>
              <w:rPr>
                <w:b/>
                <w:bCs/>
              </w:rPr>
            </w:pPr>
          </w:p>
        </w:tc>
      </w:tr>
    </w:tbl>
    <w:p w:rsidR="001F74C1" w:rsidRPr="0064110D" w:rsidRDefault="001F74C1" w:rsidP="001F674E">
      <w:pPr>
        <w:rPr>
          <w:b/>
          <w:bCs/>
        </w:rPr>
      </w:pPr>
    </w:p>
    <w:p w:rsidR="001F74C1" w:rsidRPr="0064110D" w:rsidRDefault="001F74C1" w:rsidP="001F674E">
      <w:pPr>
        <w:rPr>
          <w:b/>
          <w:bCs/>
          <w:cs/>
        </w:rPr>
      </w:pPr>
      <w:r w:rsidRPr="0064110D">
        <w:rPr>
          <w:b/>
          <w:bCs/>
          <w:cs/>
        </w:rPr>
        <w:t xml:space="preserve">กิจกรรมที่ </w:t>
      </w:r>
      <w:r w:rsidRPr="0064110D">
        <w:rPr>
          <w:b/>
          <w:bCs/>
        </w:rPr>
        <w:t xml:space="preserve">2 </w:t>
      </w:r>
      <w:r w:rsidRPr="0064110D">
        <w:rPr>
          <w:b/>
          <w:bCs/>
          <w:cs/>
        </w:rPr>
        <w:t>จัดซ่อมเครื่องดนตรี และอุปกรณ์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F74C1" w:rsidRPr="0064110D">
        <w:tc>
          <w:tcPr>
            <w:tcW w:w="1008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จำนวน</w:t>
            </w:r>
            <w:r w:rsidRPr="0064110D">
              <w:rPr>
                <w:b/>
                <w:bCs/>
              </w:rPr>
              <w:t>(</w:t>
            </w:r>
            <w:r w:rsidRPr="0064110D">
              <w:rPr>
                <w:b/>
                <w:bCs/>
                <w:cs/>
              </w:rPr>
              <w:t>หน่วย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หมายเหตุ</w:t>
            </w:r>
          </w:p>
        </w:tc>
      </w:tr>
      <w:tr w:rsidR="001F74C1" w:rsidRPr="0064110D">
        <w:trPr>
          <w:trHeight w:val="1105"/>
        </w:trPr>
        <w:tc>
          <w:tcPr>
            <w:tcW w:w="1008" w:type="dxa"/>
          </w:tcPr>
          <w:p w:rsidR="001F74C1" w:rsidRPr="0064110D" w:rsidRDefault="001F74C1" w:rsidP="00D65272">
            <w:pPr>
              <w:jc w:val="center"/>
            </w:pPr>
            <w:r w:rsidRPr="0064110D">
              <w:t>1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2</w:t>
            </w:r>
          </w:p>
          <w:p w:rsidR="001F74C1" w:rsidRPr="0064110D" w:rsidRDefault="001F74C1" w:rsidP="00D65272">
            <w:pPr>
              <w:jc w:val="center"/>
            </w:pPr>
            <w:r w:rsidRPr="0064110D">
              <w:t>3</w:t>
            </w:r>
          </w:p>
          <w:p w:rsidR="001F74C1" w:rsidRPr="0064110D" w:rsidRDefault="001F74C1" w:rsidP="00D65272">
            <w:pPr>
              <w:jc w:val="center"/>
            </w:pPr>
          </w:p>
        </w:tc>
        <w:tc>
          <w:tcPr>
            <w:tcW w:w="3060" w:type="dxa"/>
          </w:tcPr>
          <w:p w:rsidR="001F74C1" w:rsidRPr="0064110D" w:rsidRDefault="001F74C1" w:rsidP="00D65272">
            <w:r w:rsidRPr="0064110D">
              <w:rPr>
                <w:cs/>
              </w:rPr>
              <w:t>ซ่อมตู้แอมด์</w:t>
            </w:r>
          </w:p>
          <w:p w:rsidR="001F74C1" w:rsidRPr="0064110D" w:rsidRDefault="001F74C1" w:rsidP="00D65272">
            <w:pPr>
              <w:rPr>
                <w:cs/>
              </w:rPr>
            </w:pPr>
            <w:r w:rsidRPr="0064110D">
              <w:rPr>
                <w:cs/>
              </w:rPr>
              <w:t>ซ่อมเครื่องดนตรีไทยและสากล</w:t>
            </w:r>
          </w:p>
          <w:p w:rsidR="001F74C1" w:rsidRPr="0064110D" w:rsidRDefault="001F74C1" w:rsidP="00D65272">
            <w:r w:rsidRPr="0064110D">
              <w:rPr>
                <w:cs/>
              </w:rPr>
              <w:t>ซ่อมรองเท้าหนัง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</w:pPr>
            <w:r w:rsidRPr="0064110D">
              <w:t xml:space="preserve">3  </w:t>
            </w:r>
            <w:r w:rsidRPr="0064110D">
              <w:rPr>
                <w:cs/>
              </w:rPr>
              <w:t>ตู้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2 ครั้ง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20  คู่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2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10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50</w:t>
            </w:r>
          </w:p>
        </w:tc>
        <w:tc>
          <w:tcPr>
            <w:tcW w:w="1083" w:type="dxa"/>
          </w:tcPr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6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20,000</w:t>
            </w:r>
          </w:p>
          <w:p w:rsidR="001F74C1" w:rsidRPr="0064110D" w:rsidRDefault="001F74C1" w:rsidP="00D65272">
            <w:pPr>
              <w:jc w:val="right"/>
            </w:pPr>
            <w:r w:rsidRPr="0064110D">
              <w:rPr>
                <w:cs/>
              </w:rPr>
              <w:t>1</w:t>
            </w:r>
            <w:r w:rsidRPr="0064110D">
              <w:t>,</w:t>
            </w:r>
            <w:r w:rsidRPr="0064110D">
              <w:rPr>
                <w:cs/>
              </w:rPr>
              <w:t>000</w:t>
            </w:r>
          </w:p>
        </w:tc>
        <w:tc>
          <w:tcPr>
            <w:tcW w:w="1643" w:type="dxa"/>
          </w:tcPr>
          <w:p w:rsidR="001F74C1" w:rsidRPr="0064110D" w:rsidRDefault="001F74C1" w:rsidP="00D65272"/>
          <w:p w:rsidR="001F74C1" w:rsidRPr="0064110D" w:rsidRDefault="001F74C1" w:rsidP="00D65272"/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D65272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F74C1" w:rsidRPr="0064110D" w:rsidRDefault="001F74C1" w:rsidP="00D65272">
            <w:pPr>
              <w:jc w:val="right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27</w:t>
            </w:r>
            <w:r w:rsidRPr="0064110D">
              <w:rPr>
                <w:b/>
                <w:bCs/>
              </w:rPr>
              <w:t>,</w:t>
            </w:r>
            <w:r w:rsidRPr="0064110D">
              <w:rPr>
                <w:b/>
                <w:bCs/>
                <w:cs/>
              </w:rPr>
              <w:t>000</w:t>
            </w:r>
          </w:p>
        </w:tc>
        <w:tc>
          <w:tcPr>
            <w:tcW w:w="1643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</w:p>
        </w:tc>
      </w:tr>
    </w:tbl>
    <w:p w:rsidR="001F74C1" w:rsidRPr="0064110D" w:rsidRDefault="001F74C1" w:rsidP="001F674E">
      <w:pPr>
        <w:rPr>
          <w:lang w:eastAsia="zh-CN"/>
        </w:rPr>
      </w:pPr>
    </w:p>
    <w:p w:rsidR="001F74C1" w:rsidRPr="0064110D" w:rsidRDefault="001F74C1" w:rsidP="001F674E">
      <w:pPr>
        <w:rPr>
          <w:cs/>
        </w:rPr>
      </w:pPr>
      <w:r w:rsidRPr="0064110D">
        <w:rPr>
          <w:b/>
          <w:bCs/>
          <w:cs/>
        </w:rPr>
        <w:t xml:space="preserve">กิจกรรมที่ </w:t>
      </w:r>
      <w:r w:rsidRPr="0064110D">
        <w:rPr>
          <w:b/>
          <w:bCs/>
        </w:rPr>
        <w:t xml:space="preserve">3 </w:t>
      </w:r>
      <w:r w:rsidRPr="0064110D">
        <w:rPr>
          <w:b/>
          <w:bCs/>
          <w:cs/>
        </w:rPr>
        <w:t>ค่ายพัฒนาศักยภาพทางดนตรี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F74C1" w:rsidRPr="0064110D">
        <w:tc>
          <w:tcPr>
            <w:tcW w:w="1008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จำนวน</w:t>
            </w:r>
            <w:r w:rsidRPr="0064110D">
              <w:rPr>
                <w:b/>
                <w:bCs/>
              </w:rPr>
              <w:t xml:space="preserve"> (</w:t>
            </w:r>
            <w:r w:rsidRPr="0064110D">
              <w:rPr>
                <w:b/>
                <w:bCs/>
                <w:cs/>
              </w:rPr>
              <w:t>หน่วย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1F74C1" w:rsidRPr="0064110D" w:rsidRDefault="001F74C1" w:rsidP="00D65272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หมายเหตุ</w:t>
            </w:r>
          </w:p>
        </w:tc>
      </w:tr>
      <w:tr w:rsidR="001F74C1" w:rsidRPr="0064110D">
        <w:trPr>
          <w:trHeight w:val="1105"/>
        </w:trPr>
        <w:tc>
          <w:tcPr>
            <w:tcW w:w="1008" w:type="dxa"/>
          </w:tcPr>
          <w:p w:rsidR="001F74C1" w:rsidRPr="0064110D" w:rsidRDefault="001F74C1" w:rsidP="00D65272">
            <w:pPr>
              <w:jc w:val="center"/>
            </w:pPr>
            <w:r w:rsidRPr="0064110D">
              <w:t>1</w:t>
            </w:r>
          </w:p>
          <w:p w:rsidR="001F74C1" w:rsidRPr="0064110D" w:rsidRDefault="001F74C1" w:rsidP="00D65272">
            <w:pPr>
              <w:jc w:val="center"/>
            </w:pPr>
          </w:p>
        </w:tc>
        <w:tc>
          <w:tcPr>
            <w:tcW w:w="3060" w:type="dxa"/>
          </w:tcPr>
          <w:p w:rsidR="001F74C1" w:rsidRPr="0064110D" w:rsidRDefault="001F74C1" w:rsidP="00883320">
            <w:r w:rsidRPr="0064110D">
              <w:rPr>
                <w:cs/>
              </w:rPr>
              <w:t>จัดเข้าค่ายวงโยธวาทิต</w:t>
            </w:r>
          </w:p>
          <w:p w:rsidR="001F74C1" w:rsidRPr="0064110D" w:rsidRDefault="001F74C1" w:rsidP="00883320">
            <w:pPr>
              <w:rPr>
                <w:u w:val="single"/>
              </w:rPr>
            </w:pPr>
            <w:r w:rsidRPr="0064110D">
              <w:rPr>
                <w:u w:val="single"/>
                <w:cs/>
              </w:rPr>
              <w:t>ภาคเรียนที่1</w:t>
            </w:r>
          </w:p>
          <w:p w:rsidR="001F74C1" w:rsidRPr="0064110D" w:rsidRDefault="001F74C1" w:rsidP="00883320">
            <w:r w:rsidRPr="0064110D">
              <w:rPr>
                <w:cs/>
              </w:rPr>
              <w:t xml:space="preserve"> - ค่าอาหาร</w:t>
            </w:r>
            <w:r w:rsidRPr="0064110D">
              <w:t>+</w:t>
            </w:r>
            <w:r w:rsidRPr="0064110D">
              <w:rPr>
                <w:cs/>
              </w:rPr>
              <w:t>น้ำ/วัน</w:t>
            </w:r>
          </w:p>
          <w:p w:rsidR="001F74C1" w:rsidRDefault="001F74C1" w:rsidP="00883320">
            <w:r w:rsidRPr="0064110D">
              <w:rPr>
                <w:cs/>
              </w:rPr>
              <w:t xml:space="preserve">- ค่าวิทยากร </w:t>
            </w:r>
            <w:r w:rsidRPr="0064110D">
              <w:t xml:space="preserve">7 </w:t>
            </w:r>
            <w:r w:rsidRPr="0064110D">
              <w:rPr>
                <w:cs/>
              </w:rPr>
              <w:t>วัน</w:t>
            </w:r>
          </w:p>
          <w:p w:rsidR="001F74C1" w:rsidRPr="0064110D" w:rsidRDefault="001F74C1" w:rsidP="00883320">
            <w:pPr>
              <w:rPr>
                <w:cs/>
              </w:rPr>
            </w:pPr>
            <w:r>
              <w:t xml:space="preserve">- </w:t>
            </w:r>
            <w:r>
              <w:rPr>
                <w:cs/>
              </w:rPr>
              <w:t>ค่าอาหารวิทยากร 7 วัน</w:t>
            </w:r>
          </w:p>
          <w:p w:rsidR="001F74C1" w:rsidRPr="0064110D" w:rsidRDefault="001F74C1" w:rsidP="008E0FF1">
            <w:pPr>
              <w:rPr>
                <w:u w:val="single"/>
              </w:rPr>
            </w:pPr>
            <w:r w:rsidRPr="0064110D">
              <w:rPr>
                <w:u w:val="single"/>
                <w:cs/>
              </w:rPr>
              <w:t>ภาคเรียนที่2</w:t>
            </w:r>
          </w:p>
          <w:p w:rsidR="001F74C1" w:rsidRPr="0064110D" w:rsidRDefault="001F74C1" w:rsidP="008E0FF1">
            <w:r w:rsidRPr="0064110D">
              <w:rPr>
                <w:cs/>
              </w:rPr>
              <w:t xml:space="preserve"> - ค่าอาหาร</w:t>
            </w:r>
            <w:r w:rsidRPr="0064110D">
              <w:t>+</w:t>
            </w:r>
            <w:r w:rsidRPr="0064110D">
              <w:rPr>
                <w:cs/>
              </w:rPr>
              <w:t>น้ำ/วัน</w:t>
            </w:r>
          </w:p>
          <w:p w:rsidR="001F74C1" w:rsidRDefault="001F74C1" w:rsidP="008E0FF1">
            <w:r w:rsidRPr="0064110D">
              <w:rPr>
                <w:cs/>
              </w:rPr>
              <w:t xml:space="preserve">- ค่าวิทยากร </w:t>
            </w:r>
            <w:r w:rsidRPr="0064110D">
              <w:t xml:space="preserve">7 </w:t>
            </w:r>
            <w:r w:rsidRPr="0064110D">
              <w:rPr>
                <w:cs/>
              </w:rPr>
              <w:t>วัน</w:t>
            </w:r>
          </w:p>
          <w:p w:rsidR="001F74C1" w:rsidRPr="0064110D" w:rsidRDefault="001F74C1" w:rsidP="008E0FF1">
            <w:r>
              <w:t xml:space="preserve">- </w:t>
            </w:r>
            <w:r>
              <w:rPr>
                <w:cs/>
              </w:rPr>
              <w:t>ค่าอาหารวิทยากร 7 วัน</w:t>
            </w:r>
          </w:p>
        </w:tc>
        <w:tc>
          <w:tcPr>
            <w:tcW w:w="1620" w:type="dxa"/>
          </w:tcPr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D65272">
            <w:pPr>
              <w:jc w:val="center"/>
            </w:pPr>
            <w:r w:rsidRPr="0064110D">
              <w:t>50</w:t>
            </w:r>
          </w:p>
          <w:p w:rsidR="001F74C1" w:rsidRPr="0064110D" w:rsidRDefault="001F74C1" w:rsidP="00D65272">
            <w:pPr>
              <w:jc w:val="center"/>
            </w:pPr>
            <w:r w:rsidRPr="0064110D">
              <w:rPr>
                <w:cs/>
              </w:rPr>
              <w:t>7</w:t>
            </w:r>
          </w:p>
          <w:p w:rsidR="001F74C1" w:rsidRDefault="001F74C1" w:rsidP="00D65272">
            <w:pPr>
              <w:jc w:val="center"/>
            </w:pPr>
            <w:r>
              <w:rPr>
                <w:cs/>
              </w:rPr>
              <w:t>7</w:t>
            </w:r>
          </w:p>
          <w:p w:rsidR="001F74C1" w:rsidRPr="0064110D" w:rsidRDefault="001F74C1" w:rsidP="00D65272">
            <w:pPr>
              <w:jc w:val="center"/>
            </w:pPr>
          </w:p>
          <w:p w:rsidR="001F74C1" w:rsidRPr="0064110D" w:rsidRDefault="001F74C1" w:rsidP="008E0FF1">
            <w:pPr>
              <w:jc w:val="center"/>
            </w:pPr>
            <w:r w:rsidRPr="0064110D">
              <w:t>50</w:t>
            </w:r>
          </w:p>
          <w:p w:rsidR="001F74C1" w:rsidRDefault="001F74C1" w:rsidP="008E0FF1">
            <w:pPr>
              <w:jc w:val="center"/>
            </w:pPr>
            <w:r w:rsidRPr="0064110D">
              <w:rPr>
                <w:cs/>
              </w:rPr>
              <w:t>7</w:t>
            </w:r>
          </w:p>
          <w:p w:rsidR="001F74C1" w:rsidRPr="0064110D" w:rsidRDefault="001F74C1" w:rsidP="008E0FF1">
            <w:pPr>
              <w:jc w:val="center"/>
            </w:pPr>
            <w:r>
              <w:t>7</w:t>
            </w:r>
          </w:p>
        </w:tc>
        <w:tc>
          <w:tcPr>
            <w:tcW w:w="1440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  <w:r>
              <w:t>210</w:t>
            </w:r>
          </w:p>
          <w:p w:rsidR="001F74C1" w:rsidRPr="0064110D" w:rsidRDefault="001F74C1" w:rsidP="00D65272">
            <w:pPr>
              <w:jc w:val="right"/>
            </w:pPr>
            <w:r w:rsidRPr="0064110D">
              <w:t>1,500</w:t>
            </w:r>
          </w:p>
          <w:p w:rsidR="001F74C1" w:rsidRDefault="001F74C1" w:rsidP="00D65272">
            <w:pPr>
              <w:jc w:val="right"/>
            </w:pPr>
            <w:r>
              <w:rPr>
                <w:cs/>
              </w:rPr>
              <w:t>80</w:t>
            </w:r>
          </w:p>
          <w:p w:rsidR="001F74C1" w:rsidRDefault="001F74C1" w:rsidP="008E0FF1">
            <w:pPr>
              <w:jc w:val="right"/>
            </w:pPr>
          </w:p>
          <w:p w:rsidR="001F74C1" w:rsidRPr="0064110D" w:rsidRDefault="001F74C1" w:rsidP="008E0FF1">
            <w:pPr>
              <w:jc w:val="right"/>
            </w:pPr>
            <w:r>
              <w:t>210</w:t>
            </w:r>
          </w:p>
          <w:p w:rsidR="001F74C1" w:rsidRDefault="001F74C1" w:rsidP="008E0FF1">
            <w:pPr>
              <w:jc w:val="right"/>
            </w:pPr>
            <w:r w:rsidRPr="0064110D">
              <w:t>1,500</w:t>
            </w:r>
          </w:p>
          <w:p w:rsidR="001F74C1" w:rsidRPr="0064110D" w:rsidRDefault="001F74C1" w:rsidP="008E0FF1">
            <w:pPr>
              <w:jc w:val="right"/>
            </w:pPr>
            <w:r>
              <w:t>80</w:t>
            </w:r>
          </w:p>
        </w:tc>
        <w:tc>
          <w:tcPr>
            <w:tcW w:w="1083" w:type="dxa"/>
          </w:tcPr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886A68">
            <w:pPr>
              <w:jc w:val="right"/>
            </w:pPr>
            <w:r>
              <w:t>10</w:t>
            </w:r>
            <w:r w:rsidRPr="0064110D">
              <w:t>,</w:t>
            </w:r>
            <w:r>
              <w:t>50</w:t>
            </w:r>
            <w:r w:rsidRPr="0064110D">
              <w:t xml:space="preserve">0 </w:t>
            </w:r>
          </w:p>
          <w:p w:rsidR="001F74C1" w:rsidRPr="0064110D" w:rsidRDefault="001F74C1" w:rsidP="00D65272">
            <w:pPr>
              <w:jc w:val="right"/>
            </w:pPr>
            <w:r w:rsidRPr="0064110D">
              <w:t>10,500</w:t>
            </w:r>
          </w:p>
          <w:p w:rsidR="001F74C1" w:rsidRDefault="001F74C1" w:rsidP="00D65272">
            <w:pPr>
              <w:jc w:val="right"/>
            </w:pPr>
            <w:r>
              <w:rPr>
                <w:cs/>
              </w:rPr>
              <w:t>3,920</w:t>
            </w:r>
          </w:p>
          <w:p w:rsidR="001F74C1" w:rsidRPr="0064110D" w:rsidRDefault="001F74C1" w:rsidP="00D65272">
            <w:pPr>
              <w:jc w:val="right"/>
            </w:pPr>
          </w:p>
          <w:p w:rsidR="001F74C1" w:rsidRPr="0064110D" w:rsidRDefault="001F74C1" w:rsidP="008E0FF1">
            <w:pPr>
              <w:jc w:val="right"/>
            </w:pPr>
            <w:r>
              <w:t>10</w:t>
            </w:r>
            <w:r w:rsidRPr="0064110D">
              <w:t>,</w:t>
            </w:r>
            <w:r>
              <w:t>50</w:t>
            </w:r>
            <w:r w:rsidRPr="0064110D">
              <w:t xml:space="preserve">0 </w:t>
            </w:r>
          </w:p>
          <w:p w:rsidR="001F74C1" w:rsidRDefault="001F74C1" w:rsidP="008E0FF1">
            <w:pPr>
              <w:jc w:val="right"/>
            </w:pPr>
            <w:r w:rsidRPr="0064110D">
              <w:t>10,500</w:t>
            </w:r>
          </w:p>
          <w:p w:rsidR="001F74C1" w:rsidRPr="0064110D" w:rsidRDefault="001F74C1" w:rsidP="008E0FF1">
            <w:pPr>
              <w:jc w:val="right"/>
            </w:pPr>
            <w:r>
              <w:t>3</w:t>
            </w:r>
            <w:r>
              <w:rPr>
                <w:cs/>
              </w:rPr>
              <w:t>,</w:t>
            </w:r>
            <w:r>
              <w:t>920</w:t>
            </w:r>
          </w:p>
        </w:tc>
        <w:tc>
          <w:tcPr>
            <w:tcW w:w="1643" w:type="dxa"/>
          </w:tcPr>
          <w:p w:rsidR="001F74C1" w:rsidRPr="0064110D" w:rsidRDefault="001F74C1" w:rsidP="00D65272">
            <w:r>
              <w:rPr>
                <w:cs/>
              </w:rPr>
              <w:t>ใช้เงินเรียนฟรี 15 ปี</w:t>
            </w:r>
          </w:p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D65272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F74C1" w:rsidRPr="0008532A" w:rsidRDefault="001F74C1" w:rsidP="00CE2154">
            <w:pPr>
              <w:jc w:val="right"/>
              <w:rPr>
                <w:b/>
                <w:bCs/>
              </w:rPr>
            </w:pPr>
            <w:r w:rsidRPr="0008532A">
              <w:rPr>
                <w:b/>
                <w:bCs/>
                <w:cs/>
              </w:rPr>
              <w:t>49</w:t>
            </w:r>
            <w:r w:rsidRPr="0008532A">
              <w:rPr>
                <w:b/>
                <w:bCs/>
              </w:rPr>
              <w:t>,840</w:t>
            </w:r>
          </w:p>
        </w:tc>
        <w:tc>
          <w:tcPr>
            <w:tcW w:w="1643" w:type="dxa"/>
          </w:tcPr>
          <w:p w:rsidR="001F74C1" w:rsidRPr="0064110D" w:rsidRDefault="001F74C1" w:rsidP="00D65272">
            <w:pPr>
              <w:rPr>
                <w:b/>
                <w:bCs/>
              </w:rPr>
            </w:pPr>
          </w:p>
        </w:tc>
      </w:tr>
    </w:tbl>
    <w:p w:rsidR="001F74C1" w:rsidRDefault="001F74C1" w:rsidP="0067361E">
      <w:pPr>
        <w:rPr>
          <w:b/>
          <w:bCs/>
        </w:rPr>
      </w:pPr>
    </w:p>
    <w:p w:rsidR="001F74C1" w:rsidRPr="0064110D" w:rsidRDefault="001F74C1" w:rsidP="0067361E">
      <w:pPr>
        <w:rPr>
          <w:b/>
          <w:bCs/>
          <w:cs/>
        </w:rPr>
      </w:pPr>
      <w:r w:rsidRPr="0064110D">
        <w:rPr>
          <w:b/>
          <w:bCs/>
          <w:cs/>
        </w:rPr>
        <w:t xml:space="preserve">กิจกรรมที่ </w:t>
      </w:r>
      <w:r w:rsidRPr="0064110D">
        <w:rPr>
          <w:b/>
          <w:bCs/>
        </w:rPr>
        <w:t xml:space="preserve">4 </w:t>
      </w:r>
      <w:r w:rsidRPr="0064110D">
        <w:rPr>
          <w:b/>
          <w:bCs/>
          <w:cs/>
        </w:rPr>
        <w:t xml:space="preserve"> ศึกษาดูงานทางดนตรี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F74C1" w:rsidRPr="0064110D">
        <w:tc>
          <w:tcPr>
            <w:tcW w:w="1008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จำนวน</w:t>
            </w:r>
            <w:r w:rsidRPr="0064110D">
              <w:rPr>
                <w:b/>
                <w:bCs/>
              </w:rPr>
              <w:t>(</w:t>
            </w:r>
            <w:r w:rsidRPr="0064110D">
              <w:rPr>
                <w:b/>
                <w:bCs/>
                <w:cs/>
              </w:rPr>
              <w:t>หน่วย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1F74C1" w:rsidRPr="0064110D" w:rsidRDefault="001F74C1" w:rsidP="00771DB7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หมายเหตุ</w:t>
            </w:r>
          </w:p>
        </w:tc>
      </w:tr>
      <w:tr w:rsidR="001F74C1" w:rsidRPr="0064110D">
        <w:trPr>
          <w:trHeight w:val="1105"/>
        </w:trPr>
        <w:tc>
          <w:tcPr>
            <w:tcW w:w="1008" w:type="dxa"/>
          </w:tcPr>
          <w:p w:rsidR="001F74C1" w:rsidRPr="0064110D" w:rsidRDefault="001F74C1" w:rsidP="00771DB7">
            <w:pPr>
              <w:jc w:val="center"/>
            </w:pPr>
            <w:r w:rsidRPr="0064110D">
              <w:t>1</w:t>
            </w:r>
          </w:p>
          <w:p w:rsidR="001F74C1" w:rsidRPr="0064110D" w:rsidRDefault="001F74C1" w:rsidP="00771DB7">
            <w:pPr>
              <w:jc w:val="center"/>
            </w:pPr>
          </w:p>
        </w:tc>
        <w:tc>
          <w:tcPr>
            <w:tcW w:w="3060" w:type="dxa"/>
          </w:tcPr>
          <w:p w:rsidR="001F74C1" w:rsidRPr="0064110D" w:rsidRDefault="001F74C1" w:rsidP="008E0FF1">
            <w:r w:rsidRPr="0064110D">
              <w:rPr>
                <w:cs/>
              </w:rPr>
              <w:t>ศึกษาดูงาน</w:t>
            </w:r>
          </w:p>
          <w:p w:rsidR="001F74C1" w:rsidRPr="0064110D" w:rsidRDefault="001F74C1" w:rsidP="008E0FF1">
            <w:r w:rsidRPr="0064110D">
              <w:rPr>
                <w:cs/>
              </w:rPr>
              <w:t>การประกวดวงดนตรีลูกทุ่ง ดาวรุ่งลูกทุ่ง นเรศวร</w:t>
            </w:r>
          </w:p>
          <w:p w:rsidR="001F74C1" w:rsidRPr="0064110D" w:rsidRDefault="001F74C1" w:rsidP="008E0FF1">
            <w:r w:rsidRPr="0064110D">
              <w:rPr>
                <w:cs/>
              </w:rPr>
              <w:t>จ้างรถนำนักเรียนศึกษาดูงาน</w:t>
            </w:r>
          </w:p>
        </w:tc>
        <w:tc>
          <w:tcPr>
            <w:tcW w:w="1620" w:type="dxa"/>
          </w:tcPr>
          <w:p w:rsidR="001F74C1" w:rsidRPr="0064110D" w:rsidRDefault="001F74C1" w:rsidP="00771DB7">
            <w:pPr>
              <w:jc w:val="center"/>
            </w:pPr>
          </w:p>
          <w:p w:rsidR="001F74C1" w:rsidRPr="0064110D" w:rsidRDefault="001F74C1" w:rsidP="00771DB7">
            <w:pPr>
              <w:jc w:val="center"/>
            </w:pPr>
          </w:p>
          <w:p w:rsidR="001F74C1" w:rsidRPr="0064110D" w:rsidRDefault="001F74C1" w:rsidP="00771DB7">
            <w:pPr>
              <w:jc w:val="center"/>
            </w:pPr>
          </w:p>
          <w:p w:rsidR="001F74C1" w:rsidRPr="0064110D" w:rsidRDefault="001F74C1" w:rsidP="00771DB7">
            <w:pPr>
              <w:jc w:val="center"/>
            </w:pPr>
            <w:r w:rsidRPr="0064110D">
              <w:rPr>
                <w:cs/>
              </w:rPr>
              <w:t>1</w:t>
            </w:r>
          </w:p>
        </w:tc>
        <w:tc>
          <w:tcPr>
            <w:tcW w:w="1440" w:type="dxa"/>
          </w:tcPr>
          <w:p w:rsidR="001F74C1" w:rsidRPr="0064110D" w:rsidRDefault="001F74C1" w:rsidP="00771DB7">
            <w:pPr>
              <w:jc w:val="right"/>
            </w:pPr>
          </w:p>
          <w:p w:rsidR="001F74C1" w:rsidRPr="0064110D" w:rsidRDefault="001F74C1" w:rsidP="00771DB7">
            <w:pPr>
              <w:jc w:val="right"/>
            </w:pPr>
          </w:p>
          <w:p w:rsidR="001F74C1" w:rsidRPr="0064110D" w:rsidRDefault="001F74C1" w:rsidP="00771DB7">
            <w:pPr>
              <w:jc w:val="right"/>
            </w:pPr>
          </w:p>
          <w:p w:rsidR="001F74C1" w:rsidRPr="0064110D" w:rsidRDefault="001F74C1" w:rsidP="00771DB7">
            <w:pPr>
              <w:jc w:val="right"/>
            </w:pPr>
            <w:r w:rsidRPr="0064110D">
              <w:t>5,000</w:t>
            </w:r>
          </w:p>
        </w:tc>
        <w:tc>
          <w:tcPr>
            <w:tcW w:w="1083" w:type="dxa"/>
          </w:tcPr>
          <w:p w:rsidR="001F74C1" w:rsidRPr="0064110D" w:rsidRDefault="001F74C1" w:rsidP="00771DB7">
            <w:pPr>
              <w:jc w:val="right"/>
            </w:pPr>
          </w:p>
          <w:p w:rsidR="001F74C1" w:rsidRPr="0064110D" w:rsidRDefault="001F74C1" w:rsidP="00771DB7">
            <w:pPr>
              <w:jc w:val="right"/>
            </w:pPr>
          </w:p>
          <w:p w:rsidR="001F74C1" w:rsidRPr="0064110D" w:rsidRDefault="001F74C1" w:rsidP="00AD1B94">
            <w:pPr>
              <w:jc w:val="right"/>
            </w:pPr>
          </w:p>
          <w:p w:rsidR="001F74C1" w:rsidRPr="0064110D" w:rsidRDefault="001F74C1" w:rsidP="00AD1B94">
            <w:pPr>
              <w:jc w:val="right"/>
            </w:pPr>
            <w:r w:rsidRPr="0064110D">
              <w:t>5,000</w:t>
            </w:r>
          </w:p>
        </w:tc>
        <w:tc>
          <w:tcPr>
            <w:tcW w:w="1643" w:type="dxa"/>
          </w:tcPr>
          <w:p w:rsidR="001F74C1" w:rsidRPr="0064110D" w:rsidRDefault="001F74C1" w:rsidP="00771DB7"/>
          <w:p w:rsidR="001F74C1" w:rsidRPr="0064110D" w:rsidRDefault="001F74C1" w:rsidP="00771DB7"/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771DB7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F74C1" w:rsidRPr="0064110D" w:rsidRDefault="001F74C1" w:rsidP="00771DB7">
            <w:pPr>
              <w:jc w:val="right"/>
              <w:rPr>
                <w:b/>
                <w:bCs/>
              </w:rPr>
            </w:pPr>
            <w:r w:rsidRPr="0064110D">
              <w:t>5,000</w:t>
            </w:r>
          </w:p>
        </w:tc>
        <w:tc>
          <w:tcPr>
            <w:tcW w:w="1643" w:type="dxa"/>
          </w:tcPr>
          <w:p w:rsidR="001F74C1" w:rsidRPr="0064110D" w:rsidRDefault="001F74C1" w:rsidP="00771DB7">
            <w:pPr>
              <w:rPr>
                <w:b/>
                <w:bCs/>
              </w:rPr>
            </w:pPr>
          </w:p>
        </w:tc>
      </w:tr>
    </w:tbl>
    <w:p w:rsidR="001F74C1" w:rsidRPr="0064110D" w:rsidRDefault="001F74C1" w:rsidP="0067361E"/>
    <w:p w:rsidR="001F74C1" w:rsidRPr="0064110D" w:rsidRDefault="001F74C1" w:rsidP="00007A2D">
      <w:pPr>
        <w:rPr>
          <w:b/>
          <w:bCs/>
          <w:cs/>
        </w:rPr>
      </w:pPr>
      <w:r w:rsidRPr="0064110D">
        <w:rPr>
          <w:b/>
          <w:bCs/>
          <w:cs/>
        </w:rPr>
        <w:t xml:space="preserve">กิจกรรมที่ 5 กิจกรรมไหว้ครูครอบครูดนตรี 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F74C1" w:rsidRPr="0064110D">
        <w:tc>
          <w:tcPr>
            <w:tcW w:w="1008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จำนวน</w:t>
            </w:r>
            <w:r w:rsidRPr="0064110D">
              <w:rPr>
                <w:b/>
                <w:bCs/>
              </w:rPr>
              <w:t>(</w:t>
            </w:r>
            <w:r w:rsidRPr="0064110D">
              <w:rPr>
                <w:b/>
                <w:bCs/>
                <w:cs/>
              </w:rPr>
              <w:t>หน่วย</w:t>
            </w:r>
            <w:r w:rsidRPr="0064110D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1F74C1" w:rsidRPr="0064110D" w:rsidRDefault="001F74C1" w:rsidP="001A42BA">
            <w:pPr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หมายเหตุ</w:t>
            </w:r>
          </w:p>
        </w:tc>
      </w:tr>
      <w:tr w:rsidR="001F74C1" w:rsidRPr="0064110D">
        <w:trPr>
          <w:trHeight w:val="1105"/>
        </w:trPr>
        <w:tc>
          <w:tcPr>
            <w:tcW w:w="1008" w:type="dxa"/>
          </w:tcPr>
          <w:p w:rsidR="001F74C1" w:rsidRPr="0064110D" w:rsidRDefault="001F74C1" w:rsidP="001A42BA">
            <w:pPr>
              <w:jc w:val="center"/>
            </w:pPr>
            <w:r w:rsidRPr="0064110D">
              <w:t>1</w:t>
            </w:r>
          </w:p>
          <w:p w:rsidR="001F74C1" w:rsidRPr="0064110D" w:rsidRDefault="001F74C1" w:rsidP="001A42BA">
            <w:pPr>
              <w:jc w:val="center"/>
            </w:pPr>
          </w:p>
        </w:tc>
        <w:tc>
          <w:tcPr>
            <w:tcW w:w="3060" w:type="dxa"/>
          </w:tcPr>
          <w:p w:rsidR="001F74C1" w:rsidRPr="0064110D" w:rsidRDefault="001F74C1" w:rsidP="001A42BA">
            <w:r w:rsidRPr="0064110D">
              <w:rPr>
                <w:cs/>
              </w:rPr>
              <w:t>ร่วมกิจกรรมไหว้ครูครอบครูดนตรี มหาวิทยาลัยราชภัฏพิบูลสงคราม</w:t>
            </w:r>
          </w:p>
          <w:p w:rsidR="001F74C1" w:rsidRPr="0064110D" w:rsidRDefault="001F74C1" w:rsidP="001A42BA">
            <w:r w:rsidRPr="0064110D">
              <w:rPr>
                <w:cs/>
              </w:rPr>
              <w:t>จ้างรถนำนักเรียนร่วมกิจกรรม</w:t>
            </w:r>
          </w:p>
        </w:tc>
        <w:tc>
          <w:tcPr>
            <w:tcW w:w="1620" w:type="dxa"/>
          </w:tcPr>
          <w:p w:rsidR="001F74C1" w:rsidRPr="0064110D" w:rsidRDefault="001F74C1" w:rsidP="001A42BA">
            <w:pPr>
              <w:jc w:val="center"/>
            </w:pPr>
          </w:p>
          <w:p w:rsidR="001F74C1" w:rsidRPr="0064110D" w:rsidRDefault="001F74C1" w:rsidP="001A42BA">
            <w:pPr>
              <w:jc w:val="center"/>
            </w:pPr>
          </w:p>
          <w:p w:rsidR="001F74C1" w:rsidRPr="0064110D" w:rsidRDefault="001F74C1" w:rsidP="001A42BA">
            <w:pPr>
              <w:jc w:val="center"/>
            </w:pPr>
          </w:p>
          <w:p w:rsidR="001F74C1" w:rsidRPr="0064110D" w:rsidRDefault="001F74C1" w:rsidP="001A42BA">
            <w:pPr>
              <w:jc w:val="center"/>
            </w:pPr>
            <w:r w:rsidRPr="0064110D">
              <w:rPr>
                <w:cs/>
              </w:rPr>
              <w:t>1</w:t>
            </w:r>
          </w:p>
        </w:tc>
        <w:tc>
          <w:tcPr>
            <w:tcW w:w="1440" w:type="dxa"/>
          </w:tcPr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  <w:r w:rsidRPr="0064110D">
              <w:t>5,000</w:t>
            </w:r>
          </w:p>
        </w:tc>
        <w:tc>
          <w:tcPr>
            <w:tcW w:w="1083" w:type="dxa"/>
          </w:tcPr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</w:p>
          <w:p w:rsidR="001F74C1" w:rsidRPr="0064110D" w:rsidRDefault="001F74C1" w:rsidP="001A42BA">
            <w:pPr>
              <w:jc w:val="right"/>
            </w:pPr>
            <w:r w:rsidRPr="0064110D">
              <w:t>5,000</w:t>
            </w:r>
          </w:p>
        </w:tc>
        <w:tc>
          <w:tcPr>
            <w:tcW w:w="1643" w:type="dxa"/>
          </w:tcPr>
          <w:p w:rsidR="001F74C1" w:rsidRPr="0064110D" w:rsidRDefault="001F74C1" w:rsidP="001A42BA"/>
          <w:p w:rsidR="001F74C1" w:rsidRPr="0064110D" w:rsidRDefault="001F74C1" w:rsidP="001A42BA"/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1A42BA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F74C1" w:rsidRPr="0008532A" w:rsidRDefault="001F74C1" w:rsidP="001A42BA">
            <w:pPr>
              <w:jc w:val="right"/>
              <w:rPr>
                <w:b/>
                <w:bCs/>
              </w:rPr>
            </w:pPr>
            <w:r w:rsidRPr="0008532A">
              <w:rPr>
                <w:b/>
                <w:bCs/>
              </w:rPr>
              <w:t>5,000</w:t>
            </w:r>
          </w:p>
        </w:tc>
        <w:tc>
          <w:tcPr>
            <w:tcW w:w="1643" w:type="dxa"/>
          </w:tcPr>
          <w:p w:rsidR="001F74C1" w:rsidRPr="0064110D" w:rsidRDefault="001F74C1" w:rsidP="001A42BA">
            <w:pPr>
              <w:rPr>
                <w:b/>
                <w:bCs/>
              </w:rPr>
            </w:pPr>
          </w:p>
        </w:tc>
      </w:tr>
      <w:tr w:rsidR="001F74C1" w:rsidRPr="0064110D">
        <w:trPr>
          <w:cantSplit/>
        </w:trPr>
        <w:tc>
          <w:tcPr>
            <w:tcW w:w="7128" w:type="dxa"/>
            <w:gridSpan w:val="4"/>
          </w:tcPr>
          <w:p w:rsidR="001F74C1" w:rsidRPr="0064110D" w:rsidRDefault="001F74C1" w:rsidP="001A42BA">
            <w:pPr>
              <w:ind w:right="480"/>
              <w:jc w:val="center"/>
              <w:rPr>
                <w:b/>
                <w:bCs/>
              </w:rPr>
            </w:pPr>
            <w:r w:rsidRPr="0064110D">
              <w:rPr>
                <w:b/>
                <w:bCs/>
                <w:cs/>
              </w:rPr>
              <w:t>รวมยอดเงินทุกกิจกรรม</w:t>
            </w:r>
          </w:p>
        </w:tc>
        <w:tc>
          <w:tcPr>
            <w:tcW w:w="1083" w:type="dxa"/>
          </w:tcPr>
          <w:p w:rsidR="001F74C1" w:rsidRPr="0008532A" w:rsidRDefault="001F74C1" w:rsidP="00D809EE">
            <w:pPr>
              <w:jc w:val="right"/>
              <w:rPr>
                <w:b/>
                <w:bCs/>
              </w:rPr>
            </w:pPr>
            <w:r w:rsidRPr="0008532A">
              <w:rPr>
                <w:b/>
                <w:bCs/>
              </w:rPr>
              <w:t>1</w:t>
            </w:r>
            <w:r>
              <w:rPr>
                <w:b/>
                <w:bCs/>
              </w:rPr>
              <w:t>12</w:t>
            </w:r>
            <w:r w:rsidRPr="0008532A">
              <w:rPr>
                <w:b/>
                <w:bCs/>
              </w:rPr>
              <w:t>,870</w:t>
            </w:r>
          </w:p>
        </w:tc>
        <w:tc>
          <w:tcPr>
            <w:tcW w:w="1643" w:type="dxa"/>
          </w:tcPr>
          <w:p w:rsidR="001F74C1" w:rsidRPr="0008532A" w:rsidRDefault="001F74C1" w:rsidP="001A42BA">
            <w:pPr>
              <w:rPr>
                <w:b/>
                <w:bCs/>
              </w:rPr>
            </w:pPr>
            <w:r w:rsidRPr="0008532A">
              <w:rPr>
                <w:b/>
                <w:bCs/>
                <w:cs/>
              </w:rPr>
              <w:t>49</w:t>
            </w:r>
            <w:r w:rsidRPr="0008532A">
              <w:rPr>
                <w:b/>
                <w:bCs/>
              </w:rPr>
              <w:t>,840</w:t>
            </w:r>
          </w:p>
        </w:tc>
      </w:tr>
    </w:tbl>
    <w:p w:rsidR="001F74C1" w:rsidRPr="0064110D" w:rsidRDefault="001F74C1" w:rsidP="0067361E">
      <w:pPr>
        <w:rPr>
          <w:b/>
          <w:bCs/>
        </w:rPr>
      </w:pPr>
    </w:p>
    <w:p w:rsidR="001F74C1" w:rsidRPr="0064110D" w:rsidRDefault="001F74C1" w:rsidP="0067361E">
      <w:pPr>
        <w:rPr>
          <w:b/>
          <w:bCs/>
        </w:rPr>
      </w:pPr>
    </w:p>
    <w:p w:rsidR="001F74C1" w:rsidRPr="0064110D" w:rsidRDefault="001F74C1" w:rsidP="0067361E">
      <w:pPr>
        <w:rPr>
          <w:b/>
          <w:bCs/>
        </w:rPr>
      </w:pPr>
    </w:p>
    <w:p w:rsidR="001F74C1" w:rsidRPr="0064110D" w:rsidRDefault="001F74C1" w:rsidP="0067361E">
      <w:pPr>
        <w:rPr>
          <w:b/>
          <w:bCs/>
        </w:rPr>
      </w:pPr>
    </w:p>
    <w:p w:rsidR="001F74C1" w:rsidRPr="0064110D" w:rsidRDefault="001F74C1"/>
    <w:sectPr w:rsidR="001F74C1" w:rsidRPr="0064110D" w:rsidSect="005F2C8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4C1" w:rsidRDefault="001F74C1" w:rsidP="0017416D">
      <w:r>
        <w:separator/>
      </w:r>
    </w:p>
  </w:endnote>
  <w:endnote w:type="continuationSeparator" w:id="0">
    <w:p w:rsidR="001F74C1" w:rsidRDefault="001F74C1" w:rsidP="0017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4C1" w:rsidRDefault="001F74C1" w:rsidP="0017416D">
      <w:r>
        <w:separator/>
      </w:r>
    </w:p>
  </w:footnote>
  <w:footnote w:type="continuationSeparator" w:id="0">
    <w:p w:rsidR="001F74C1" w:rsidRDefault="001F74C1" w:rsidP="00174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4C1" w:rsidRDefault="001F74C1">
    <w:pPr>
      <w:pStyle w:val="Header"/>
    </w:pPr>
  </w:p>
  <w:p w:rsidR="001F74C1" w:rsidRDefault="001F74C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74E"/>
    <w:rsid w:val="00000D44"/>
    <w:rsid w:val="00007A2D"/>
    <w:rsid w:val="00067C86"/>
    <w:rsid w:val="00081212"/>
    <w:rsid w:val="0008532A"/>
    <w:rsid w:val="00093934"/>
    <w:rsid w:val="001350FC"/>
    <w:rsid w:val="0014028F"/>
    <w:rsid w:val="00143C79"/>
    <w:rsid w:val="001554D3"/>
    <w:rsid w:val="0016494F"/>
    <w:rsid w:val="00165145"/>
    <w:rsid w:val="0017416D"/>
    <w:rsid w:val="001A42BA"/>
    <w:rsid w:val="001D6DB0"/>
    <w:rsid w:val="001F57C1"/>
    <w:rsid w:val="001F674E"/>
    <w:rsid w:val="001F74C1"/>
    <w:rsid w:val="00271DA9"/>
    <w:rsid w:val="00293825"/>
    <w:rsid w:val="002B6AC1"/>
    <w:rsid w:val="002D65D3"/>
    <w:rsid w:val="00351869"/>
    <w:rsid w:val="003922A9"/>
    <w:rsid w:val="003D6151"/>
    <w:rsid w:val="003D7C90"/>
    <w:rsid w:val="00406537"/>
    <w:rsid w:val="004562FD"/>
    <w:rsid w:val="00463271"/>
    <w:rsid w:val="004762CB"/>
    <w:rsid w:val="0050603A"/>
    <w:rsid w:val="005200D4"/>
    <w:rsid w:val="005C6259"/>
    <w:rsid w:val="005D4040"/>
    <w:rsid w:val="005F2C81"/>
    <w:rsid w:val="0064110D"/>
    <w:rsid w:val="00652D98"/>
    <w:rsid w:val="006712A0"/>
    <w:rsid w:val="0067361E"/>
    <w:rsid w:val="006F0172"/>
    <w:rsid w:val="00743B5C"/>
    <w:rsid w:val="00745D1D"/>
    <w:rsid w:val="00750C56"/>
    <w:rsid w:val="00771DB7"/>
    <w:rsid w:val="007C7A79"/>
    <w:rsid w:val="00883320"/>
    <w:rsid w:val="00886A68"/>
    <w:rsid w:val="008C5C76"/>
    <w:rsid w:val="008E0FF1"/>
    <w:rsid w:val="008E55D1"/>
    <w:rsid w:val="009451AA"/>
    <w:rsid w:val="009B64C6"/>
    <w:rsid w:val="00A64438"/>
    <w:rsid w:val="00A64D9F"/>
    <w:rsid w:val="00A94C34"/>
    <w:rsid w:val="00AD18DF"/>
    <w:rsid w:val="00AD1B94"/>
    <w:rsid w:val="00B329CF"/>
    <w:rsid w:val="00B4082B"/>
    <w:rsid w:val="00B44D14"/>
    <w:rsid w:val="00B523B0"/>
    <w:rsid w:val="00B70BD6"/>
    <w:rsid w:val="00B84173"/>
    <w:rsid w:val="00B9560F"/>
    <w:rsid w:val="00BA2EB2"/>
    <w:rsid w:val="00BC5207"/>
    <w:rsid w:val="00BD7A83"/>
    <w:rsid w:val="00BF6A07"/>
    <w:rsid w:val="00C94176"/>
    <w:rsid w:val="00CA7127"/>
    <w:rsid w:val="00CC1257"/>
    <w:rsid w:val="00CC43C5"/>
    <w:rsid w:val="00CC50D3"/>
    <w:rsid w:val="00CE0E37"/>
    <w:rsid w:val="00CE2154"/>
    <w:rsid w:val="00CE68F5"/>
    <w:rsid w:val="00D152FF"/>
    <w:rsid w:val="00D17487"/>
    <w:rsid w:val="00D65272"/>
    <w:rsid w:val="00D809EE"/>
    <w:rsid w:val="00D87089"/>
    <w:rsid w:val="00D9755F"/>
    <w:rsid w:val="00DB0944"/>
    <w:rsid w:val="00DB3E8F"/>
    <w:rsid w:val="00E03C57"/>
    <w:rsid w:val="00E84344"/>
    <w:rsid w:val="00F36A87"/>
    <w:rsid w:val="00F55AB1"/>
    <w:rsid w:val="00F8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4E"/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674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674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F674E"/>
    <w:pPr>
      <w:spacing w:after="120"/>
      <w:ind w:left="360"/>
    </w:pPr>
    <w:rPr>
      <w:rFonts w:ascii="AngsanaUPC" w:eastAsia="Calibri" w:hAnsi="AngsanaUPC"/>
      <w:szCs w:val="37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F674E"/>
    <w:rPr>
      <w:rFonts w:ascii="AngsanaUPC" w:eastAsia="Times New Roman" w:hAnsi="AngsanaUPC" w:cs="Angsana New"/>
      <w:sz w:val="37"/>
      <w:szCs w:val="37"/>
      <w:lang w:bidi="th-TH"/>
    </w:rPr>
  </w:style>
  <w:style w:type="character" w:styleId="Strong">
    <w:name w:val="Strong"/>
    <w:basedOn w:val="DefaultParagraphFont"/>
    <w:uiPriority w:val="99"/>
    <w:qFormat/>
    <w:rsid w:val="001F674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17416D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416D"/>
    <w:rPr>
      <w:rFonts w:ascii="Angsana New" w:hAnsi="Angsana New" w:cs="Angsana New"/>
      <w:sz w:val="40"/>
      <w:szCs w:val="40"/>
    </w:rPr>
  </w:style>
  <w:style w:type="paragraph" w:styleId="Footer">
    <w:name w:val="footer"/>
    <w:basedOn w:val="Normal"/>
    <w:link w:val="FooterChar"/>
    <w:uiPriority w:val="99"/>
    <w:semiHidden/>
    <w:rsid w:val="0017416D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416D"/>
    <w:rPr>
      <w:rFonts w:ascii="Angsana New" w:hAnsi="Angsana New" w:cs="Angsana New"/>
      <w:sz w:val="40"/>
      <w:szCs w:val="40"/>
    </w:rPr>
  </w:style>
  <w:style w:type="table" w:styleId="TableGrid">
    <w:name w:val="Table Grid"/>
    <w:basedOn w:val="TableNormal"/>
    <w:uiPriority w:val="99"/>
    <w:rsid w:val="0088332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1149</Words>
  <Characters>6551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subject/>
  <dc:creator>Win7</dc:creator>
  <cp:keywords/>
  <dc:description/>
  <cp:lastModifiedBy>IT-STATION</cp:lastModifiedBy>
  <cp:revision>2</cp:revision>
  <cp:lastPrinted>2016-03-17T05:59:00Z</cp:lastPrinted>
  <dcterms:created xsi:type="dcterms:W3CDTF">2016-05-04T06:59:00Z</dcterms:created>
  <dcterms:modified xsi:type="dcterms:W3CDTF">2016-05-04T06:59:00Z</dcterms:modified>
</cp:coreProperties>
</file>