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1CD" w:rsidRPr="008E21B5" w:rsidRDefault="007F01CD" w:rsidP="00F8719A">
      <w:pPr>
        <w:rPr>
          <w:rFonts w:ascii="Angsana New" w:hAnsi="Angsana New"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8E21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พัฒนานวัตกรรมและเทคโนโลยี</w:t>
      </w:r>
      <w:r w:rsidRPr="008E21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7F01CD" w:rsidRPr="008E21B5" w:rsidRDefault="007F01CD" w:rsidP="00F8719A">
      <w:pPr>
        <w:rPr>
          <w:rFonts w:ascii="Angsana New" w:hAnsi="Angsana New"/>
          <w:sz w:val="32"/>
          <w:szCs w:val="32"/>
          <w:cs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8E21B5">
        <w:rPr>
          <w:rFonts w:ascii="Angsana New" w:hAnsi="Angsana New"/>
          <w:sz w:val="32"/>
          <w:szCs w:val="32"/>
        </w:rPr>
        <w:tab/>
      </w:r>
      <w:r w:rsidRPr="008E21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พัฒนานวัตกรรมและเทคโนโลยีทางการศึกษา</w:t>
      </w:r>
      <w:r w:rsidRPr="008E21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7F01CD" w:rsidRPr="008E21B5" w:rsidRDefault="007F01CD" w:rsidP="00F8719A">
      <w:pPr>
        <w:rPr>
          <w:rFonts w:ascii="Angsana New" w:hAnsi="Angsana New"/>
          <w:sz w:val="32"/>
          <w:szCs w:val="32"/>
          <w:cs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8E21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นายชยันต์  ยุบล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นางนิตยา  มั่งมี</w:t>
      </w:r>
    </w:p>
    <w:p w:rsidR="007F01CD" w:rsidRPr="008E21B5" w:rsidRDefault="007F01CD" w:rsidP="00F8719A">
      <w:pPr>
        <w:rPr>
          <w:rFonts w:ascii="Angsana New" w:hAnsi="Angsana New"/>
          <w:sz w:val="32"/>
          <w:szCs w:val="32"/>
          <w:cs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ลักษณะโครงการ</w:t>
      </w:r>
      <w:r w:rsidRPr="008E21B5">
        <w:rPr>
          <w:rFonts w:ascii="Angsana New" w:hAnsi="Angsana New"/>
          <w:sz w:val="32"/>
          <w:szCs w:val="32"/>
        </w:rPr>
        <w:tab/>
      </w:r>
      <w:r w:rsidRPr="008E21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ต่อเนื่อง</w:t>
      </w:r>
      <w:r>
        <w:rPr>
          <w:rFonts w:ascii="Angsana New" w:hAnsi="Angsana New"/>
          <w:sz w:val="32"/>
          <w:szCs w:val="32"/>
          <w:cs/>
        </w:rPr>
        <w:tab/>
      </w:r>
    </w:p>
    <w:p w:rsidR="007F01CD" w:rsidRDefault="007F01CD" w:rsidP="00F8719A">
      <w:pPr>
        <w:pBdr>
          <w:bottom w:val="single" w:sz="6" w:space="1" w:color="auto"/>
        </w:pBdr>
        <w:rPr>
          <w:rFonts w:ascii="Angsana New" w:hAnsi="Angsana New"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8E21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ตลอดปีการศึกษา  </w:t>
      </w:r>
      <w:r>
        <w:rPr>
          <w:rFonts w:ascii="Angsana New" w:hAnsi="Angsana New"/>
          <w:sz w:val="32"/>
          <w:szCs w:val="32"/>
        </w:rPr>
        <w:t>2559</w:t>
      </w:r>
    </w:p>
    <w:p w:rsidR="007F01CD" w:rsidRDefault="007F01CD" w:rsidP="00F8719A">
      <w:pPr>
        <w:pBdr>
          <w:bottom w:val="single" w:sz="6" w:space="1" w:color="auto"/>
        </w:pBdr>
        <w:rPr>
          <w:rFonts w:ascii="Angsana New" w:hAnsi="Angsana New"/>
          <w:sz w:val="32"/>
          <w:szCs w:val="32"/>
          <w:cs/>
        </w:rPr>
      </w:pPr>
      <w:r w:rsidRPr="003A2ECA"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สอดคล้องกับมาตรฐานที่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14.4 </w:t>
      </w:r>
      <w:r>
        <w:rPr>
          <w:rFonts w:ascii="Angsana New" w:hAnsi="Angsana New"/>
          <w:sz w:val="32"/>
          <w:szCs w:val="32"/>
          <w:cs/>
        </w:rPr>
        <w:t>มีการส่งเสริมและพัฒนานวัตกรรมการจัดการเรียนรู้และสื่อวัสดุอุปกรณ์การเรียนที่เอื้อต่อการเรียนรู้</w:t>
      </w:r>
    </w:p>
    <w:p w:rsidR="007F01CD" w:rsidRPr="00F8719A" w:rsidRDefault="007F01CD" w:rsidP="00F8719A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7F01CD" w:rsidRPr="00F8719A" w:rsidRDefault="007F01CD" w:rsidP="00F8719A">
      <w:pPr>
        <w:rPr>
          <w:rFonts w:ascii="Angsana New" w:hAnsi="Angsana New"/>
          <w:sz w:val="16"/>
          <w:szCs w:val="16"/>
        </w:rPr>
      </w:pPr>
    </w:p>
    <w:p w:rsidR="007F01CD" w:rsidRPr="004936E4" w:rsidRDefault="007F01CD" w:rsidP="004936E4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1.  งานพัฒนานวัตกรรมและเทคโนโลยี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b/>
          <w:bCs/>
          <w:sz w:val="32"/>
          <w:szCs w:val="32"/>
          <w:cs/>
        </w:rPr>
        <w:t>2. หลักการและ</w:t>
      </w:r>
      <w:r w:rsidRPr="004936E4">
        <w:rPr>
          <w:rFonts w:ascii="Angsana New" w:hAnsi="Angsana New"/>
          <w:b/>
          <w:bCs/>
          <w:sz w:val="32"/>
          <w:szCs w:val="32"/>
          <w:cs/>
        </w:rPr>
        <w:t>เหตุผล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เทคโนโลยีเป็นส่วนสำคัญและจำเป็นสำหรับการบริหารและการจัดการเรียนรู้ </w:t>
      </w:r>
    </w:p>
    <w:p w:rsidR="007F01CD" w:rsidRDefault="007F01CD" w:rsidP="004936E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3. วัตถุประสงค์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7F01CD" w:rsidRDefault="007F01CD" w:rsidP="004936E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3.1 </w:t>
      </w:r>
      <w:r>
        <w:rPr>
          <w:rFonts w:ascii="Angsana New" w:hAnsi="Angsana New"/>
          <w:sz w:val="32"/>
          <w:szCs w:val="32"/>
          <w:cs/>
        </w:rPr>
        <w:t>เพื่อให้มีเครื่องมือและอุปกรณ์งานด้านนวัตกรรมและเทคโนโลยีที่เหมาะสมและเพียงพอสำหรับบริหารงานและการจัดการเรียนการสอน</w:t>
      </w:r>
    </w:p>
    <w:p w:rsidR="007F01CD" w:rsidRDefault="007F01CD" w:rsidP="004936E4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3.2 </w:t>
      </w:r>
      <w:r>
        <w:rPr>
          <w:rFonts w:ascii="Angsana New" w:hAnsi="Angsana New"/>
          <w:sz w:val="32"/>
          <w:szCs w:val="32"/>
          <w:cs/>
        </w:rPr>
        <w:t>เพื่อพัฒนายกระดับมาตรฐานของการใช้งานวัตกรรมและเทคโนโลยีของบุคลากรให้มีคุณภาพและประสิทธิภาพในการจัดการเรียนรู้มากยิ่งขึ้น</w:t>
      </w:r>
    </w:p>
    <w:p w:rsidR="007F01CD" w:rsidRDefault="007F01CD" w:rsidP="006040C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4.  เป้าหมาย</w:t>
      </w:r>
    </w:p>
    <w:p w:rsidR="007F01CD" w:rsidRDefault="007F01CD" w:rsidP="006040C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4.1 </w:t>
      </w:r>
      <w:r>
        <w:rPr>
          <w:rFonts w:ascii="Angsana New" w:hAnsi="Angsana New"/>
          <w:sz w:val="32"/>
          <w:szCs w:val="32"/>
          <w:cs/>
        </w:rPr>
        <w:t>มีเครื่องมือวัสดุอุปกรณ์เทคโนโลยีที่มีประสิทธิภาพและเพียงพอต่อความต้องการของบุคลากร</w:t>
      </w:r>
    </w:p>
    <w:p w:rsidR="007F01CD" w:rsidRDefault="007F01CD" w:rsidP="006040C4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4.2 </w:t>
      </w:r>
      <w:r>
        <w:rPr>
          <w:rFonts w:ascii="Angsana New" w:hAnsi="Angsana New"/>
          <w:sz w:val="32"/>
          <w:szCs w:val="32"/>
          <w:cs/>
        </w:rPr>
        <w:t>บุคลากรมีความรู้ความสามารถในการใช้เทคโนโลยีสำหรับการจัดการเรียนรู้ดียิ่งขึ้น</w:t>
      </w:r>
    </w:p>
    <w:p w:rsidR="007F01CD" w:rsidRDefault="007F01CD" w:rsidP="004936E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5.  กิจกรรม</w:t>
      </w:r>
    </w:p>
    <w:p w:rsidR="007F01CD" w:rsidRDefault="007F01CD" w:rsidP="004936E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5.1 </w:t>
      </w:r>
      <w:r>
        <w:rPr>
          <w:rFonts w:ascii="Angsana New" w:hAnsi="Angsana New"/>
          <w:sz w:val="32"/>
          <w:szCs w:val="32"/>
          <w:cs/>
        </w:rPr>
        <w:t xml:space="preserve">กิจกรรมที่ 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จัดหาและซ่อมบำรุงอุปกรณ์เครื่องมือด้านเทคโนโลยีให้เพียงพอและมีประสิทธิภาพ</w:t>
      </w:r>
    </w:p>
    <w:p w:rsidR="007F01CD" w:rsidRDefault="007F01CD" w:rsidP="004936E4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 xml:space="preserve">5.1 </w:t>
      </w:r>
      <w:r>
        <w:rPr>
          <w:rFonts w:ascii="Angsana New" w:hAnsi="Angsana New"/>
          <w:sz w:val="32"/>
          <w:szCs w:val="32"/>
          <w:cs/>
        </w:rPr>
        <w:t xml:space="preserve">กิจกรรมที่ 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พัฒนาและปรับปรุงจัดห้องปฏิบัติการคอมพิวเตอร์ให้เพียงพอกับความต้องการใช้งาน</w:t>
      </w:r>
    </w:p>
    <w:p w:rsidR="007F01CD" w:rsidRDefault="007F01CD" w:rsidP="004936E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/>
          <w:sz w:val="32"/>
          <w:szCs w:val="32"/>
          <w:cs/>
        </w:rPr>
        <w:t>กิจกรรมที่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พัฒนาระบบเครือข่ายเพื่อการใช้เทคโนโลยีในโรงเรียน</w:t>
      </w:r>
    </w:p>
    <w:p w:rsidR="007F01CD" w:rsidRPr="006040C4" w:rsidRDefault="007F01CD" w:rsidP="004936E4">
      <w:pPr>
        <w:rPr>
          <w:rFonts w:ascii="Angsana New" w:hAnsi="Angsana New"/>
          <w:sz w:val="32"/>
          <w:szCs w:val="32"/>
          <w:cs/>
        </w:rPr>
      </w:pPr>
    </w:p>
    <w:p w:rsidR="007F01CD" w:rsidRPr="00174252" w:rsidRDefault="007F01CD" w:rsidP="00A106F3">
      <w:pPr>
        <w:rPr>
          <w:rFonts w:ascii="Angsana New" w:hAnsi="Angsana New"/>
          <w:b/>
          <w:bCs/>
          <w:sz w:val="32"/>
          <w:szCs w:val="32"/>
        </w:rPr>
      </w:pPr>
      <w:r w:rsidRPr="00174252">
        <w:rPr>
          <w:rFonts w:ascii="Angsana New" w:hAnsi="Angsana New"/>
          <w:b/>
          <w:bCs/>
          <w:sz w:val="32"/>
          <w:szCs w:val="32"/>
          <w:cs/>
        </w:rPr>
        <w:t>6.  แผนปฏิบัติงาน</w:t>
      </w:r>
    </w:p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2"/>
        <w:gridCol w:w="2151"/>
        <w:gridCol w:w="2384"/>
        <w:gridCol w:w="1472"/>
        <w:gridCol w:w="1079"/>
        <w:gridCol w:w="1200"/>
      </w:tblGrid>
      <w:tr w:rsidR="007F01CD" w:rsidRPr="00C84E47">
        <w:tc>
          <w:tcPr>
            <w:tcW w:w="1722" w:type="dxa"/>
            <w:vAlign w:val="center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51" w:type="dxa"/>
            <w:vAlign w:val="center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2384" w:type="dxa"/>
            <w:vAlign w:val="center"/>
          </w:tcPr>
          <w:p w:rsidR="007F01CD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 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(วันเริ่มต้น -วันสิ้นสุด)</w:t>
            </w:r>
          </w:p>
        </w:tc>
        <w:tc>
          <w:tcPr>
            <w:tcW w:w="1472" w:type="dxa"/>
            <w:vAlign w:val="center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79" w:type="dxa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00" w:type="dxa"/>
            <w:vAlign w:val="center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ผู้ปฏิบัติ</w:t>
            </w:r>
          </w:p>
        </w:tc>
      </w:tr>
      <w:tr w:rsidR="007F01CD" w:rsidRPr="00C84E47">
        <w:tc>
          <w:tcPr>
            <w:tcW w:w="1722" w:type="dxa"/>
          </w:tcPr>
          <w:p w:rsidR="007F01CD" w:rsidRPr="00C84E47" w:rsidRDefault="007F01CD" w:rsidP="00A106F3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C84E47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7F01CD" w:rsidRPr="00C84E47" w:rsidRDefault="007F01CD" w:rsidP="00A106F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จัดหา บำรุง และซ่อมอุปกรณ์เครื่องมือเครื่องใช้เทคโนโลยี</w:t>
            </w:r>
          </w:p>
          <w:p w:rsidR="007F01CD" w:rsidRPr="00C84E47" w:rsidRDefault="007F01CD" w:rsidP="00A106F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1" w:type="dxa"/>
          </w:tcPr>
          <w:p w:rsidR="007F01CD" w:rsidRPr="00C84E47" w:rsidRDefault="007F01CD" w:rsidP="00C84E47">
            <w:pPr>
              <w:ind w:left="360"/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C84E47">
            <w:pPr>
              <w:numPr>
                <w:ilvl w:val="0"/>
                <w:numId w:val="8"/>
              </w:numPr>
              <w:tabs>
                <w:tab w:val="clear" w:pos="720"/>
                <w:tab w:val="num" w:pos="77"/>
              </w:tabs>
              <w:ind w:left="77" w:hanging="354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จัดหาวัสดุอุปกรณ์ให้มีคุณภาพเพียงพอกับความต้องการของผู้ใช้งาน</w:t>
            </w:r>
          </w:p>
          <w:p w:rsidR="007F01CD" w:rsidRPr="00C84E47" w:rsidRDefault="007F01CD" w:rsidP="0089504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4" w:type="dxa"/>
          </w:tcPr>
          <w:p w:rsidR="007F01CD" w:rsidRPr="00C84E47" w:rsidRDefault="007F01CD" w:rsidP="00A106F3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405E7C" w:rsidRDefault="007F01CD" w:rsidP="00A106F3">
            <w:pPr>
              <w:rPr>
                <w:rFonts w:ascii="AngsanaUPC" w:hAnsi="AngsanaUPC" w:cs="AngsanaUPC"/>
                <w:sz w:val="32"/>
                <w:szCs w:val="32"/>
              </w:rPr>
            </w:pPr>
            <w:r w:rsidRPr="00405E7C">
              <w:rPr>
                <w:rFonts w:ascii="AngsanaUPC" w:hAnsi="AngsanaUPC" w:cs="AngsanaUPC"/>
                <w:sz w:val="32"/>
                <w:szCs w:val="32"/>
              </w:rPr>
              <w:t>1</w:t>
            </w:r>
            <w:r w:rsidRPr="00405E7C">
              <w:rPr>
                <w:rFonts w:ascii="AngsanaUPC" w:hAnsi="AngsanaUPC" w:cs="AngsanaUPC"/>
                <w:sz w:val="32"/>
                <w:szCs w:val="32"/>
                <w:cs/>
              </w:rPr>
              <w:t>2พ.ค.</w:t>
            </w:r>
            <w:r w:rsidRPr="00405E7C">
              <w:rPr>
                <w:rFonts w:ascii="AngsanaUPC" w:hAnsi="AngsanaUPC" w:cs="AngsanaUPC"/>
                <w:sz w:val="32"/>
                <w:szCs w:val="32"/>
              </w:rPr>
              <w:t>5</w:t>
            </w:r>
            <w:r>
              <w:rPr>
                <w:rFonts w:ascii="AngsanaUPC" w:hAnsi="AngsanaUPC" w:cs="AngsanaUPC"/>
                <w:sz w:val="32"/>
                <w:szCs w:val="32"/>
              </w:rPr>
              <w:t>9</w:t>
            </w:r>
            <w:r w:rsidRPr="00405E7C">
              <w:rPr>
                <w:rFonts w:ascii="AngsanaUPC" w:hAnsi="AngsanaUPC" w:cs="AngsanaUPC"/>
                <w:sz w:val="32"/>
                <w:szCs w:val="32"/>
              </w:rPr>
              <w:t xml:space="preserve">-10 </w:t>
            </w:r>
            <w:r w:rsidRPr="00405E7C">
              <w:rPr>
                <w:rFonts w:ascii="AngsanaUPC" w:hAnsi="AngsanaUPC" w:cs="AngsanaUPC"/>
                <w:sz w:val="32"/>
                <w:szCs w:val="32"/>
                <w:cs/>
              </w:rPr>
              <w:t>ต.ค.</w:t>
            </w:r>
            <w:r w:rsidRPr="00405E7C">
              <w:rPr>
                <w:rFonts w:ascii="AngsanaUPC" w:hAnsi="AngsanaUPC" w:cs="AngsanaUPC"/>
                <w:sz w:val="32"/>
                <w:szCs w:val="32"/>
              </w:rPr>
              <w:t>5</w:t>
            </w:r>
            <w:r>
              <w:rPr>
                <w:rFonts w:ascii="AngsanaUPC" w:hAnsi="AngsanaUPC" w:cs="AngsanaUPC"/>
                <w:sz w:val="32"/>
                <w:szCs w:val="32"/>
              </w:rPr>
              <w:t>9</w:t>
            </w:r>
          </w:p>
        </w:tc>
        <w:tc>
          <w:tcPr>
            <w:tcW w:w="1472" w:type="dxa"/>
          </w:tcPr>
          <w:p w:rsidR="007F01CD" w:rsidRPr="00C84E47" w:rsidRDefault="007F01CD" w:rsidP="00A106F3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A106F3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ห้องปฏิบัติการคอมพิวเตอร์และอาคารอื่นๆ</w:t>
            </w:r>
          </w:p>
        </w:tc>
        <w:tc>
          <w:tcPr>
            <w:tcW w:w="1079" w:type="dxa"/>
          </w:tcPr>
          <w:p w:rsidR="007F01CD" w:rsidRPr="00C84E47" w:rsidRDefault="007F01CD" w:rsidP="00A106F3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405E7C" w:rsidRDefault="007F01CD" w:rsidP="006D1598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50,940</w:t>
            </w:r>
          </w:p>
        </w:tc>
        <w:tc>
          <w:tcPr>
            <w:tcW w:w="1200" w:type="dxa"/>
          </w:tcPr>
          <w:p w:rsidR="007F01CD" w:rsidRPr="00C84E47" w:rsidRDefault="007F01CD" w:rsidP="00A106F3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A106F3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นายชยันต์  ยุบล</w:t>
            </w:r>
          </w:p>
        </w:tc>
      </w:tr>
      <w:tr w:rsidR="007F01CD" w:rsidRPr="00C84E47">
        <w:tc>
          <w:tcPr>
            <w:tcW w:w="1722" w:type="dxa"/>
            <w:vAlign w:val="center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51" w:type="dxa"/>
            <w:vAlign w:val="center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2384" w:type="dxa"/>
            <w:vAlign w:val="center"/>
          </w:tcPr>
          <w:p w:rsidR="007F01CD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 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(วันเริ่มต้น -วันสิ้นสุด)</w:t>
            </w:r>
          </w:p>
        </w:tc>
        <w:tc>
          <w:tcPr>
            <w:tcW w:w="1472" w:type="dxa"/>
            <w:vAlign w:val="center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79" w:type="dxa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00" w:type="dxa"/>
            <w:vAlign w:val="center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ผู้ปฏิบัติ</w:t>
            </w:r>
          </w:p>
        </w:tc>
      </w:tr>
      <w:tr w:rsidR="007F01CD" w:rsidRPr="00C84E47">
        <w:tc>
          <w:tcPr>
            <w:tcW w:w="1722" w:type="dxa"/>
          </w:tcPr>
          <w:p w:rsidR="007F01CD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2. </w:t>
            </w:r>
          </w:p>
          <w:p w:rsidR="007F01CD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พัฒนาห้อง</w:t>
            </w:r>
          </w:p>
          <w:p w:rsidR="007F01CD" w:rsidRPr="007F34B5" w:rsidRDefault="007F01CD" w:rsidP="003A756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ปฏิบัติการคอมพิวเตอร์</w:t>
            </w: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พัฒนาระบบ</w:t>
            </w:r>
            <w:r>
              <w:rPr>
                <w:rFonts w:ascii="Angsana New" w:hAnsi="Angsana New" w:cs="Cordia New"/>
                <w:sz w:val="32"/>
                <w:szCs w:val="32"/>
                <w:cs/>
              </w:rPr>
              <w:t>เครือข่าย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ในการใช้เทคโนโลยี</w:t>
            </w:r>
          </w:p>
        </w:tc>
        <w:tc>
          <w:tcPr>
            <w:tcW w:w="2151" w:type="dxa"/>
          </w:tcPr>
          <w:p w:rsidR="007F01CD" w:rsidRDefault="007F01CD" w:rsidP="006C38B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Default="007F01CD" w:rsidP="006C38B0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พัฒนาและปรับปรุง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ให้มีความพร้อมและให้ สามารถใช้งานได้อย่างมีประสิทธิภาพ</w:t>
            </w:r>
          </w:p>
          <w:p w:rsidR="007F01CD" w:rsidRPr="00C84E47" w:rsidRDefault="007F01CD" w:rsidP="006C38B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6C38B0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สำรวจความต้องการ ในการสร้างและใช้งานด้านเทคโนโลยี</w:t>
            </w:r>
          </w:p>
          <w:p w:rsidR="007F01CD" w:rsidRPr="0063062D" w:rsidRDefault="007F01CD" w:rsidP="0063062D">
            <w:pPr>
              <w:rPr>
                <w:rFonts w:ascii="Angsana New" w:hAnsi="Angsana New"/>
                <w:sz w:val="32"/>
                <w:szCs w:val="40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จัดทำโครงกา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รพัฒนาระบบเครือข่าย</w:t>
            </w:r>
          </w:p>
        </w:tc>
        <w:tc>
          <w:tcPr>
            <w:tcW w:w="2384" w:type="dxa"/>
          </w:tcPr>
          <w:p w:rsidR="007F01CD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7F34B5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9 พ.ค. 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>-10 ต.ค.5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405E7C" w:rsidRDefault="007F01CD" w:rsidP="009709B4">
            <w:pPr>
              <w:rPr>
                <w:rFonts w:ascii="AngsanaUPC" w:hAnsi="AngsanaUPC" w:cs="AngsanaUPC"/>
                <w:sz w:val="32"/>
                <w:szCs w:val="32"/>
              </w:rPr>
            </w:pPr>
            <w:r w:rsidRPr="00405E7C">
              <w:rPr>
                <w:rFonts w:ascii="AngsanaUPC" w:hAnsi="AngsanaUPC" w:cs="AngsanaUPC"/>
                <w:sz w:val="32"/>
                <w:szCs w:val="32"/>
              </w:rPr>
              <w:t xml:space="preserve">9 </w:t>
            </w:r>
            <w:r w:rsidRPr="00405E7C">
              <w:rPr>
                <w:rFonts w:ascii="AngsanaUPC" w:hAnsi="AngsanaUPC" w:cs="AngsanaUPC"/>
                <w:sz w:val="32"/>
                <w:szCs w:val="32"/>
                <w:cs/>
              </w:rPr>
              <w:t xml:space="preserve">พ.ค. </w:t>
            </w:r>
            <w:r w:rsidRPr="00405E7C">
              <w:rPr>
                <w:rFonts w:ascii="AngsanaUPC" w:hAnsi="AngsanaUPC" w:cs="AngsanaUPC"/>
                <w:sz w:val="32"/>
                <w:szCs w:val="32"/>
              </w:rPr>
              <w:t>5</w:t>
            </w:r>
            <w:r>
              <w:rPr>
                <w:rFonts w:ascii="AngsanaUPC" w:hAnsi="AngsanaUPC" w:cs="AngsanaUPC"/>
                <w:sz w:val="32"/>
                <w:szCs w:val="32"/>
              </w:rPr>
              <w:t>9</w:t>
            </w:r>
            <w:r w:rsidRPr="00405E7C">
              <w:rPr>
                <w:rFonts w:ascii="AngsanaUPC" w:hAnsi="AngsanaUPC" w:cs="AngsanaUPC"/>
                <w:sz w:val="32"/>
                <w:szCs w:val="32"/>
              </w:rPr>
              <w:t>-31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ต.ค.59</w:t>
            </w:r>
          </w:p>
        </w:tc>
        <w:tc>
          <w:tcPr>
            <w:tcW w:w="1472" w:type="dxa"/>
          </w:tcPr>
          <w:p w:rsidR="007F01CD" w:rsidRDefault="007F01CD" w:rsidP="005D2D82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7F34B5" w:rsidRDefault="007F01CD" w:rsidP="005D2D8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ห้องเรียนไร้พรหมแดนอาคาร 3 </w:t>
            </w:r>
          </w:p>
          <w:p w:rsidR="007F01CD" w:rsidRPr="00C84E47" w:rsidRDefault="007F01CD" w:rsidP="005D2D82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5D2D82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5D2D82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5D2D82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ห้องปฏิบัติการคอมพิวเตอร์</w:t>
            </w:r>
          </w:p>
        </w:tc>
        <w:tc>
          <w:tcPr>
            <w:tcW w:w="1079" w:type="dxa"/>
          </w:tcPr>
          <w:p w:rsidR="007F01CD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CD" w:rsidRPr="00BD3EF9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</w:t>
            </w:r>
            <w:r w:rsidRPr="00BD3EF9">
              <w:rPr>
                <w:rFonts w:ascii="Angsana New" w:hAnsi="Angsana New"/>
                <w:sz w:val="32"/>
                <w:szCs w:val="32"/>
                <w:cs/>
              </w:rPr>
              <w:t>,000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CD" w:rsidRDefault="007F01CD" w:rsidP="00365568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CD" w:rsidRPr="00603545" w:rsidRDefault="007F01CD" w:rsidP="00C84E47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95</w:t>
            </w:r>
            <w:r w:rsidRPr="00603545">
              <w:rPr>
                <w:rFonts w:ascii="AngsanaUPC" w:hAnsi="AngsanaUPC" w:cs="AngsanaUPC"/>
                <w:sz w:val="32"/>
                <w:szCs w:val="32"/>
              </w:rPr>
              <w:t>,</w:t>
            </w:r>
            <w:r w:rsidRPr="00603545">
              <w:rPr>
                <w:rFonts w:ascii="AngsanaUPC" w:hAnsi="AngsanaUPC" w:cs="AngsanaUPC"/>
                <w:sz w:val="32"/>
                <w:szCs w:val="32"/>
                <w:cs/>
              </w:rPr>
              <w:t>0</w:t>
            </w:r>
            <w:r w:rsidRPr="00603545">
              <w:rPr>
                <w:rFonts w:ascii="AngsanaUPC" w:hAnsi="AngsanaUPC" w:cs="AngsanaUPC"/>
                <w:sz w:val="32"/>
                <w:szCs w:val="32"/>
              </w:rPr>
              <w:t>00</w:t>
            </w:r>
          </w:p>
        </w:tc>
        <w:tc>
          <w:tcPr>
            <w:tcW w:w="1200" w:type="dxa"/>
          </w:tcPr>
          <w:p w:rsidR="007F01CD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2F42AD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นายชยันต์  ยุบล</w:t>
            </w: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นายชยันต์ ยุบล</w:t>
            </w:r>
          </w:p>
        </w:tc>
      </w:tr>
      <w:tr w:rsidR="007F01CD" w:rsidRPr="00C84E47">
        <w:tc>
          <w:tcPr>
            <w:tcW w:w="7729" w:type="dxa"/>
            <w:gridSpan w:val="4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4E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79" w:type="dxa"/>
          </w:tcPr>
          <w:p w:rsidR="007F01CD" w:rsidRPr="00A01CE4" w:rsidRDefault="007F01CD" w:rsidP="00C84E47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585,940</w:t>
            </w:r>
          </w:p>
        </w:tc>
        <w:tc>
          <w:tcPr>
            <w:tcW w:w="1200" w:type="dxa"/>
            <w:tcBorders>
              <w:bottom w:val="nil"/>
              <w:right w:val="nil"/>
            </w:tcBorders>
          </w:tcPr>
          <w:p w:rsidR="007F01CD" w:rsidRPr="00C84E47" w:rsidRDefault="007F01CD" w:rsidP="003A7560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F01CD" w:rsidRDefault="007F01CD" w:rsidP="00A106F3">
      <w:pPr>
        <w:rPr>
          <w:rFonts w:ascii="Angsana New" w:hAnsi="Angsana New"/>
          <w:b/>
          <w:bCs/>
          <w:sz w:val="32"/>
          <w:szCs w:val="32"/>
        </w:rPr>
      </w:pPr>
    </w:p>
    <w:p w:rsidR="007F01CD" w:rsidRPr="00A106F3" w:rsidRDefault="007F01CD" w:rsidP="00A106F3">
      <w:pPr>
        <w:rPr>
          <w:rFonts w:ascii="Angsana New" w:hAnsi="Angsana New"/>
          <w:sz w:val="32"/>
          <w:szCs w:val="32"/>
          <w:cs/>
        </w:rPr>
      </w:pPr>
      <w:r w:rsidRPr="00174252">
        <w:rPr>
          <w:rFonts w:ascii="Angsana New" w:hAnsi="Angsana New"/>
          <w:b/>
          <w:bCs/>
          <w:sz w:val="32"/>
          <w:szCs w:val="32"/>
          <w:cs/>
        </w:rPr>
        <w:t>7.  ระยะเวลาตลอดโครงการ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ปีการศึกษา</w:t>
      </w:r>
      <w:r w:rsidRPr="00A106F3">
        <w:rPr>
          <w:rFonts w:ascii="Angsana New" w:hAnsi="Angsana New"/>
          <w:sz w:val="32"/>
          <w:szCs w:val="32"/>
          <w:cs/>
        </w:rPr>
        <w:tab/>
      </w:r>
      <w:r w:rsidRPr="00A106F3">
        <w:rPr>
          <w:rFonts w:ascii="Angsana New" w:hAnsi="Angsana New"/>
          <w:sz w:val="32"/>
          <w:szCs w:val="32"/>
          <w:cs/>
        </w:rPr>
        <w:br/>
      </w:r>
      <w:r w:rsidRPr="00174252">
        <w:rPr>
          <w:rFonts w:ascii="Angsana New" w:hAnsi="Angsana New"/>
          <w:b/>
          <w:bCs/>
          <w:sz w:val="32"/>
          <w:szCs w:val="32"/>
          <w:cs/>
        </w:rPr>
        <w:t>8.  งบประมาณทั้งสิ้น</w:t>
      </w:r>
      <w:r w:rsidRPr="00A106F3">
        <w:rPr>
          <w:rFonts w:ascii="Angsana New" w:hAnsi="Angsana New"/>
          <w:sz w:val="32"/>
          <w:szCs w:val="32"/>
          <w:cs/>
        </w:rPr>
        <w:tab/>
      </w:r>
      <w:r w:rsidRPr="00A106F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585,910</w:t>
      </w:r>
    </w:p>
    <w:p w:rsidR="007F01CD" w:rsidRDefault="007F01CD" w:rsidP="00A106F3">
      <w:pPr>
        <w:rPr>
          <w:rFonts w:ascii="Angsana New" w:hAnsi="Angsana New"/>
          <w:sz w:val="32"/>
          <w:szCs w:val="32"/>
        </w:rPr>
      </w:pPr>
      <w:r w:rsidRPr="00174252">
        <w:rPr>
          <w:rFonts w:ascii="Angsana New" w:hAnsi="Angsana New"/>
          <w:b/>
          <w:bCs/>
          <w:sz w:val="32"/>
          <w:szCs w:val="32"/>
          <w:cs/>
        </w:rPr>
        <w:t>9.  การติดตามประเมินผล</w:t>
      </w:r>
    </w:p>
    <w:p w:rsidR="007F01CD" w:rsidRDefault="007F01CD" w:rsidP="00E72D94">
      <w:pPr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  <w:cs/>
        </w:rPr>
        <w:t>รายงานผลการให้บริการและการขอใช้นวัตกรรมและเทคโนโลยี</w:t>
      </w:r>
    </w:p>
    <w:p w:rsidR="007F01CD" w:rsidRDefault="007F01CD" w:rsidP="00E72D94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.แบบสรุปประเมินโครงการ</w:t>
      </w:r>
      <w:r>
        <w:rPr>
          <w:rFonts w:ascii="Angsana New" w:hAnsi="Angsana New"/>
          <w:sz w:val="32"/>
          <w:szCs w:val="32"/>
          <w:cs/>
        </w:rPr>
        <w:br/>
      </w:r>
      <w:r w:rsidRPr="00174252">
        <w:rPr>
          <w:rFonts w:ascii="Angsana New" w:hAnsi="Angsana New"/>
          <w:b/>
          <w:bCs/>
          <w:sz w:val="32"/>
          <w:szCs w:val="32"/>
          <w:cs/>
        </w:rPr>
        <w:t>10.  ผลที่คาดว่าจะได้รับ</w:t>
      </w:r>
    </w:p>
    <w:p w:rsidR="007F01CD" w:rsidRDefault="007F01CD" w:rsidP="00E72D9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/>
          <w:sz w:val="32"/>
          <w:szCs w:val="32"/>
          <w:cs/>
        </w:rPr>
        <w:t>มีนวัตกรรมและเทคโนโลยีที่เหมาะและเพียงพอต่อการใช้งานของบุคลากร</w:t>
      </w:r>
    </w:p>
    <w:p w:rsidR="007F01CD" w:rsidRDefault="007F01CD" w:rsidP="00E72D9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 </w:t>
      </w:r>
      <w:r>
        <w:rPr>
          <w:rFonts w:ascii="Angsana New" w:hAnsi="Angsana New"/>
          <w:sz w:val="32"/>
          <w:szCs w:val="32"/>
          <w:cs/>
        </w:rPr>
        <w:t>บุคลากรมีความรู้ความสามารถในการใช้งานและผลิตชิ้นงานด้วยเทคโนโลยี</w:t>
      </w:r>
    </w:p>
    <w:p w:rsidR="007F01CD" w:rsidRPr="002714FB" w:rsidRDefault="007F01CD" w:rsidP="00E72D94">
      <w:pPr>
        <w:ind w:firstLine="720"/>
        <w:rPr>
          <w:rFonts w:ascii="Angsana New" w:hAnsi="Angsana New"/>
          <w:sz w:val="32"/>
          <w:szCs w:val="32"/>
          <w:cs/>
        </w:rPr>
      </w:pPr>
    </w:p>
    <w:p w:rsidR="007F01CD" w:rsidRDefault="007F01CD" w:rsidP="00A106F3">
      <w:pPr>
        <w:rPr>
          <w:rFonts w:ascii="Angsana New" w:hAnsi="Angsana New"/>
          <w:sz w:val="32"/>
          <w:szCs w:val="32"/>
        </w:rPr>
      </w:pPr>
    </w:p>
    <w:p w:rsidR="007F01CD" w:rsidRDefault="007F01CD" w:rsidP="00A106F3">
      <w:pPr>
        <w:rPr>
          <w:rFonts w:ascii="Angsana New" w:hAnsi="Angsana New"/>
          <w:sz w:val="32"/>
          <w:szCs w:val="32"/>
        </w:rPr>
      </w:pPr>
    </w:p>
    <w:p w:rsidR="007F01CD" w:rsidRPr="00A106F3" w:rsidRDefault="007F01CD" w:rsidP="00A106F3">
      <w:pPr>
        <w:rPr>
          <w:rFonts w:ascii="Angsana New" w:hAnsi="Angsana New"/>
          <w:sz w:val="32"/>
          <w:szCs w:val="32"/>
          <w:cs/>
        </w:rPr>
      </w:pPr>
      <w:r w:rsidRPr="00A106F3">
        <w:rPr>
          <w:rFonts w:ascii="Angsana New" w:hAnsi="Angsana New"/>
          <w:sz w:val="32"/>
          <w:szCs w:val="32"/>
          <w:cs/>
        </w:rPr>
        <w:t xml:space="preserve">(ลงชื่อ)                                            ผู้เสนอโครงการ    (ลงชื่อ)                                             ผู้เห็นชอบโครงการ </w:t>
      </w:r>
      <w:r w:rsidRPr="00A106F3">
        <w:rPr>
          <w:rFonts w:ascii="Angsana New" w:hAnsi="Angsana New"/>
          <w:sz w:val="32"/>
          <w:szCs w:val="32"/>
          <w:cs/>
        </w:rPr>
        <w:br/>
        <w:t xml:space="preserve"> (</w:t>
      </w:r>
      <w:r>
        <w:rPr>
          <w:rFonts w:ascii="Angsana New" w:hAnsi="Angsana New"/>
          <w:sz w:val="32"/>
          <w:szCs w:val="32"/>
          <w:cs/>
        </w:rPr>
        <w:t xml:space="preserve">นายชยันต์   ยุบล   </w:t>
      </w:r>
      <w:r w:rsidRPr="00A106F3">
        <w:rPr>
          <w:rFonts w:ascii="Angsana New" w:hAnsi="Angsana New"/>
          <w:sz w:val="32"/>
          <w:szCs w:val="32"/>
          <w:cs/>
        </w:rPr>
        <w:t xml:space="preserve">)                                    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A106F3"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  </w:t>
      </w:r>
      <w:r w:rsidRPr="00A106F3">
        <w:rPr>
          <w:rFonts w:ascii="Angsana New" w:hAnsi="Angsana New"/>
          <w:sz w:val="32"/>
          <w:szCs w:val="32"/>
          <w:cs/>
        </w:rPr>
        <w:t>)</w:t>
      </w:r>
    </w:p>
    <w:p w:rsidR="007F01CD" w:rsidRPr="00A106F3" w:rsidRDefault="007F01CD" w:rsidP="00A106F3">
      <w:pPr>
        <w:rPr>
          <w:rFonts w:ascii="Angsana New" w:hAnsi="Angsana New"/>
          <w:sz w:val="32"/>
          <w:szCs w:val="32"/>
        </w:rPr>
      </w:pPr>
    </w:p>
    <w:p w:rsidR="007F01CD" w:rsidRPr="00A106F3" w:rsidRDefault="007F01CD" w:rsidP="00A106F3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A106F3">
        <w:rPr>
          <w:rFonts w:ascii="Angsana New" w:hAnsi="Angsana New"/>
          <w:sz w:val="32"/>
          <w:szCs w:val="32"/>
          <w:cs/>
        </w:rPr>
        <w:t>(ลงชื่อ)........................................................ผู้อนุมัติโครงการ</w:t>
      </w:r>
    </w:p>
    <w:p w:rsidR="007F01CD" w:rsidRPr="00A106F3" w:rsidRDefault="007F01CD" w:rsidP="00A106F3">
      <w:pPr>
        <w:rPr>
          <w:rFonts w:ascii="Angsana New" w:hAnsi="Angsana New"/>
          <w:sz w:val="32"/>
          <w:szCs w:val="32"/>
          <w:cs/>
        </w:rPr>
      </w:pPr>
      <w:r w:rsidRPr="00A106F3">
        <w:rPr>
          <w:rFonts w:ascii="Angsana New" w:hAnsi="Angsana New"/>
          <w:sz w:val="32"/>
          <w:szCs w:val="32"/>
          <w:cs/>
        </w:rPr>
        <w:t>(นาย</w:t>
      </w:r>
      <w:r>
        <w:rPr>
          <w:rFonts w:ascii="Angsana New" w:hAnsi="Angsana New"/>
          <w:sz w:val="32"/>
          <w:szCs w:val="32"/>
          <w:cs/>
        </w:rPr>
        <w:t>มนตรี  คงเจริญ</w:t>
      </w:r>
      <w:r w:rsidRPr="00A106F3">
        <w:rPr>
          <w:rFonts w:ascii="Angsana New" w:hAnsi="Angsana New"/>
          <w:sz w:val="32"/>
          <w:szCs w:val="32"/>
          <w:cs/>
        </w:rPr>
        <w:t>)</w:t>
      </w:r>
    </w:p>
    <w:p w:rsidR="007F01CD" w:rsidRDefault="007F01CD" w:rsidP="00A106F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106F3">
        <w:rPr>
          <w:rFonts w:ascii="Angsana New" w:hAnsi="Angsana New"/>
          <w:sz w:val="32"/>
          <w:szCs w:val="32"/>
          <w:cs/>
        </w:rPr>
        <w:t xml:space="preserve">  ผู้อำนวยการโรงเรียนศรีสำโรงชนูปถัมภ์</w:t>
      </w:r>
    </w:p>
    <w:p w:rsidR="007F01CD" w:rsidRPr="00A106F3" w:rsidRDefault="007F01CD" w:rsidP="00A106F3">
      <w:pPr>
        <w:rPr>
          <w:rFonts w:ascii="Angsana New" w:hAnsi="Angsana New"/>
          <w:sz w:val="32"/>
          <w:szCs w:val="32"/>
        </w:rPr>
      </w:pPr>
    </w:p>
    <w:p w:rsidR="007F01CD" w:rsidRPr="00291E2D" w:rsidRDefault="007F01CD" w:rsidP="004936E4">
      <w:pPr>
        <w:rPr>
          <w:b/>
          <w:bCs/>
          <w:sz w:val="32"/>
          <w:szCs w:val="32"/>
          <w:cs/>
        </w:rPr>
      </w:pPr>
      <w:r w:rsidRPr="00D92C84">
        <w:rPr>
          <w:rFonts w:hint="cs"/>
          <w:b/>
          <w:bCs/>
          <w:sz w:val="32"/>
          <w:szCs w:val="32"/>
          <w:u w:val="single"/>
          <w:cs/>
        </w:rPr>
        <w:t>บัญชีรายละเอียดวัสดุ</w:t>
      </w:r>
      <w:r w:rsidRPr="00D92C84">
        <w:rPr>
          <w:b/>
          <w:bCs/>
          <w:sz w:val="32"/>
          <w:szCs w:val="32"/>
          <w:u w:val="single"/>
          <w:cs/>
        </w:rPr>
        <w:t>/</w:t>
      </w:r>
      <w:r w:rsidRPr="00D92C84">
        <w:rPr>
          <w:rFonts w:hint="cs"/>
          <w:b/>
          <w:bCs/>
          <w:sz w:val="32"/>
          <w:szCs w:val="32"/>
          <w:u w:val="single"/>
          <w:cs/>
        </w:rPr>
        <w:t>อุปกรณ์ประกอบโครงการ</w:t>
      </w:r>
      <w:r>
        <w:rPr>
          <w:b/>
          <w:bCs/>
          <w:sz w:val="32"/>
          <w:szCs w:val="32"/>
          <w:cs/>
        </w:rPr>
        <w:t>(</w:t>
      </w:r>
      <w:r>
        <w:rPr>
          <w:rFonts w:hint="cs"/>
          <w:b/>
          <w:bCs/>
          <w:sz w:val="32"/>
          <w:szCs w:val="32"/>
          <w:cs/>
        </w:rPr>
        <w:t>แยกตามกิจกรรม</w:t>
      </w:r>
      <w:r>
        <w:rPr>
          <w:b/>
          <w:bCs/>
          <w:sz w:val="32"/>
          <w:szCs w:val="32"/>
          <w:cs/>
        </w:rPr>
        <w:t>)</w:t>
      </w:r>
    </w:p>
    <w:p w:rsidR="007F01CD" w:rsidRPr="00C93361" w:rsidRDefault="007F01CD" w:rsidP="004936E4">
      <w:pPr>
        <w:rPr>
          <w:b/>
          <w:bCs/>
          <w:sz w:val="16"/>
          <w:szCs w:val="16"/>
          <w:u w:val="single"/>
        </w:rPr>
      </w:pPr>
    </w:p>
    <w:p w:rsidR="007F01CD" w:rsidRPr="002357D9" w:rsidRDefault="007F01CD" w:rsidP="004936E4">
      <w:pPr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cs/>
        </w:rPr>
        <w:t>กิจกรรมที่</w:t>
      </w:r>
      <w:r>
        <w:rPr>
          <w:b/>
          <w:bCs/>
          <w:sz w:val="32"/>
          <w:szCs w:val="32"/>
          <w:u w:val="single"/>
          <w:cs/>
        </w:rPr>
        <w:t xml:space="preserve">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2096"/>
        <w:gridCol w:w="1642"/>
        <w:gridCol w:w="1642"/>
        <w:gridCol w:w="1643"/>
        <w:gridCol w:w="1643"/>
      </w:tblGrid>
      <w:tr w:rsidR="007F01CD" w:rsidRPr="00C84E47">
        <w:tc>
          <w:tcPr>
            <w:tcW w:w="1188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096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642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จำนวน</w:t>
            </w:r>
            <w:r w:rsidRPr="00C84E47">
              <w:rPr>
                <w:sz w:val="32"/>
                <w:szCs w:val="32"/>
                <w:cs/>
              </w:rPr>
              <w:t>(</w:t>
            </w:r>
            <w:r w:rsidRPr="00C84E47">
              <w:rPr>
                <w:rFonts w:hint="cs"/>
                <w:sz w:val="32"/>
                <w:szCs w:val="32"/>
                <w:cs/>
              </w:rPr>
              <w:t>หน่วย</w:t>
            </w:r>
            <w:r w:rsidRPr="00C84E47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643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หมายเหตุ</w:t>
            </w:r>
          </w:p>
        </w:tc>
      </w:tr>
      <w:tr w:rsidR="007F01CD" w:rsidRPr="00C84E47">
        <w:trPr>
          <w:trHeight w:val="3510"/>
        </w:trPr>
        <w:tc>
          <w:tcPr>
            <w:tcW w:w="1188" w:type="dxa"/>
          </w:tcPr>
          <w:p w:rsidR="007F01CD" w:rsidRPr="00C84E47" w:rsidRDefault="007F01CD" w:rsidP="00385C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7F01CD" w:rsidRPr="00C84E47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7F01CD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7F01CD" w:rsidRPr="00123DF3" w:rsidRDefault="007F01CD" w:rsidP="00123DF3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A01CE4">
              <w:rPr>
                <w:rFonts w:ascii="AngsanaUPC" w:hAnsi="AngsanaUPC" w:cs="AngsanaUPC"/>
                <w:sz w:val="32"/>
                <w:szCs w:val="32"/>
                <w:cs/>
              </w:rPr>
              <w:t>8</w:t>
            </w:r>
          </w:p>
        </w:tc>
        <w:tc>
          <w:tcPr>
            <w:tcW w:w="2096" w:type="dxa"/>
          </w:tcPr>
          <w:p w:rsidR="007F01CD" w:rsidRDefault="007F01CD" w:rsidP="00A303C8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 xml:space="preserve">แผ่น  </w:t>
            </w:r>
            <w:r w:rsidRPr="00C84E47">
              <w:rPr>
                <w:rFonts w:ascii="Angsana New" w:hAnsi="Angsana New"/>
                <w:sz w:val="32"/>
                <w:szCs w:val="32"/>
              </w:rPr>
              <w:t>CD_Writer</w:t>
            </w:r>
          </w:p>
          <w:p w:rsidR="007F01CD" w:rsidRDefault="007F01CD" w:rsidP="00A303C8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 xml:space="preserve">DDR 2 Ram 2 Gb </w:t>
            </w:r>
          </w:p>
          <w:p w:rsidR="007F01CD" w:rsidRDefault="007F01CD" w:rsidP="00A01CE4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Harddisk SATA</w:t>
            </w:r>
          </w:p>
          <w:p w:rsidR="007F01CD" w:rsidRPr="00C84E47" w:rsidRDefault="007F01CD" w:rsidP="00A01CE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แล็คซีน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4E47">
              <w:rPr>
                <w:rFonts w:ascii="Angsana New" w:hAnsi="Angsana New"/>
                <w:sz w:val="32"/>
                <w:szCs w:val="32"/>
              </w:rPr>
              <w:t>2”</w:t>
            </w:r>
          </w:p>
          <w:p w:rsidR="007F01CD" w:rsidRPr="00C84E47" w:rsidRDefault="007F01CD" w:rsidP="00A01CE4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 xml:space="preserve">กระดาษ </w:t>
            </w:r>
            <w:r w:rsidRPr="00C84E47">
              <w:rPr>
                <w:rFonts w:ascii="Angsana New" w:hAnsi="Angsana New"/>
                <w:sz w:val="32"/>
                <w:szCs w:val="32"/>
              </w:rPr>
              <w:t>A4</w:t>
            </w:r>
          </w:p>
          <w:p w:rsidR="007F01CD" w:rsidRPr="00C84E47" w:rsidRDefault="007F01CD" w:rsidP="00A01CE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กระดาษการ์ดสี</w:t>
            </w:r>
          </w:p>
          <w:p w:rsidR="007F01CD" w:rsidRPr="00C84E47" w:rsidRDefault="007F01CD" w:rsidP="00A01CE4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ปากกาไวท์บอร์ด</w:t>
            </w:r>
          </w:p>
          <w:p w:rsidR="007F01CD" w:rsidRPr="00FE4362" w:rsidRDefault="007F01CD" w:rsidP="00A303C8">
            <w:pPr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  <w:cs/>
              </w:rPr>
              <w:t>ไม้ทำความสะอาด</w:t>
            </w:r>
          </w:p>
        </w:tc>
        <w:tc>
          <w:tcPr>
            <w:tcW w:w="1642" w:type="dxa"/>
          </w:tcPr>
          <w:p w:rsidR="007F01CD" w:rsidRDefault="007F01CD" w:rsidP="00385C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>4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  <w:p w:rsidR="007F01CD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40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  <w:p w:rsidR="007F01CD" w:rsidRPr="00A01CE4" w:rsidRDefault="007F01CD" w:rsidP="00C84E4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10  ตัว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 xml:space="preserve">10  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 xml:space="preserve">8  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  <w:p w:rsidR="007F01CD" w:rsidRPr="00C84E47" w:rsidRDefault="007F01CD" w:rsidP="006D15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4E47">
              <w:rPr>
                <w:rFonts w:ascii="Angsana New" w:hAnsi="Angsana New"/>
                <w:sz w:val="32"/>
                <w:szCs w:val="32"/>
              </w:rPr>
              <w:t xml:space="preserve">4  </w:t>
            </w:r>
            <w:r w:rsidRPr="00C84E47">
              <w:rPr>
                <w:rFonts w:ascii="Angsana New" w:hAnsi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642" w:type="dxa"/>
          </w:tcPr>
          <w:p w:rsidR="007F01CD" w:rsidRDefault="007F01CD" w:rsidP="00385C41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BD3EF9">
              <w:rPr>
                <w:rFonts w:ascii="AngsanaUPC" w:hAnsi="AngsanaUPC" w:cs="AngsanaUPC"/>
                <w:sz w:val="32"/>
                <w:szCs w:val="32"/>
                <w:cs/>
              </w:rPr>
              <w:t>1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,</w:t>
            </w:r>
            <w:r w:rsidRPr="00BD3EF9">
              <w:rPr>
                <w:rFonts w:ascii="AngsanaUPC" w:hAnsi="AngsanaUPC" w:cs="AngsanaUPC"/>
                <w:sz w:val="32"/>
                <w:szCs w:val="32"/>
                <w:cs/>
              </w:rPr>
              <w:t>000</w:t>
            </w:r>
          </w:p>
          <w:p w:rsidR="007F01CD" w:rsidRPr="00BD3EF9" w:rsidRDefault="007F01CD" w:rsidP="00724B81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1,000</w:t>
            </w:r>
          </w:p>
          <w:p w:rsidR="007F01CD" w:rsidRPr="00A01CE4" w:rsidRDefault="007F01CD" w:rsidP="00C84E47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3,000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7F01CD" w:rsidRPr="00C84E47" w:rsidRDefault="007F01CD" w:rsidP="006D15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643" w:type="dxa"/>
          </w:tcPr>
          <w:p w:rsidR="007F01CD" w:rsidRDefault="007F01CD" w:rsidP="00385C41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4,</w:t>
            </w:r>
            <w:r w:rsidRPr="00BD3EF9">
              <w:rPr>
                <w:rFonts w:ascii="AngsanaUPC" w:hAnsi="AngsanaUPC" w:cs="AngsanaUPC"/>
                <w:sz w:val="32"/>
                <w:szCs w:val="32"/>
                <w:cs/>
              </w:rPr>
              <w:t>000</w:t>
            </w:r>
          </w:p>
          <w:p w:rsidR="007F01CD" w:rsidRPr="00A01CE4" w:rsidRDefault="007F01CD" w:rsidP="00BD3EF9">
            <w:pPr>
              <w:jc w:val="center"/>
              <w:rPr>
                <w:rFonts w:ascii="AngsanaUPC" w:hAnsi="AngsanaUPC" w:cs="AngsanaUPC"/>
                <w:color w:val="000000"/>
                <w:sz w:val="32"/>
                <w:szCs w:val="32"/>
              </w:rPr>
            </w:pPr>
            <w:r w:rsidRPr="00A01CE4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10,000</w:t>
            </w:r>
          </w:p>
          <w:p w:rsidR="007F01CD" w:rsidRPr="00A01CE4" w:rsidRDefault="007F01CD" w:rsidP="00BD3EF9">
            <w:pPr>
              <w:jc w:val="center"/>
              <w:rPr>
                <w:rFonts w:ascii="AngsanaUPC" w:hAnsi="AngsanaUPC" w:cs="AngsanaUPC"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color w:val="000000"/>
                <w:sz w:val="32"/>
                <w:szCs w:val="32"/>
              </w:rPr>
              <w:t>30</w:t>
            </w:r>
            <w:r w:rsidRPr="00A01CE4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,000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800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</w:t>
            </w:r>
          </w:p>
          <w:p w:rsidR="007F01CD" w:rsidRPr="00C84E47" w:rsidRDefault="007F01CD" w:rsidP="00A01C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4,700</w:t>
            </w:r>
          </w:p>
        </w:tc>
        <w:tc>
          <w:tcPr>
            <w:tcW w:w="1643" w:type="dxa"/>
          </w:tcPr>
          <w:p w:rsidR="007F01CD" w:rsidRPr="00C84E47" w:rsidRDefault="007F01CD" w:rsidP="00A303C8">
            <w:pPr>
              <w:rPr>
                <w:rFonts w:ascii="Angsana New" w:hAnsi="Angsana New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7F01CD" w:rsidRPr="00C84E47">
        <w:tc>
          <w:tcPr>
            <w:tcW w:w="6568" w:type="dxa"/>
            <w:gridSpan w:val="4"/>
          </w:tcPr>
          <w:p w:rsidR="007F01CD" w:rsidRPr="00C84E47" w:rsidRDefault="007F01CD" w:rsidP="00C84E4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4E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643" w:type="dxa"/>
          </w:tcPr>
          <w:p w:rsidR="007F01CD" w:rsidRPr="0051070B" w:rsidRDefault="007F01CD" w:rsidP="00123DF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50,940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tcBorders>
              <w:bottom w:val="nil"/>
              <w:right w:val="nil"/>
            </w:tcBorders>
          </w:tcPr>
          <w:p w:rsidR="007F01CD" w:rsidRPr="00C84E47" w:rsidRDefault="007F01CD" w:rsidP="00A303C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F01CD" w:rsidRDefault="007F01CD" w:rsidP="00E27192">
      <w:pPr>
        <w:rPr>
          <w:rFonts w:ascii="Angsana New" w:hAnsi="Angsana New"/>
          <w:b/>
          <w:bCs/>
          <w:sz w:val="16"/>
          <w:szCs w:val="16"/>
          <w:u w:val="single"/>
        </w:rPr>
      </w:pPr>
    </w:p>
    <w:p w:rsidR="007F01CD" w:rsidRPr="002357D9" w:rsidRDefault="007F01CD" w:rsidP="00724B81">
      <w:pPr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cs/>
        </w:rPr>
        <w:t>กิจกรรมที่</w:t>
      </w:r>
      <w:r>
        <w:rPr>
          <w:b/>
          <w:bCs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u w:val="single"/>
        </w:rPr>
        <w:t>2</w:t>
      </w:r>
    </w:p>
    <w:tbl>
      <w:tblPr>
        <w:tblW w:w="99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2096"/>
        <w:gridCol w:w="1642"/>
        <w:gridCol w:w="1642"/>
        <w:gridCol w:w="1643"/>
        <w:gridCol w:w="1753"/>
      </w:tblGrid>
      <w:tr w:rsidR="007F01CD" w:rsidRPr="00C84E47">
        <w:tc>
          <w:tcPr>
            <w:tcW w:w="1188" w:type="dxa"/>
          </w:tcPr>
          <w:p w:rsidR="007F01CD" w:rsidRPr="00C84E47" w:rsidRDefault="007F01CD" w:rsidP="00724B81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096" w:type="dxa"/>
          </w:tcPr>
          <w:p w:rsidR="007F01CD" w:rsidRPr="00C84E47" w:rsidRDefault="007F01CD" w:rsidP="00724B81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642" w:type="dxa"/>
          </w:tcPr>
          <w:p w:rsidR="007F01CD" w:rsidRPr="00C84E47" w:rsidRDefault="007F01CD" w:rsidP="00724B81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จำนวน</w:t>
            </w:r>
            <w:r w:rsidRPr="00C84E47">
              <w:rPr>
                <w:sz w:val="32"/>
                <w:szCs w:val="32"/>
                <w:cs/>
              </w:rPr>
              <w:t>(</w:t>
            </w:r>
            <w:r w:rsidRPr="00C84E47">
              <w:rPr>
                <w:rFonts w:hint="cs"/>
                <w:sz w:val="32"/>
                <w:szCs w:val="32"/>
                <w:cs/>
              </w:rPr>
              <w:t>หน่วย</w:t>
            </w:r>
            <w:r w:rsidRPr="00C84E47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:rsidR="007F01CD" w:rsidRPr="00C84E47" w:rsidRDefault="007F01CD" w:rsidP="00724B81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643" w:type="dxa"/>
          </w:tcPr>
          <w:p w:rsidR="007F01CD" w:rsidRPr="00C84E47" w:rsidRDefault="007F01CD" w:rsidP="00724B81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53" w:type="dxa"/>
          </w:tcPr>
          <w:p w:rsidR="007F01CD" w:rsidRPr="00C84E47" w:rsidRDefault="007F01CD" w:rsidP="00724B81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หมายเหตุ</w:t>
            </w:r>
          </w:p>
        </w:tc>
      </w:tr>
      <w:tr w:rsidR="007F01CD" w:rsidRPr="00C84E47">
        <w:tc>
          <w:tcPr>
            <w:tcW w:w="1188" w:type="dxa"/>
          </w:tcPr>
          <w:p w:rsidR="007F01CD" w:rsidRPr="00C84E47" w:rsidRDefault="007F01CD" w:rsidP="00724B81">
            <w:pPr>
              <w:jc w:val="center"/>
              <w:rPr>
                <w:sz w:val="32"/>
                <w:szCs w:val="32"/>
              </w:rPr>
            </w:pPr>
          </w:p>
          <w:p w:rsidR="007F01CD" w:rsidRPr="00E652AA" w:rsidRDefault="007F01CD" w:rsidP="006D15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96" w:type="dxa"/>
          </w:tcPr>
          <w:p w:rsidR="007F01CD" w:rsidRPr="00C84E47" w:rsidRDefault="007F01CD" w:rsidP="00724B81">
            <w:pPr>
              <w:rPr>
                <w:rFonts w:ascii="Angsana New" w:hAnsi="Angsana New"/>
                <w:sz w:val="32"/>
                <w:szCs w:val="32"/>
              </w:rPr>
            </w:pPr>
          </w:p>
          <w:p w:rsidR="007F01CD" w:rsidRPr="00C20E61" w:rsidRDefault="007F01CD" w:rsidP="00724B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คอมพิวเตอร์ </w:t>
            </w:r>
            <w:r>
              <w:rPr>
                <w:rFonts w:ascii="Angsana New" w:hAnsi="Angsana New"/>
                <w:sz w:val="32"/>
                <w:szCs w:val="32"/>
              </w:rPr>
              <w:t>All in One</w:t>
            </w:r>
          </w:p>
        </w:tc>
        <w:tc>
          <w:tcPr>
            <w:tcW w:w="1642" w:type="dxa"/>
          </w:tcPr>
          <w:p w:rsidR="007F01CD" w:rsidRPr="00C84E47" w:rsidRDefault="007F01CD" w:rsidP="00724B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CD" w:rsidRDefault="007F01CD" w:rsidP="00E652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20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7F01CD" w:rsidRPr="00724B81" w:rsidRDefault="007F01CD" w:rsidP="00123DF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</w:tcPr>
          <w:p w:rsidR="007F01CD" w:rsidRPr="00C84E47" w:rsidRDefault="007F01CD" w:rsidP="00724B81">
            <w:pPr>
              <w:jc w:val="center"/>
              <w:rPr>
                <w:sz w:val="32"/>
                <w:szCs w:val="32"/>
              </w:rPr>
            </w:pPr>
          </w:p>
          <w:p w:rsidR="007F01CD" w:rsidRDefault="007F01CD" w:rsidP="00E652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>
              <w:rPr>
                <w:rFonts w:ascii="Angsana New" w:hAnsi="Angsana New"/>
                <w:sz w:val="32"/>
                <w:szCs w:val="32"/>
                <w:cs/>
              </w:rPr>
              <w:t>,000</w:t>
            </w:r>
          </w:p>
          <w:p w:rsidR="007F01CD" w:rsidRPr="00724B81" w:rsidRDefault="007F01CD" w:rsidP="006D159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</w:tcPr>
          <w:p w:rsidR="007F01CD" w:rsidRPr="00C84E47" w:rsidRDefault="007F01CD" w:rsidP="00724B8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F01CD" w:rsidRDefault="007F01CD" w:rsidP="00E652A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/>
                <w:sz w:val="32"/>
                <w:szCs w:val="32"/>
                <w:cs/>
              </w:rPr>
              <w:t>0,000</w:t>
            </w:r>
          </w:p>
          <w:p w:rsidR="007F01CD" w:rsidRPr="00C84E47" w:rsidRDefault="007F01CD" w:rsidP="006D159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3" w:type="dxa"/>
            <w:tcBorders>
              <w:bottom w:val="nil"/>
            </w:tcBorders>
          </w:tcPr>
          <w:p w:rsidR="007F01CD" w:rsidRPr="00C84E47" w:rsidRDefault="007F01CD" w:rsidP="00724B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CD" w:rsidRPr="00724B81" w:rsidRDefault="007F01CD" w:rsidP="00724B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ห้องปฏิบัติการ</w:t>
            </w:r>
          </w:p>
          <w:p w:rsidR="007F01CD" w:rsidRPr="00C20E61" w:rsidRDefault="007F01CD" w:rsidP="00E652A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เงินเรียนฟรี</w:t>
            </w:r>
          </w:p>
        </w:tc>
      </w:tr>
      <w:tr w:rsidR="007F01CD" w:rsidRPr="00C84E47">
        <w:tc>
          <w:tcPr>
            <w:tcW w:w="6568" w:type="dxa"/>
            <w:gridSpan w:val="4"/>
          </w:tcPr>
          <w:p w:rsidR="007F01CD" w:rsidRPr="00C84E47" w:rsidRDefault="007F01CD" w:rsidP="00724B81">
            <w:pPr>
              <w:jc w:val="right"/>
              <w:rPr>
                <w:b/>
                <w:bCs/>
                <w:sz w:val="32"/>
                <w:szCs w:val="32"/>
              </w:rPr>
            </w:pPr>
            <w:r w:rsidRPr="00C84E47">
              <w:rPr>
                <w:rFonts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643" w:type="dxa"/>
          </w:tcPr>
          <w:p w:rsidR="007F01CD" w:rsidRPr="00C84E47" w:rsidRDefault="007F01CD" w:rsidP="00724B8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440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753" w:type="dxa"/>
            <w:tcBorders>
              <w:top w:val="nil"/>
            </w:tcBorders>
          </w:tcPr>
          <w:p w:rsidR="007F01CD" w:rsidRPr="00C84E47" w:rsidRDefault="007F01CD" w:rsidP="00724B81">
            <w:pPr>
              <w:rPr>
                <w:sz w:val="32"/>
                <w:szCs w:val="32"/>
              </w:rPr>
            </w:pPr>
          </w:p>
        </w:tc>
      </w:tr>
    </w:tbl>
    <w:p w:rsidR="007F01CD" w:rsidRPr="006C1A7B" w:rsidRDefault="007F01CD" w:rsidP="00E27192">
      <w:pPr>
        <w:rPr>
          <w:rFonts w:ascii="Angsana New" w:hAnsi="Angsana New"/>
          <w:b/>
          <w:bCs/>
          <w:sz w:val="16"/>
          <w:szCs w:val="16"/>
          <w:u w:val="single"/>
        </w:rPr>
      </w:pPr>
    </w:p>
    <w:p w:rsidR="007F01CD" w:rsidRPr="002357D9" w:rsidRDefault="007F01CD" w:rsidP="00DB106E">
      <w:pPr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cs/>
        </w:rPr>
        <w:t>กิจกรรมที่</w:t>
      </w:r>
      <w:r>
        <w:rPr>
          <w:b/>
          <w:bCs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u w:val="single"/>
        </w:rPr>
        <w:t>3</w:t>
      </w:r>
    </w:p>
    <w:tbl>
      <w:tblPr>
        <w:tblW w:w="99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2"/>
        <w:gridCol w:w="2696"/>
        <w:gridCol w:w="1710"/>
        <w:gridCol w:w="1420"/>
        <w:gridCol w:w="1450"/>
        <w:gridCol w:w="1586"/>
      </w:tblGrid>
      <w:tr w:rsidR="007F01CD" w:rsidRPr="00C84E47">
        <w:tc>
          <w:tcPr>
            <w:tcW w:w="1102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696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710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จำนวน</w:t>
            </w:r>
            <w:r w:rsidRPr="00C84E47">
              <w:rPr>
                <w:sz w:val="32"/>
                <w:szCs w:val="32"/>
                <w:cs/>
              </w:rPr>
              <w:t>(</w:t>
            </w:r>
            <w:r w:rsidRPr="00C84E47">
              <w:rPr>
                <w:rFonts w:hint="cs"/>
                <w:sz w:val="32"/>
                <w:szCs w:val="32"/>
                <w:cs/>
              </w:rPr>
              <w:t>หน่วย</w:t>
            </w:r>
            <w:r w:rsidRPr="00C84E47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420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50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86" w:type="dxa"/>
          </w:tcPr>
          <w:p w:rsidR="007F01CD" w:rsidRPr="00C84E47" w:rsidRDefault="007F01CD" w:rsidP="00C84E47">
            <w:pPr>
              <w:jc w:val="center"/>
              <w:rPr>
                <w:sz w:val="32"/>
                <w:szCs w:val="32"/>
              </w:rPr>
            </w:pPr>
            <w:r w:rsidRPr="00C84E47">
              <w:rPr>
                <w:rFonts w:hint="cs"/>
                <w:sz w:val="32"/>
                <w:szCs w:val="32"/>
                <w:cs/>
              </w:rPr>
              <w:t>หมายเหตุ</w:t>
            </w:r>
          </w:p>
        </w:tc>
      </w:tr>
      <w:tr w:rsidR="007F01CD" w:rsidRPr="006849B6">
        <w:tc>
          <w:tcPr>
            <w:tcW w:w="1102" w:type="dxa"/>
          </w:tcPr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F01CD" w:rsidRPr="00055A62" w:rsidRDefault="007F01CD" w:rsidP="00C35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C35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7F01CD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385C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6" w:type="dxa"/>
          </w:tcPr>
          <w:p w:rsidR="007F01CD" w:rsidRPr="00055A62" w:rsidRDefault="007F01CD" w:rsidP="00614A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>MikroTik CCR1036-12G-4S - 36-Core / 1.2GHz per core</w:t>
            </w:r>
          </w:p>
          <w:p w:rsidR="007F01CD" w:rsidRPr="00055A62" w:rsidRDefault="007F01CD" w:rsidP="00614A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>UBiQUiTi PICOSTATION-M2HP (PICOM2HP) 150 Mbps (2.4 GHz)</w:t>
            </w:r>
          </w:p>
          <w:p w:rsidR="007F01CD" w:rsidRPr="00055A62" w:rsidRDefault="007F01CD" w:rsidP="00614A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งานเดินสาย  </w:t>
            </w:r>
            <w:r w:rsidRPr="00055A62">
              <w:rPr>
                <w:rFonts w:ascii="TH SarabunPSK" w:hAnsi="TH SarabunPSK" w:cs="TH SarabunPSK"/>
                <w:sz w:val="32"/>
                <w:szCs w:val="32"/>
              </w:rPr>
              <w:t xml:space="preserve">UTP CAT5E OUTDOOR </w:t>
            </w:r>
            <w:r w:rsidRPr="00055A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เชื่อม </w:t>
            </w:r>
            <w:r w:rsidRPr="00055A62">
              <w:rPr>
                <w:rFonts w:ascii="TH SarabunPSK" w:hAnsi="TH SarabunPSK" w:cs="TH SarabunPSK"/>
                <w:sz w:val="32"/>
                <w:szCs w:val="32"/>
              </w:rPr>
              <w:t xml:space="preserve">wireless </w:t>
            </w:r>
          </w:p>
          <w:p w:rsidR="007F01CD" w:rsidRPr="006D1598" w:rsidRDefault="007F01CD" w:rsidP="006D1598">
            <w:pPr>
              <w:rPr>
                <w:rFonts w:ascii="TH SarabunPSK" w:hAnsi="TH SarabunPSK" w:cs="TH SarabunPSK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  <w:cs/>
              </w:rPr>
              <w:t>ค่าติดตั้งระบบเครือข่าย</w:t>
            </w:r>
          </w:p>
        </w:tc>
        <w:tc>
          <w:tcPr>
            <w:tcW w:w="1710" w:type="dxa"/>
          </w:tcPr>
          <w:p w:rsidR="007F01CD" w:rsidRPr="00055A62" w:rsidRDefault="007F01CD" w:rsidP="00055A62">
            <w:pPr>
              <w:ind w:lef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55A6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055A6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055A62">
              <w:rPr>
                <w:rFonts w:ascii="TH SarabunPSK" w:hAnsi="TH SarabunPSK" w:cs="TH SarabunPSK"/>
                <w:sz w:val="32"/>
                <w:szCs w:val="32"/>
                <w:cs/>
              </w:rPr>
              <w:t>จุด</w:t>
            </w: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Default="007F01CD" w:rsidP="00385C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55A62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</w:t>
            </w:r>
          </w:p>
        </w:tc>
        <w:tc>
          <w:tcPr>
            <w:tcW w:w="1420" w:type="dxa"/>
          </w:tcPr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Pr="00055A62">
              <w:rPr>
                <w:rFonts w:ascii="TH SarabunPSK" w:hAnsi="TH SarabunPSK" w:cs="TH SarabunPSK"/>
                <w:sz w:val="32"/>
                <w:szCs w:val="32"/>
              </w:rPr>
              <w:t>,00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7F01CD" w:rsidRPr="00055A62" w:rsidRDefault="007F01CD" w:rsidP="00C84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C84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C84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3,5</w:t>
            </w:r>
            <w:r w:rsidRPr="00055A6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7F01CD" w:rsidRPr="00055A62" w:rsidRDefault="007F01CD" w:rsidP="00C84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>1,200</w:t>
            </w: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Default="007F01CD" w:rsidP="00385C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055A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</w:t>
            </w:r>
            <w:r w:rsidRPr="00055A6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50" w:type="dxa"/>
          </w:tcPr>
          <w:p w:rsidR="007F01CD" w:rsidRPr="00055A62" w:rsidRDefault="007F01CD" w:rsidP="00055A6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38,0</w:t>
            </w:r>
            <w:r w:rsidRPr="00055A6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7F01CD" w:rsidRPr="00055A62" w:rsidRDefault="007F01CD" w:rsidP="00C84E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C84E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C84E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055A6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7F01CD" w:rsidRPr="00055A62" w:rsidRDefault="007F01CD" w:rsidP="00C84E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C84E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</w:rPr>
              <w:t>12,000</w:t>
            </w:r>
          </w:p>
          <w:p w:rsidR="007F01CD" w:rsidRPr="00055A62" w:rsidRDefault="007F01CD" w:rsidP="00C84E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Default="007F01CD" w:rsidP="00385C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6D159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</w:t>
            </w:r>
            <w:r w:rsidRPr="00055A6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86" w:type="dxa"/>
            <w:tcBorders>
              <w:bottom w:val="nil"/>
            </w:tcBorders>
          </w:tcPr>
          <w:p w:rsidR="007F01CD" w:rsidRPr="00055A62" w:rsidRDefault="007F01CD" w:rsidP="00C84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1CD" w:rsidRPr="00055A62" w:rsidRDefault="007F01CD" w:rsidP="00C84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5A62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ครอบคลุมทั่วโรงเรียน</w:t>
            </w:r>
          </w:p>
          <w:p w:rsidR="007F01CD" w:rsidRPr="00055A62" w:rsidRDefault="007F01CD" w:rsidP="00C84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เงินเรียนฟรี</w:t>
            </w:r>
          </w:p>
        </w:tc>
      </w:tr>
      <w:tr w:rsidR="007F01CD" w:rsidRPr="00C84E47">
        <w:tc>
          <w:tcPr>
            <w:tcW w:w="6928" w:type="dxa"/>
            <w:gridSpan w:val="4"/>
          </w:tcPr>
          <w:p w:rsidR="007F01CD" w:rsidRPr="00C84E47" w:rsidRDefault="007F01CD" w:rsidP="00C84E47">
            <w:pPr>
              <w:jc w:val="right"/>
              <w:rPr>
                <w:b/>
                <w:bCs/>
                <w:sz w:val="32"/>
                <w:szCs w:val="32"/>
              </w:rPr>
            </w:pPr>
            <w:r w:rsidRPr="00C84E47">
              <w:rPr>
                <w:rFonts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50" w:type="dxa"/>
          </w:tcPr>
          <w:p w:rsidR="007F01CD" w:rsidRPr="00C84E47" w:rsidRDefault="007F01CD" w:rsidP="00C84E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95,000</w:t>
            </w:r>
          </w:p>
        </w:tc>
        <w:tc>
          <w:tcPr>
            <w:tcW w:w="1586" w:type="dxa"/>
            <w:tcBorders>
              <w:top w:val="nil"/>
            </w:tcBorders>
          </w:tcPr>
          <w:p w:rsidR="007F01CD" w:rsidRPr="00C84E47" w:rsidRDefault="007F01CD" w:rsidP="00D367F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เงินเรียนฟรี</w:t>
            </w:r>
          </w:p>
        </w:tc>
      </w:tr>
      <w:tr w:rsidR="007F01CD" w:rsidRPr="00C84E47">
        <w:trPr>
          <w:trHeight w:val="517"/>
        </w:trPr>
        <w:tc>
          <w:tcPr>
            <w:tcW w:w="6928" w:type="dxa"/>
            <w:gridSpan w:val="4"/>
          </w:tcPr>
          <w:p w:rsidR="007F01CD" w:rsidRPr="00C84E47" w:rsidRDefault="007F01CD" w:rsidP="00C84E4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4E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450" w:type="dxa"/>
          </w:tcPr>
          <w:p w:rsidR="007F01CD" w:rsidRPr="008B41C8" w:rsidRDefault="007F01CD" w:rsidP="00E44D5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50,940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86" w:type="dxa"/>
          </w:tcPr>
          <w:p w:rsidR="007F01CD" w:rsidRPr="00B8411D" w:rsidRDefault="007F01CD" w:rsidP="00D367F7">
            <w:pPr>
              <w:rPr>
                <w:rFonts w:ascii="Angsana New" w:hAnsi="Angsana New"/>
                <w:sz w:val="32"/>
                <w:szCs w:val="32"/>
              </w:rPr>
            </w:pPr>
            <w:r w:rsidRPr="00B8411D">
              <w:rPr>
                <w:rFonts w:ascii="Angsana New" w:hAnsi="Angsana New"/>
                <w:sz w:val="32"/>
                <w:szCs w:val="32"/>
              </w:rPr>
              <w:t>535,000</w:t>
            </w:r>
          </w:p>
        </w:tc>
      </w:tr>
    </w:tbl>
    <w:p w:rsidR="007F01CD" w:rsidRDefault="007F01CD" w:rsidP="00C35ABB"/>
    <w:sectPr w:rsidR="007F01CD" w:rsidSect="00365568">
      <w:pgSz w:w="11906" w:h="16838" w:code="9"/>
      <w:pgMar w:top="899" w:right="1134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??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704216C"/>
    <w:multiLevelType w:val="hybridMultilevel"/>
    <w:tmpl w:val="23BEB78A"/>
    <w:lvl w:ilvl="0" w:tplc="52B6870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26594B50"/>
    <w:multiLevelType w:val="hybridMultilevel"/>
    <w:tmpl w:val="C8444EB0"/>
    <w:lvl w:ilvl="0" w:tplc="D9B45210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0AC7B76"/>
    <w:multiLevelType w:val="hybridMultilevel"/>
    <w:tmpl w:val="FBEE6D00"/>
    <w:lvl w:ilvl="0" w:tplc="5872900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DD603A6"/>
    <w:multiLevelType w:val="hybridMultilevel"/>
    <w:tmpl w:val="C0C6F5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noPunctuationKerning/>
  <w:characterSpacingControl w:val="doNotCompress"/>
  <w:doNotValidateAgainstSchema/>
  <w:doNotDemarcateInvalidXml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0F71"/>
    <w:rsid w:val="00021230"/>
    <w:rsid w:val="00023B26"/>
    <w:rsid w:val="00037A2E"/>
    <w:rsid w:val="00042FE7"/>
    <w:rsid w:val="000473F3"/>
    <w:rsid w:val="00053C5F"/>
    <w:rsid w:val="00055A62"/>
    <w:rsid w:val="00073889"/>
    <w:rsid w:val="00083D4F"/>
    <w:rsid w:val="000A30B0"/>
    <w:rsid w:val="000A3197"/>
    <w:rsid w:val="000B5241"/>
    <w:rsid w:val="000C0021"/>
    <w:rsid w:val="000C1688"/>
    <w:rsid w:val="000C5792"/>
    <w:rsid w:val="000E4383"/>
    <w:rsid w:val="000F5549"/>
    <w:rsid w:val="00103071"/>
    <w:rsid w:val="00103FFA"/>
    <w:rsid w:val="00117A1B"/>
    <w:rsid w:val="00123DF3"/>
    <w:rsid w:val="001307C1"/>
    <w:rsid w:val="00161F6B"/>
    <w:rsid w:val="00171498"/>
    <w:rsid w:val="00172C29"/>
    <w:rsid w:val="00174252"/>
    <w:rsid w:val="00183544"/>
    <w:rsid w:val="00193D7E"/>
    <w:rsid w:val="001B0731"/>
    <w:rsid w:val="001E4095"/>
    <w:rsid w:val="001F5EE5"/>
    <w:rsid w:val="002158C6"/>
    <w:rsid w:val="002233B7"/>
    <w:rsid w:val="002357D9"/>
    <w:rsid w:val="00235F55"/>
    <w:rsid w:val="00247126"/>
    <w:rsid w:val="0025318E"/>
    <w:rsid w:val="00261FFD"/>
    <w:rsid w:val="002714FB"/>
    <w:rsid w:val="00291C4C"/>
    <w:rsid w:val="00291E2D"/>
    <w:rsid w:val="002B5485"/>
    <w:rsid w:val="002B6147"/>
    <w:rsid w:val="002D555B"/>
    <w:rsid w:val="002F0C9A"/>
    <w:rsid w:val="002F42AD"/>
    <w:rsid w:val="002F743D"/>
    <w:rsid w:val="0030129D"/>
    <w:rsid w:val="00345320"/>
    <w:rsid w:val="00354529"/>
    <w:rsid w:val="00360318"/>
    <w:rsid w:val="00365568"/>
    <w:rsid w:val="00376193"/>
    <w:rsid w:val="00385C41"/>
    <w:rsid w:val="00387722"/>
    <w:rsid w:val="0039024A"/>
    <w:rsid w:val="00391228"/>
    <w:rsid w:val="003A10E0"/>
    <w:rsid w:val="003A2ECA"/>
    <w:rsid w:val="003A7560"/>
    <w:rsid w:val="003B0B7F"/>
    <w:rsid w:val="003C693B"/>
    <w:rsid w:val="003D68D7"/>
    <w:rsid w:val="003E32B1"/>
    <w:rsid w:val="00405E7C"/>
    <w:rsid w:val="00415317"/>
    <w:rsid w:val="00430179"/>
    <w:rsid w:val="00433075"/>
    <w:rsid w:val="0043464B"/>
    <w:rsid w:val="004540AE"/>
    <w:rsid w:val="00470F71"/>
    <w:rsid w:val="00480A1B"/>
    <w:rsid w:val="004936E4"/>
    <w:rsid w:val="004A021F"/>
    <w:rsid w:val="004A76DF"/>
    <w:rsid w:val="00507542"/>
    <w:rsid w:val="0051070B"/>
    <w:rsid w:val="00521D07"/>
    <w:rsid w:val="0053227F"/>
    <w:rsid w:val="005534B8"/>
    <w:rsid w:val="00557351"/>
    <w:rsid w:val="005742CC"/>
    <w:rsid w:val="00587770"/>
    <w:rsid w:val="005A7403"/>
    <w:rsid w:val="005B383D"/>
    <w:rsid w:val="005B546C"/>
    <w:rsid w:val="005C0564"/>
    <w:rsid w:val="005C669B"/>
    <w:rsid w:val="005D0DED"/>
    <w:rsid w:val="005D2D82"/>
    <w:rsid w:val="00603545"/>
    <w:rsid w:val="006040C4"/>
    <w:rsid w:val="006045FE"/>
    <w:rsid w:val="0060461B"/>
    <w:rsid w:val="00606CFE"/>
    <w:rsid w:val="00614A06"/>
    <w:rsid w:val="00615B73"/>
    <w:rsid w:val="006175D8"/>
    <w:rsid w:val="00621250"/>
    <w:rsid w:val="0063062D"/>
    <w:rsid w:val="00670417"/>
    <w:rsid w:val="00682F64"/>
    <w:rsid w:val="006849B6"/>
    <w:rsid w:val="0068671F"/>
    <w:rsid w:val="00693B1E"/>
    <w:rsid w:val="00696892"/>
    <w:rsid w:val="006A3800"/>
    <w:rsid w:val="006B1703"/>
    <w:rsid w:val="006B4E15"/>
    <w:rsid w:val="006C1A7B"/>
    <w:rsid w:val="006C38B0"/>
    <w:rsid w:val="006D1598"/>
    <w:rsid w:val="006E0E4D"/>
    <w:rsid w:val="006F2F6A"/>
    <w:rsid w:val="00706087"/>
    <w:rsid w:val="007060B1"/>
    <w:rsid w:val="00724B81"/>
    <w:rsid w:val="0072564A"/>
    <w:rsid w:val="00760C5B"/>
    <w:rsid w:val="00771773"/>
    <w:rsid w:val="007801A6"/>
    <w:rsid w:val="007817EB"/>
    <w:rsid w:val="00796AB5"/>
    <w:rsid w:val="00796B14"/>
    <w:rsid w:val="007B4120"/>
    <w:rsid w:val="007C7570"/>
    <w:rsid w:val="007E4D80"/>
    <w:rsid w:val="007F01CD"/>
    <w:rsid w:val="007F2379"/>
    <w:rsid w:val="007F34B5"/>
    <w:rsid w:val="00807ED1"/>
    <w:rsid w:val="0083718D"/>
    <w:rsid w:val="0084765E"/>
    <w:rsid w:val="008510DC"/>
    <w:rsid w:val="00895042"/>
    <w:rsid w:val="008B41C8"/>
    <w:rsid w:val="008D7BA0"/>
    <w:rsid w:val="008E1B4C"/>
    <w:rsid w:val="008E21B5"/>
    <w:rsid w:val="008E442E"/>
    <w:rsid w:val="00916696"/>
    <w:rsid w:val="009203DE"/>
    <w:rsid w:val="00922ACE"/>
    <w:rsid w:val="0096580A"/>
    <w:rsid w:val="00967635"/>
    <w:rsid w:val="009709B4"/>
    <w:rsid w:val="00992CB5"/>
    <w:rsid w:val="009A5908"/>
    <w:rsid w:val="009A7996"/>
    <w:rsid w:val="009C2EF1"/>
    <w:rsid w:val="009C4343"/>
    <w:rsid w:val="009C6FFF"/>
    <w:rsid w:val="009D31AB"/>
    <w:rsid w:val="009D3989"/>
    <w:rsid w:val="009E1544"/>
    <w:rsid w:val="009E6393"/>
    <w:rsid w:val="00A01CE4"/>
    <w:rsid w:val="00A106F3"/>
    <w:rsid w:val="00A124EF"/>
    <w:rsid w:val="00A143E0"/>
    <w:rsid w:val="00A303C8"/>
    <w:rsid w:val="00A33078"/>
    <w:rsid w:val="00A36A0E"/>
    <w:rsid w:val="00A475BF"/>
    <w:rsid w:val="00A5404E"/>
    <w:rsid w:val="00A7282E"/>
    <w:rsid w:val="00A90964"/>
    <w:rsid w:val="00AB2AFF"/>
    <w:rsid w:val="00AF1FC3"/>
    <w:rsid w:val="00B127A0"/>
    <w:rsid w:val="00B27512"/>
    <w:rsid w:val="00B360CD"/>
    <w:rsid w:val="00B519A2"/>
    <w:rsid w:val="00B54103"/>
    <w:rsid w:val="00B55A47"/>
    <w:rsid w:val="00B6785C"/>
    <w:rsid w:val="00B8411D"/>
    <w:rsid w:val="00B8444E"/>
    <w:rsid w:val="00B86F51"/>
    <w:rsid w:val="00B9084A"/>
    <w:rsid w:val="00BB4443"/>
    <w:rsid w:val="00BD3EF9"/>
    <w:rsid w:val="00BF3C7A"/>
    <w:rsid w:val="00C07561"/>
    <w:rsid w:val="00C20E61"/>
    <w:rsid w:val="00C35ABB"/>
    <w:rsid w:val="00C40C78"/>
    <w:rsid w:val="00C84E47"/>
    <w:rsid w:val="00C93361"/>
    <w:rsid w:val="00C97AF0"/>
    <w:rsid w:val="00CC4211"/>
    <w:rsid w:val="00CC4A07"/>
    <w:rsid w:val="00CC596E"/>
    <w:rsid w:val="00CE4E88"/>
    <w:rsid w:val="00CE6D95"/>
    <w:rsid w:val="00D14F39"/>
    <w:rsid w:val="00D33414"/>
    <w:rsid w:val="00D33441"/>
    <w:rsid w:val="00D34411"/>
    <w:rsid w:val="00D367F7"/>
    <w:rsid w:val="00D91702"/>
    <w:rsid w:val="00D926C7"/>
    <w:rsid w:val="00D92C84"/>
    <w:rsid w:val="00D94B98"/>
    <w:rsid w:val="00DB106E"/>
    <w:rsid w:val="00DB3268"/>
    <w:rsid w:val="00DB5AA8"/>
    <w:rsid w:val="00DC0BCB"/>
    <w:rsid w:val="00DC152F"/>
    <w:rsid w:val="00DE4558"/>
    <w:rsid w:val="00DF5D41"/>
    <w:rsid w:val="00E12EDC"/>
    <w:rsid w:val="00E16D86"/>
    <w:rsid w:val="00E25ECE"/>
    <w:rsid w:val="00E27192"/>
    <w:rsid w:val="00E311B7"/>
    <w:rsid w:val="00E31FA5"/>
    <w:rsid w:val="00E44D59"/>
    <w:rsid w:val="00E5068B"/>
    <w:rsid w:val="00E652AA"/>
    <w:rsid w:val="00E72D94"/>
    <w:rsid w:val="00E75DFA"/>
    <w:rsid w:val="00E8337D"/>
    <w:rsid w:val="00E8630D"/>
    <w:rsid w:val="00EA2278"/>
    <w:rsid w:val="00EB00F6"/>
    <w:rsid w:val="00EB38F0"/>
    <w:rsid w:val="00EB76F4"/>
    <w:rsid w:val="00EC5DC5"/>
    <w:rsid w:val="00ED4B2E"/>
    <w:rsid w:val="00F00112"/>
    <w:rsid w:val="00F13554"/>
    <w:rsid w:val="00F21766"/>
    <w:rsid w:val="00F25448"/>
    <w:rsid w:val="00F37A31"/>
    <w:rsid w:val="00F41042"/>
    <w:rsid w:val="00F673FC"/>
    <w:rsid w:val="00F8516A"/>
    <w:rsid w:val="00F8719A"/>
    <w:rsid w:val="00FA2B9D"/>
    <w:rsid w:val="00FB08BC"/>
    <w:rsid w:val="00FC07F2"/>
    <w:rsid w:val="00FD049B"/>
    <w:rsid w:val="00FE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B98"/>
    <w:rPr>
      <w:sz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1355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55A6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581</Words>
  <Characters>3312</Characters>
  <Application>Microsoft Office Outlook</Application>
  <DocSecurity>0</DocSecurity>
  <Lines>0</Lines>
  <Paragraphs>0</Paragraphs>
  <ScaleCrop>false</ScaleCrop>
  <Company>IT-STATION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subject/>
  <dc:creator>user</dc:creator>
  <cp:keywords/>
  <dc:description/>
  <cp:lastModifiedBy>IT-STATION</cp:lastModifiedBy>
  <cp:revision>4</cp:revision>
  <cp:lastPrinted>2009-03-16T02:06:00Z</cp:lastPrinted>
  <dcterms:created xsi:type="dcterms:W3CDTF">2016-03-18T07:48:00Z</dcterms:created>
  <dcterms:modified xsi:type="dcterms:W3CDTF">2016-05-04T07:38:00Z</dcterms:modified>
</cp:coreProperties>
</file>