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7A6" w:rsidRPr="00AC11AB" w:rsidRDefault="009647A6" w:rsidP="00AC11AB">
      <w:pPr>
        <w:rPr>
          <w:rFonts w:ascii="Angsana New" w:hAnsi="Angsana New"/>
          <w:sz w:val="32"/>
          <w:szCs w:val="32"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cs="AngsanaUPC"/>
          <w:sz w:val="32"/>
          <w:szCs w:val="32"/>
        </w:rPr>
        <w:t xml:space="preserve">  </w:t>
      </w:r>
      <w:r w:rsidRPr="00AC11AB">
        <w:rPr>
          <w:rFonts w:cs="AngsanaUPC"/>
          <w:sz w:val="32"/>
          <w:szCs w:val="32"/>
        </w:rPr>
        <w:t>“</w:t>
      </w:r>
      <w:r w:rsidRPr="00AC11AB">
        <w:rPr>
          <w:rFonts w:cs="AngsanaUPC"/>
          <w:sz w:val="32"/>
          <w:szCs w:val="32"/>
          <w:cs/>
        </w:rPr>
        <w:t>ร้อยรัก สามัคคี  ร่วมสร้างความดีถวายในหลวง</w:t>
      </w:r>
      <w:r w:rsidRPr="00AC11AB">
        <w:rPr>
          <w:rFonts w:cs="AngsanaUPC"/>
          <w:sz w:val="32"/>
          <w:szCs w:val="32"/>
        </w:rPr>
        <w:t>”</w:t>
      </w:r>
    </w:p>
    <w:p w:rsidR="009647A6" w:rsidRPr="00CA3B5C" w:rsidRDefault="009647A6" w:rsidP="00611FAA">
      <w:pPr>
        <w:rPr>
          <w:rFonts w:ascii="Angsana New" w:hAnsi="Angsana New"/>
          <w:sz w:val="32"/>
          <w:szCs w:val="32"/>
        </w:rPr>
      </w:pPr>
      <w:r w:rsidRPr="00CA3B5C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</w:p>
    <w:p w:rsidR="009647A6" w:rsidRPr="00CA3B5C" w:rsidRDefault="009647A6" w:rsidP="00611FAA">
      <w:pPr>
        <w:rPr>
          <w:rFonts w:ascii="Angsana New" w:hAnsi="Angsana New"/>
          <w:b/>
          <w:bCs/>
          <w:sz w:val="32"/>
          <w:szCs w:val="32"/>
          <w:cs/>
        </w:rPr>
      </w:pPr>
      <w:r w:rsidRPr="003B131E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Pr="003B131E">
        <w:rPr>
          <w:b/>
          <w:bCs/>
          <w:sz w:val="32"/>
          <w:szCs w:val="32"/>
          <w:cs/>
        </w:rPr>
        <w:t>ของสถานศึกษา</w:t>
      </w:r>
      <w:r w:rsidRPr="00CA3B5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sz w:val="32"/>
          <w:szCs w:val="32"/>
          <w:cs/>
        </w:rPr>
        <w:t xml:space="preserve">  ข้อ </w:t>
      </w:r>
      <w:r>
        <w:rPr>
          <w:rFonts w:ascii="Angsana New" w:hAnsi="Angsana New"/>
          <w:sz w:val="32"/>
          <w:szCs w:val="32"/>
          <w:cs/>
        </w:rPr>
        <w:t>3</w:t>
      </w:r>
      <w:r w:rsidRPr="00CA3B5C">
        <w:rPr>
          <w:rFonts w:ascii="Angsana New" w:hAnsi="Angsana New"/>
          <w:sz w:val="32"/>
          <w:szCs w:val="32"/>
          <w:cs/>
        </w:rPr>
        <w:t xml:space="preserve">                     </w:t>
      </w:r>
      <w:r w:rsidRPr="00CA3B5C">
        <w:rPr>
          <w:rFonts w:ascii="Angsana New" w:hAnsi="Angsana New"/>
          <w:b/>
          <w:bCs/>
          <w:sz w:val="32"/>
          <w:szCs w:val="32"/>
          <w:cs/>
        </w:rPr>
        <w:t>จุดเน้น</w:t>
      </w:r>
      <w:r w:rsidRPr="00CA3B5C">
        <w:rPr>
          <w:rFonts w:ascii="Angsana New" w:hAnsi="Angsana New"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b/>
          <w:bCs/>
          <w:sz w:val="32"/>
          <w:szCs w:val="32"/>
          <w:cs/>
        </w:rPr>
        <w:t xml:space="preserve">สพฐ.  </w:t>
      </w:r>
      <w:r w:rsidRPr="00CA3B5C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  <w:cs/>
        </w:rPr>
        <w:t>4</w:t>
      </w:r>
      <w:r w:rsidRPr="00CA3B5C">
        <w:rPr>
          <w:rFonts w:ascii="Angsana New" w:hAnsi="Angsana New"/>
          <w:sz w:val="32"/>
          <w:szCs w:val="32"/>
          <w:cs/>
        </w:rPr>
        <w:t xml:space="preserve">             </w:t>
      </w:r>
    </w:p>
    <w:p w:rsidR="009647A6" w:rsidRDefault="009647A6" w:rsidP="00AC11AB">
      <w:pPr>
        <w:rPr>
          <w:rFonts w:ascii="Angsana New" w:hAnsi="Angsana New"/>
          <w:b/>
          <w:bCs/>
          <w:sz w:val="32"/>
          <w:szCs w:val="32"/>
        </w:rPr>
      </w:pPr>
      <w:r w:rsidRPr="003B131E">
        <w:rPr>
          <w:rFonts w:ascii="Angsana New" w:hAnsi="Angsana New"/>
          <w:b/>
          <w:bCs/>
          <w:sz w:val="32"/>
          <w:szCs w:val="32"/>
          <w:cs/>
        </w:rPr>
        <w:t>สอดคล้องกับมาตรฐานการศึกษา</w:t>
      </w:r>
      <w:r>
        <w:rPr>
          <w:rFonts w:ascii="Angsana New" w:hAnsi="Angsana New"/>
          <w:sz w:val="32"/>
          <w:szCs w:val="32"/>
          <w:cs/>
        </w:rPr>
        <w:t xml:space="preserve">  ข้อ </w:t>
      </w:r>
      <w:r>
        <w:rPr>
          <w:rFonts w:ascii="Angsana New" w:hAnsi="Angsana New"/>
          <w:sz w:val="32"/>
          <w:szCs w:val="32"/>
        </w:rPr>
        <w:t xml:space="preserve">2  </w:t>
      </w:r>
      <w:r>
        <w:rPr>
          <w:rFonts w:ascii="Angsana New" w:hAnsi="Angsana New"/>
          <w:sz w:val="32"/>
          <w:szCs w:val="32"/>
          <w:cs/>
        </w:rPr>
        <w:t xml:space="preserve"> ตัวบ่งชี้ที่  </w:t>
      </w:r>
      <w:r>
        <w:rPr>
          <w:rFonts w:ascii="Angsana New" w:hAnsi="Angsana New"/>
          <w:sz w:val="32"/>
          <w:szCs w:val="32"/>
        </w:rPr>
        <w:t>2.1-2.4</w:t>
      </w:r>
    </w:p>
    <w:p w:rsidR="009647A6" w:rsidRPr="003B131E" w:rsidRDefault="009647A6" w:rsidP="00AC11AB">
      <w:pPr>
        <w:rPr>
          <w:rFonts w:ascii="Angsana New" w:hAnsi="Angsana New"/>
          <w:b/>
          <w:bCs/>
          <w:sz w:val="32"/>
          <w:szCs w:val="32"/>
        </w:rPr>
      </w:pPr>
      <w:r w:rsidRPr="003B131E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3B131E">
        <w:rPr>
          <w:rFonts w:ascii="Angsana New" w:hAnsi="Angsana New"/>
          <w:b/>
          <w:bCs/>
          <w:sz w:val="32"/>
          <w:szCs w:val="32"/>
          <w:cs/>
        </w:rPr>
        <w:tab/>
      </w:r>
      <w:r w:rsidRPr="003B131E">
        <w:rPr>
          <w:rFonts w:ascii="Angsana New" w:hAnsi="Angsana New"/>
          <w:b/>
          <w:bCs/>
          <w:sz w:val="32"/>
          <w:szCs w:val="32"/>
        </w:rPr>
        <w:t xml:space="preserve"> </w:t>
      </w:r>
      <w:r w:rsidRPr="003B131E">
        <w:rPr>
          <w:rFonts w:ascii="Angsana New" w:hAnsi="Angsana New"/>
          <w:b/>
          <w:bCs/>
          <w:sz w:val="32"/>
          <w:szCs w:val="32"/>
        </w:rPr>
        <w:tab/>
      </w:r>
      <w:r w:rsidRPr="003B131E">
        <w:rPr>
          <w:rFonts w:ascii="Angsana New" w:hAnsi="Angsana New"/>
          <w:b/>
          <w:bCs/>
          <w:sz w:val="32"/>
          <w:szCs w:val="32"/>
        </w:rPr>
        <w:tab/>
      </w:r>
      <w:r w:rsidRPr="003B131E">
        <w:rPr>
          <w:rFonts w:ascii="Angsana New" w:hAnsi="Angsana New"/>
          <w:b/>
          <w:bCs/>
          <w:sz w:val="32"/>
          <w:szCs w:val="32"/>
          <w:cs/>
        </w:rPr>
        <w:tab/>
      </w:r>
      <w:r w:rsidRPr="003B131E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9647A6" w:rsidRPr="00611FAA" w:rsidRDefault="009647A6" w:rsidP="00AC11AB">
      <w:pPr>
        <w:rPr>
          <w:rFonts w:ascii="Angsana New" w:hAnsi="Angsana New"/>
          <w:sz w:val="32"/>
          <w:szCs w:val="32"/>
        </w:rPr>
      </w:pPr>
      <w:r w:rsidRPr="00611FAA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611FA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9</w:t>
      </w:r>
      <w:r w:rsidRPr="00611FAA">
        <w:rPr>
          <w:rFonts w:ascii="Angsana New" w:hAnsi="Angsana New"/>
          <w:sz w:val="32"/>
          <w:szCs w:val="32"/>
          <w:cs/>
        </w:rPr>
        <w:t xml:space="preserve"> พ</w:t>
      </w:r>
      <w:r>
        <w:rPr>
          <w:rFonts w:ascii="Angsana New" w:hAnsi="Angsana New"/>
          <w:sz w:val="32"/>
          <w:szCs w:val="32"/>
          <w:cs/>
        </w:rPr>
        <w:t>.ค. 255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- 31 มี.ค. 25</w:t>
      </w:r>
      <w:r>
        <w:rPr>
          <w:rFonts w:ascii="Angsana New" w:hAnsi="Angsana New"/>
          <w:sz w:val="32"/>
          <w:szCs w:val="32"/>
        </w:rPr>
        <w:t>60</w:t>
      </w:r>
    </w:p>
    <w:p w:rsidR="009647A6" w:rsidRDefault="009647A6" w:rsidP="00611FAA">
      <w:pPr>
        <w:rPr>
          <w:rFonts w:ascii="Angsana New" w:hAnsi="Angsana New"/>
          <w:sz w:val="32"/>
          <w:szCs w:val="32"/>
          <w:cs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>
        <w:rPr>
          <w:rFonts w:ascii="Angsana New" w:hAnsi="Angsana New"/>
          <w:sz w:val="32"/>
          <w:szCs w:val="32"/>
        </w:rPr>
        <w:tab/>
      </w:r>
      <w:r>
        <w:rPr>
          <w:sz w:val="32"/>
          <w:szCs w:val="32"/>
          <w:cs/>
        </w:rPr>
        <w:t>นายเฉลิมพล  ทองจุ้ย</w:t>
      </w:r>
      <w:r>
        <w:rPr>
          <w:rFonts w:ascii="Angsana New" w:hAnsi="Angsana New"/>
          <w:sz w:val="32"/>
          <w:szCs w:val="32"/>
          <w:cs/>
        </w:rPr>
        <w:tab/>
      </w:r>
    </w:p>
    <w:p w:rsidR="009647A6" w:rsidRPr="00F8719A" w:rsidRDefault="009647A6" w:rsidP="00AC11AB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9647A6" w:rsidRPr="00F8719A" w:rsidRDefault="009647A6" w:rsidP="00AC11AB">
      <w:pPr>
        <w:rPr>
          <w:rFonts w:ascii="Angsana New" w:hAnsi="Angsana New"/>
          <w:sz w:val="16"/>
          <w:szCs w:val="16"/>
        </w:rPr>
      </w:pPr>
    </w:p>
    <w:p w:rsidR="009647A6" w:rsidRDefault="009647A6" w:rsidP="00362D4A">
      <w:pPr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1</w:t>
      </w:r>
      <w:r w:rsidRPr="003E1987">
        <w:rPr>
          <w:b/>
          <w:bCs/>
          <w:sz w:val="32"/>
          <w:szCs w:val="32"/>
        </w:rPr>
        <w:t xml:space="preserve">. </w:t>
      </w:r>
      <w:r w:rsidRPr="003E1987">
        <w:rPr>
          <w:b/>
          <w:bCs/>
          <w:sz w:val="32"/>
          <w:szCs w:val="32"/>
          <w:cs/>
        </w:rPr>
        <w:t>หลักการและเหตุผล</w:t>
      </w:r>
      <w:r w:rsidRPr="003E1987">
        <w:rPr>
          <w:sz w:val="32"/>
          <w:szCs w:val="32"/>
        </w:rPr>
        <w:t xml:space="preserve">   </w:t>
      </w:r>
    </w:p>
    <w:p w:rsidR="009647A6" w:rsidRPr="00B0356B" w:rsidRDefault="009647A6" w:rsidP="00604FFE">
      <w:pPr>
        <w:pStyle w:val="BodyText"/>
        <w:ind w:firstLine="720"/>
        <w:rPr>
          <w:rFonts w:ascii="Angsana New" w:hAnsi="Angsana New" w:cs="Angsana New"/>
          <w:sz w:val="32"/>
          <w:szCs w:val="32"/>
        </w:rPr>
      </w:pPr>
      <w:r w:rsidRPr="00B0356B">
        <w:rPr>
          <w:rFonts w:ascii="Angsana New" w:hAnsi="Angsana New" w:cs="Angsana New"/>
          <w:sz w:val="32"/>
          <w:szCs w:val="32"/>
          <w:cs/>
        </w:rPr>
        <w:t xml:space="preserve">เพื่อปลูกจิตสำนึกให้นักเรียนมีความจงรักภักดี ต่อสถาบันพระมหากษัตริย์  และระลึกในพระมหากรุณาธิคุณของพระบาทสมเด็จพระเจ้าอยู่หัวภูมิพลอดุลยเดชมหาราช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0356B">
        <w:rPr>
          <w:rFonts w:ascii="Angsana New" w:hAnsi="Angsana New" w:cs="Angsana New"/>
          <w:sz w:val="32"/>
          <w:szCs w:val="32"/>
          <w:cs/>
        </w:rPr>
        <w:t>พัฒนานักเรียนให้เป็นทรัพยากรบุคคลที่มีคุณภาพ มีคุณธรรมและจริยธรรมและสามารถอยู่ร่วมกันในสังคมได้อย่างสันติสุข</w:t>
      </w:r>
    </w:p>
    <w:p w:rsidR="009647A6" w:rsidRDefault="009647A6" w:rsidP="00B0356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2</w:t>
      </w:r>
      <w:r w:rsidRPr="005E6A9D">
        <w:rPr>
          <w:b/>
          <w:bCs/>
          <w:sz w:val="32"/>
          <w:szCs w:val="32"/>
          <w:cs/>
        </w:rPr>
        <w:t>. วัตถุประสงค์</w:t>
      </w:r>
    </w:p>
    <w:p w:rsidR="009647A6" w:rsidRDefault="009647A6" w:rsidP="00B0356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 xml:space="preserve">2.1 ผลผลิต </w:t>
      </w:r>
      <w:r w:rsidRPr="003C0934">
        <w:rPr>
          <w:rFonts w:ascii="Angsana New" w:hAnsi="Angsana New"/>
          <w:b/>
          <w:bCs/>
          <w:sz w:val="32"/>
          <w:szCs w:val="32"/>
        </w:rPr>
        <w:t xml:space="preserve">(Outputs)  </w:t>
      </w:r>
    </w:p>
    <w:p w:rsidR="009647A6" w:rsidRPr="00B0356B" w:rsidRDefault="009647A6" w:rsidP="00B0356B">
      <w:pPr>
        <w:pStyle w:val="BodyText"/>
        <w:ind w:firstLine="720"/>
        <w:rPr>
          <w:rFonts w:ascii="Angsana New" w:hAnsi="Angsana New" w:cs="Angsana New"/>
          <w:sz w:val="32"/>
          <w:szCs w:val="32"/>
        </w:rPr>
      </w:pPr>
      <w:r w:rsidRPr="00B0356B">
        <w:rPr>
          <w:rFonts w:ascii="Angsana New" w:hAnsi="Angsana New" w:cs="Angsana New"/>
          <w:sz w:val="32"/>
          <w:szCs w:val="32"/>
        </w:rPr>
        <w:t xml:space="preserve">     1.</w:t>
      </w:r>
      <w:r w:rsidRPr="00B0356B">
        <w:rPr>
          <w:rFonts w:ascii="Angsana New" w:hAnsi="Angsana New" w:cs="Angsana New"/>
          <w:sz w:val="32"/>
          <w:szCs w:val="32"/>
          <w:cs/>
        </w:rPr>
        <w:t xml:space="preserve">เพื่อปลูกจิตสำนึกให้นักเรียนมีความจงรักภักดี ต่อสถาบันพระมหากษัตริย์  และระลึกในพระมหากรุณาธิคุณของพระบาทสมเด็จพระเจ้าอยู่หัวภูมิพลอดุลยเดชมหาราช </w:t>
      </w:r>
    </w:p>
    <w:p w:rsidR="009647A6" w:rsidRPr="00B0356B" w:rsidRDefault="009647A6" w:rsidP="00B0356B">
      <w:pPr>
        <w:pStyle w:val="BodyText"/>
        <w:ind w:firstLine="720"/>
        <w:rPr>
          <w:rFonts w:ascii="Angsana New" w:hAnsi="Angsana New" w:cs="Angsana New"/>
          <w:sz w:val="32"/>
          <w:szCs w:val="32"/>
        </w:rPr>
      </w:pPr>
      <w:r w:rsidRPr="00B0356B">
        <w:rPr>
          <w:rFonts w:ascii="Angsana New" w:hAnsi="Angsana New" w:cs="Angsana New"/>
          <w:sz w:val="32"/>
          <w:szCs w:val="32"/>
          <w:cs/>
        </w:rPr>
        <w:t xml:space="preserve">    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B0356B">
        <w:rPr>
          <w:rFonts w:ascii="Angsana New" w:hAnsi="Angsana New" w:cs="Angsana New"/>
          <w:sz w:val="32"/>
          <w:szCs w:val="32"/>
          <w:cs/>
        </w:rPr>
        <w:t>2. เพื่อพัฒนานักเรียนให้เป็นทรัพยากรบุคคลที่มีคุณภาพ มีคุณธรรมและจริยธรรมและสามารถอยู่ร่วมกันในสังคมได้อย่างสันติสุข</w:t>
      </w:r>
    </w:p>
    <w:p w:rsidR="009647A6" w:rsidRDefault="009647A6" w:rsidP="00B0356B">
      <w:pPr>
        <w:ind w:firstLine="720"/>
        <w:rPr>
          <w:b/>
          <w:bCs/>
          <w:sz w:val="32"/>
          <w:szCs w:val="32"/>
        </w:rPr>
      </w:pPr>
      <w:r w:rsidRPr="003C0934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3C0934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3C0934">
        <w:rPr>
          <w:rFonts w:ascii="Angsana New" w:hAnsi="Angsana New"/>
          <w:b/>
          <w:bCs/>
          <w:sz w:val="32"/>
          <w:szCs w:val="32"/>
        </w:rPr>
        <w:t>(Outcomes)</w:t>
      </w:r>
    </w:p>
    <w:p w:rsidR="009647A6" w:rsidRDefault="009647A6" w:rsidP="00B0356B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ab/>
        <w:t xml:space="preserve">      </w:t>
      </w:r>
      <w:r w:rsidRPr="00B0356B">
        <w:rPr>
          <w:rFonts w:ascii="Angsana New" w:hAnsi="Angsana New"/>
          <w:sz w:val="32"/>
          <w:szCs w:val="32"/>
        </w:rPr>
        <w:t>1.</w:t>
      </w:r>
      <w:r w:rsidRPr="00B0356B">
        <w:rPr>
          <w:rFonts w:ascii="Angsana New" w:hAnsi="Angsana New"/>
          <w:sz w:val="32"/>
          <w:szCs w:val="32"/>
          <w:cs/>
        </w:rPr>
        <w:t>นักเรียนมีความจงรักภักดี ต่อสถาบันพระมหากษัตริย์  และระลึกในพระมหากรุณาธิคุณของพระบาทสมเด็จพระเจ้าอยู่หัวภูมิพลอดุลยเดชมหาราช</w:t>
      </w:r>
    </w:p>
    <w:p w:rsidR="009647A6" w:rsidRDefault="009647A6" w:rsidP="0031108A">
      <w:pPr>
        <w:ind w:firstLine="720"/>
        <w:rPr>
          <w:rFonts w:cs="AngsanaUPC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2.  </w:t>
      </w:r>
      <w:r w:rsidRPr="00B0356B">
        <w:rPr>
          <w:rFonts w:ascii="Angsana New" w:hAnsi="Angsana New"/>
          <w:sz w:val="32"/>
          <w:szCs w:val="32"/>
          <w:cs/>
        </w:rPr>
        <w:t>นักเรียนเป็นทรัพยากรบุคคลที่มีคุณภาพ มีคุณธรรมและจริยธรรมและสามารถอยู่ร่วมกันในสังคมได้อย่างสันติสุข</w:t>
      </w:r>
    </w:p>
    <w:p w:rsidR="009647A6" w:rsidRDefault="009647A6" w:rsidP="0020675C">
      <w:pPr>
        <w:rPr>
          <w:rFonts w:cs="AngsanaUPC"/>
          <w:sz w:val="32"/>
          <w:szCs w:val="32"/>
        </w:rPr>
      </w:pPr>
      <w:r>
        <w:rPr>
          <w:rFonts w:cs="AngsanaUPC"/>
          <w:b/>
          <w:bCs/>
          <w:sz w:val="32"/>
          <w:szCs w:val="32"/>
          <w:cs/>
        </w:rPr>
        <w:t>3</w:t>
      </w:r>
      <w:r w:rsidRPr="00DC0C39">
        <w:rPr>
          <w:rFonts w:cs="AngsanaUPC"/>
          <w:b/>
          <w:bCs/>
          <w:sz w:val="32"/>
          <w:szCs w:val="32"/>
          <w:cs/>
        </w:rPr>
        <w:t>.  เป้าหมาย</w:t>
      </w:r>
      <w:r w:rsidRPr="00DC0C39">
        <w:rPr>
          <w:rFonts w:cs="AngsanaUPC"/>
          <w:b/>
          <w:bCs/>
          <w:sz w:val="32"/>
          <w:szCs w:val="32"/>
          <w:cs/>
        </w:rPr>
        <w:br/>
        <w:t xml:space="preserve">    </w:t>
      </w:r>
      <w:r>
        <w:rPr>
          <w:rFonts w:cs="AngsanaUPC"/>
          <w:b/>
          <w:bCs/>
          <w:sz w:val="32"/>
          <w:szCs w:val="32"/>
          <w:cs/>
        </w:rPr>
        <w:tab/>
        <w:t>3</w:t>
      </w:r>
      <w:r w:rsidRPr="00DC0C39">
        <w:rPr>
          <w:rFonts w:cs="AngsanaUPC"/>
          <w:b/>
          <w:bCs/>
          <w:sz w:val="32"/>
          <w:szCs w:val="32"/>
          <w:cs/>
        </w:rPr>
        <w:t xml:space="preserve">.1  เป้าหมายเชิงปริมาณ </w:t>
      </w:r>
      <w:r w:rsidRPr="00DC0C39">
        <w:rPr>
          <w:rFonts w:cs="AngsanaUPC"/>
          <w:sz w:val="32"/>
          <w:szCs w:val="32"/>
        </w:rPr>
        <w:t xml:space="preserve">    </w:t>
      </w:r>
      <w:r w:rsidRPr="00DC0C39">
        <w:rPr>
          <w:rFonts w:cs="AngsanaUPC"/>
          <w:sz w:val="32"/>
          <w:szCs w:val="32"/>
        </w:rPr>
        <w:br/>
        <w:t xml:space="preserve">             </w:t>
      </w:r>
      <w:r w:rsidRPr="00114CF5">
        <w:rPr>
          <w:rFonts w:cs="AngsanaUPC"/>
          <w:sz w:val="32"/>
          <w:szCs w:val="32"/>
          <w:cs/>
        </w:rPr>
        <w:t xml:space="preserve">นักเรียนระดับชั้นมัธยมศึกษาปีที่ </w:t>
      </w:r>
      <w:r>
        <w:rPr>
          <w:rFonts w:cs="AngsanaUPC"/>
          <w:sz w:val="32"/>
          <w:szCs w:val="32"/>
          <w:cs/>
        </w:rPr>
        <w:t xml:space="preserve">1- </w:t>
      </w:r>
      <w:r w:rsidRPr="008A7F98">
        <w:rPr>
          <w:rFonts w:ascii="Angsana New" w:hAnsi="Angsana New"/>
          <w:sz w:val="32"/>
          <w:szCs w:val="32"/>
        </w:rPr>
        <w:t>6</w:t>
      </w:r>
      <w:r>
        <w:rPr>
          <w:rFonts w:cs="AngsanaUPC"/>
          <w:sz w:val="32"/>
          <w:szCs w:val="32"/>
          <w:cs/>
        </w:rPr>
        <w:t xml:space="preserve"> </w:t>
      </w:r>
      <w:r w:rsidRPr="00114CF5">
        <w:rPr>
          <w:rFonts w:cs="AngsanaUPC"/>
          <w:sz w:val="32"/>
          <w:szCs w:val="32"/>
        </w:rPr>
        <w:t xml:space="preserve"> </w:t>
      </w:r>
      <w:r w:rsidRPr="00114CF5">
        <w:rPr>
          <w:rFonts w:cs="AngsanaUPC"/>
          <w:sz w:val="32"/>
          <w:szCs w:val="32"/>
          <w:cs/>
        </w:rPr>
        <w:t xml:space="preserve">จำนวน  </w:t>
      </w:r>
      <w:r>
        <w:rPr>
          <w:rFonts w:cs="AngsanaUPC"/>
          <w:sz w:val="32"/>
          <w:szCs w:val="32"/>
          <w:cs/>
        </w:rPr>
        <w:t>1,800</w:t>
      </w:r>
      <w:r w:rsidRPr="00114CF5">
        <w:rPr>
          <w:rFonts w:cs="AngsanaUPC"/>
          <w:sz w:val="32"/>
          <w:szCs w:val="32"/>
          <w:cs/>
        </w:rPr>
        <w:t xml:space="preserve"> </w:t>
      </w:r>
      <w:r w:rsidRPr="00114CF5">
        <w:rPr>
          <w:rFonts w:cs="AngsanaUPC"/>
          <w:sz w:val="32"/>
          <w:szCs w:val="32"/>
        </w:rPr>
        <w:t xml:space="preserve">  </w:t>
      </w:r>
      <w:r w:rsidRPr="00114CF5">
        <w:rPr>
          <w:rFonts w:cs="AngsanaUPC"/>
          <w:sz w:val="32"/>
          <w:szCs w:val="32"/>
          <w:cs/>
        </w:rPr>
        <w:t>คน</w:t>
      </w:r>
    </w:p>
    <w:p w:rsidR="009647A6" w:rsidRPr="00DC0C39" w:rsidRDefault="009647A6" w:rsidP="00B0356B">
      <w:pPr>
        <w:rPr>
          <w:rFonts w:cs="AngsanaUPC"/>
          <w:sz w:val="32"/>
          <w:szCs w:val="32"/>
        </w:rPr>
      </w:pPr>
      <w:r w:rsidRPr="00DC0C39">
        <w:rPr>
          <w:rFonts w:cs="AngsanaUPC"/>
          <w:sz w:val="32"/>
          <w:szCs w:val="32"/>
          <w:cs/>
        </w:rPr>
        <w:t xml:space="preserve">    </w:t>
      </w:r>
      <w:r>
        <w:rPr>
          <w:rFonts w:cs="AngsanaUPC"/>
          <w:b/>
          <w:bCs/>
          <w:sz w:val="32"/>
          <w:szCs w:val="32"/>
          <w:cs/>
        </w:rPr>
        <w:tab/>
        <w:t>3</w:t>
      </w:r>
      <w:r w:rsidRPr="00DC0C39">
        <w:rPr>
          <w:rFonts w:cs="AngsanaUPC"/>
          <w:b/>
          <w:bCs/>
          <w:sz w:val="32"/>
          <w:szCs w:val="32"/>
          <w:cs/>
        </w:rPr>
        <w:t>.2  เป้าหมายเชิงคุณภาพ</w:t>
      </w:r>
    </w:p>
    <w:p w:rsidR="009647A6" w:rsidRDefault="009647A6" w:rsidP="00B0356B">
      <w:pPr>
        <w:rPr>
          <w:rFonts w:cs="AngsanaUPC"/>
          <w:sz w:val="32"/>
          <w:szCs w:val="32"/>
        </w:rPr>
      </w:pPr>
      <w:r w:rsidRPr="00DC0C39">
        <w:rPr>
          <w:rFonts w:cs="AngsanaUPC"/>
          <w:sz w:val="32"/>
          <w:szCs w:val="32"/>
          <w:cs/>
        </w:rPr>
        <w:t xml:space="preserve">                  </w:t>
      </w:r>
      <w:r>
        <w:rPr>
          <w:rFonts w:cs="AngsanaUPC"/>
          <w:sz w:val="32"/>
          <w:szCs w:val="32"/>
          <w:cs/>
        </w:rPr>
        <w:t xml:space="preserve">   สามารถ</w:t>
      </w:r>
      <w:r w:rsidRPr="00114CF5">
        <w:rPr>
          <w:sz w:val="32"/>
          <w:szCs w:val="32"/>
          <w:cs/>
        </w:rPr>
        <w:t xml:space="preserve">เพื่อปลูกจิตสำนึกให้นักเรียนมีความจงรักภักดี ต่อสถาบันพระมหากษัตริย์  </w:t>
      </w:r>
      <w:r>
        <w:rPr>
          <w:rFonts w:cs="AngsanaUPC"/>
          <w:sz w:val="32"/>
          <w:szCs w:val="32"/>
          <w:cs/>
        </w:rPr>
        <w:t>และนักเรียนมีคุณธรรม และจริยธรรม อยู่ร่วมในสังคมได้อย่างสันติสุข  ได้  99 %</w:t>
      </w:r>
    </w:p>
    <w:p w:rsidR="009647A6" w:rsidRDefault="009647A6" w:rsidP="00B0356B">
      <w:pPr>
        <w:pStyle w:val="NoSpacing"/>
        <w:ind w:left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3.3 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         </w:t>
      </w:r>
    </w:p>
    <w:p w:rsidR="009647A6" w:rsidRPr="00604FFE" w:rsidRDefault="009647A6" w:rsidP="005C4198">
      <w:pPr>
        <w:pStyle w:val="NoSpacing"/>
        <w:ind w:left="720"/>
        <w:rPr>
          <w:rFonts w:ascii="Angsana New" w:hAnsi="Angsana New"/>
          <w:sz w:val="32"/>
          <w:szCs w:val="32"/>
        </w:rPr>
      </w:pPr>
      <w:r w:rsidRPr="00604FFE">
        <w:rPr>
          <w:rFonts w:ascii="Angsana New" w:hAnsi="Angsana New"/>
          <w:sz w:val="32"/>
          <w:szCs w:val="32"/>
          <w:cs/>
        </w:rPr>
        <w:t xml:space="preserve">       มาตรฐานที่ </w:t>
      </w:r>
      <w:r w:rsidRPr="00604FFE">
        <w:rPr>
          <w:rFonts w:ascii="Angsana New" w:hAnsi="Angsana New"/>
          <w:sz w:val="32"/>
          <w:szCs w:val="32"/>
        </w:rPr>
        <w:t xml:space="preserve"> 2    </w:t>
      </w:r>
      <w:r w:rsidRPr="00604FFE">
        <w:rPr>
          <w:rFonts w:ascii="Angsana New" w:hAnsi="Angsana New"/>
          <w:sz w:val="32"/>
          <w:szCs w:val="32"/>
          <w:cs/>
        </w:rPr>
        <w:t>ตัวบ่งชี้</w:t>
      </w:r>
      <w:r>
        <w:rPr>
          <w:rFonts w:ascii="Angsana New" w:hAnsi="Angsana New"/>
          <w:sz w:val="32"/>
          <w:szCs w:val="32"/>
          <w:cs/>
        </w:rPr>
        <w:t>ที่</w:t>
      </w:r>
      <w:r w:rsidRPr="00604FFE">
        <w:rPr>
          <w:rFonts w:ascii="Angsana New" w:hAnsi="Angsana New"/>
          <w:sz w:val="32"/>
          <w:szCs w:val="32"/>
          <w:cs/>
        </w:rPr>
        <w:t xml:space="preserve">  </w:t>
      </w:r>
      <w:r w:rsidRPr="00604FFE">
        <w:rPr>
          <w:rFonts w:ascii="Angsana New" w:hAnsi="Angsana New"/>
          <w:sz w:val="32"/>
          <w:szCs w:val="32"/>
        </w:rPr>
        <w:t>2.1-2.4</w:t>
      </w:r>
    </w:p>
    <w:p w:rsidR="009647A6" w:rsidRPr="005C4198" w:rsidRDefault="009647A6" w:rsidP="00B2448B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  <w:r>
        <w:rPr>
          <w:b/>
          <w:bCs/>
          <w:sz w:val="32"/>
          <w:szCs w:val="32"/>
        </w:rPr>
        <w:tab/>
      </w: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980"/>
        <w:gridCol w:w="1620"/>
        <w:gridCol w:w="1620"/>
        <w:gridCol w:w="1260"/>
        <w:gridCol w:w="1260"/>
      </w:tblGrid>
      <w:tr w:rsidR="009647A6" w:rsidRPr="00EB0CB5">
        <w:tc>
          <w:tcPr>
            <w:tcW w:w="1548" w:type="dxa"/>
          </w:tcPr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0" w:type="dxa"/>
          </w:tcPr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(วันเริ่มต้น </w:t>
            </w:r>
            <w:r w:rsidRPr="00EB0CB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   วันสิ้นสุด</w:t>
            </w:r>
          </w:p>
        </w:tc>
        <w:tc>
          <w:tcPr>
            <w:tcW w:w="1620" w:type="dxa"/>
          </w:tcPr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260" w:type="dxa"/>
          </w:tcPr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</w:tcPr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9647A6" w:rsidRPr="00EB0CB5">
        <w:tc>
          <w:tcPr>
            <w:tcW w:w="1548" w:type="dxa"/>
          </w:tcPr>
          <w:p w:rsidR="009647A6" w:rsidRPr="00EB0CB5" w:rsidRDefault="009647A6" w:rsidP="00F4519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9647A6" w:rsidRPr="00EB0CB5" w:rsidRDefault="009647A6" w:rsidP="00F45197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 xml:space="preserve">บำเพ็ญประโยชน์ </w:t>
            </w:r>
            <w:r w:rsidRPr="00EB0C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B0CB5">
              <w:rPr>
                <w:rFonts w:ascii="Angsana New" w:hAnsi="Angsana New"/>
                <w:sz w:val="32"/>
                <w:szCs w:val="32"/>
                <w:cs/>
              </w:rPr>
              <w:t>และ พัฒนาจิต</w:t>
            </w:r>
          </w:p>
        </w:tc>
        <w:tc>
          <w:tcPr>
            <w:tcW w:w="1980" w:type="dxa"/>
          </w:tcPr>
          <w:p w:rsidR="009647A6" w:rsidRPr="00EB0CB5" w:rsidRDefault="009647A6" w:rsidP="00F45197">
            <w:pPr>
              <w:rPr>
                <w:rFonts w:ascii="Angsana New" w:hAnsi="Angsana New"/>
                <w:sz w:val="32"/>
                <w:szCs w:val="32"/>
              </w:rPr>
            </w:pPr>
          </w:p>
          <w:p w:rsidR="009647A6" w:rsidRDefault="009647A6" w:rsidP="00A854F3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 xml:space="preserve">1. นักเรียนทุกคนร่วมมือ  ร่วมใจพัฒนาพื้นที่   </w:t>
            </w:r>
          </w:p>
          <w:p w:rsidR="009647A6" w:rsidRPr="00EB0CB5" w:rsidRDefault="009647A6" w:rsidP="00A854F3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ที่รับผิดชอบ</w:t>
            </w:r>
          </w:p>
          <w:p w:rsidR="009647A6" w:rsidRPr="00EB0CB5" w:rsidRDefault="009647A6" w:rsidP="00F45197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2. นักเรียนฝึกการพัฒนาจิต</w:t>
            </w:r>
          </w:p>
        </w:tc>
        <w:tc>
          <w:tcPr>
            <w:tcW w:w="1620" w:type="dxa"/>
          </w:tcPr>
          <w:p w:rsidR="009647A6" w:rsidRPr="00EB0CB5" w:rsidRDefault="009647A6" w:rsidP="00EB0C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647A6" w:rsidRDefault="009647A6" w:rsidP="001066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พ.ค. 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–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9647A6" w:rsidRPr="00EB0CB5" w:rsidRDefault="009647A6" w:rsidP="001066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31 มี.ค. 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9647A6" w:rsidRPr="00EB0CB5" w:rsidRDefault="009647A6" w:rsidP="00EB0C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647A6" w:rsidRPr="00EB0CB5" w:rsidRDefault="009647A6" w:rsidP="00EB0C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647A6" w:rsidRPr="00EB0CB5" w:rsidRDefault="009647A6" w:rsidP="005C41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647A6" w:rsidRDefault="009647A6" w:rsidP="005C41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9647A6" w:rsidRDefault="009647A6" w:rsidP="005C41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9647A6" w:rsidRPr="00EB0CB5" w:rsidRDefault="009647A6" w:rsidP="005C41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  <w:p w:rsidR="009647A6" w:rsidRPr="00EB0CB5" w:rsidRDefault="009647A6" w:rsidP="005C41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647A6" w:rsidRPr="00EB0CB5" w:rsidRDefault="009647A6" w:rsidP="005C41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9647A6" w:rsidRPr="00EB0CB5" w:rsidRDefault="009647A6" w:rsidP="00EB0C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647A6" w:rsidRPr="00EB0CB5" w:rsidRDefault="009647A6" w:rsidP="00EB0C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9647A6" w:rsidRPr="00EB0CB5" w:rsidRDefault="009647A6" w:rsidP="00F45197">
            <w:pPr>
              <w:rPr>
                <w:rFonts w:ascii="Angsana New" w:hAnsi="Angsana New"/>
                <w:sz w:val="32"/>
                <w:szCs w:val="32"/>
              </w:rPr>
            </w:pPr>
          </w:p>
          <w:p w:rsidR="009647A6" w:rsidRPr="00EB0CB5" w:rsidRDefault="009647A6" w:rsidP="00F45197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- หัวหน้าระดับ</w:t>
            </w:r>
          </w:p>
          <w:p w:rsidR="009647A6" w:rsidRPr="00EB0CB5" w:rsidRDefault="009647A6" w:rsidP="00F45197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-  ครูที่ปรึกษาทุกระดับชั้น</w:t>
            </w:r>
          </w:p>
        </w:tc>
      </w:tr>
      <w:tr w:rsidR="009647A6" w:rsidRPr="00EB0CB5">
        <w:tc>
          <w:tcPr>
            <w:tcW w:w="1548" w:type="dxa"/>
          </w:tcPr>
          <w:p w:rsidR="009647A6" w:rsidRPr="00EB0CB5" w:rsidRDefault="009647A6" w:rsidP="00C8500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นักเรียนเขียนบันทึกคุณธรรมและจริยธรรม</w:t>
            </w:r>
            <w:r w:rsidRPr="00EB0CB5">
              <w:rPr>
                <w:rFonts w:ascii="Angsana New" w:hAnsi="Angsana New"/>
                <w:sz w:val="32"/>
                <w:szCs w:val="32"/>
              </w:rPr>
              <w:t xml:space="preserve">   “</w:t>
            </w:r>
            <w:r w:rsidRPr="00EB0CB5">
              <w:rPr>
                <w:rFonts w:ascii="Angsana New" w:hAnsi="Angsana New"/>
                <w:sz w:val="32"/>
                <w:szCs w:val="32"/>
                <w:cs/>
              </w:rPr>
              <w:t xml:space="preserve"> ชาว ศ.ช.ร่วมใจ                                          สามัคคี ทำดี  ถวายในหลวง</w:t>
            </w:r>
            <w:r w:rsidRPr="00EB0CB5">
              <w:rPr>
                <w:rFonts w:ascii="Angsana New" w:hAnsi="Angsana New"/>
                <w:sz w:val="32"/>
                <w:szCs w:val="32"/>
              </w:rPr>
              <w:t>”</w:t>
            </w:r>
          </w:p>
        </w:tc>
        <w:tc>
          <w:tcPr>
            <w:tcW w:w="1980" w:type="dxa"/>
          </w:tcPr>
          <w:p w:rsidR="009647A6" w:rsidRPr="00EB0CB5" w:rsidRDefault="009647A6" w:rsidP="00C85001">
            <w:pPr>
              <w:rPr>
                <w:rFonts w:ascii="Angsana New" w:hAnsi="Angsana New"/>
                <w:sz w:val="32"/>
                <w:szCs w:val="32"/>
              </w:rPr>
            </w:pPr>
          </w:p>
          <w:p w:rsidR="009647A6" w:rsidRPr="00EB0CB5" w:rsidRDefault="009647A6" w:rsidP="00C85001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 xml:space="preserve">1. จัดทำแบบฟอร์ม </w:t>
            </w:r>
          </w:p>
          <w:p w:rsidR="009647A6" w:rsidRPr="00EB0CB5" w:rsidRDefault="009647A6" w:rsidP="00C85001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บันทึกคุณธรรม</w:t>
            </w:r>
          </w:p>
          <w:p w:rsidR="009647A6" w:rsidRPr="00EB0CB5" w:rsidRDefault="009647A6" w:rsidP="00A854F3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2. นักเรียนทุกคนบันทึกคุณธรรม และจริยธรรม</w:t>
            </w:r>
          </w:p>
          <w:p w:rsidR="009647A6" w:rsidRPr="00EB0CB5" w:rsidRDefault="009647A6" w:rsidP="00A854F3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</w:rPr>
              <w:t>“</w:t>
            </w:r>
            <w:r w:rsidRPr="00EB0CB5">
              <w:rPr>
                <w:rFonts w:ascii="Angsana New" w:hAnsi="Angsana New"/>
                <w:sz w:val="32"/>
                <w:szCs w:val="32"/>
                <w:cs/>
              </w:rPr>
              <w:t>ชาว ศ.ช.ร่วมใจ สามัคคีทำดี เพื่อในหลวง</w:t>
            </w:r>
          </w:p>
        </w:tc>
        <w:tc>
          <w:tcPr>
            <w:tcW w:w="1620" w:type="dxa"/>
          </w:tcPr>
          <w:p w:rsidR="009647A6" w:rsidRPr="00EB0CB5" w:rsidRDefault="009647A6" w:rsidP="00C85001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</w:p>
          <w:p w:rsidR="009647A6" w:rsidRPr="00EB0CB5" w:rsidRDefault="009647A6" w:rsidP="00C85001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</w:t>
            </w:r>
            <w:r>
              <w:rPr>
                <w:rFonts w:ascii="Angsana New" w:hAnsi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EB0CB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  <w:p w:rsidR="009647A6" w:rsidRPr="00EB0CB5" w:rsidRDefault="009647A6" w:rsidP="000348F0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 xml:space="preserve">มกราคม  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9647A6" w:rsidRPr="00EB0CB5" w:rsidRDefault="009647A6" w:rsidP="005C41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9647A6" w:rsidRDefault="009647A6" w:rsidP="005C41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9647A6" w:rsidRPr="00EB0CB5" w:rsidRDefault="009647A6" w:rsidP="005C41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9647A6" w:rsidRPr="00EB0CB5" w:rsidRDefault="009647A6" w:rsidP="005C41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</w:tc>
        <w:tc>
          <w:tcPr>
            <w:tcW w:w="1260" w:type="dxa"/>
          </w:tcPr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9647A6" w:rsidRPr="00EB0CB5" w:rsidRDefault="009647A6" w:rsidP="00E471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</w:t>
            </w:r>
            <w:r w:rsidRPr="00EB0CB5">
              <w:rPr>
                <w:rFonts w:ascii="Angsana New" w:hAnsi="Angsana New"/>
                <w:sz w:val="32"/>
                <w:szCs w:val="32"/>
                <w:cs/>
              </w:rPr>
              <w:t>0</w:t>
            </w:r>
          </w:p>
        </w:tc>
        <w:tc>
          <w:tcPr>
            <w:tcW w:w="1260" w:type="dxa"/>
          </w:tcPr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9647A6" w:rsidRPr="00EB0CB5" w:rsidRDefault="009647A6" w:rsidP="00362D4A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- หัวหน้าระดับ</w:t>
            </w:r>
          </w:p>
          <w:p w:rsidR="009647A6" w:rsidRPr="00EB0CB5" w:rsidRDefault="009647A6" w:rsidP="00362D4A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- ครูที่ปรึกษาทุกระดับชั้น</w:t>
            </w:r>
          </w:p>
        </w:tc>
      </w:tr>
      <w:tr w:rsidR="009647A6" w:rsidRPr="00EB0CB5">
        <w:tc>
          <w:tcPr>
            <w:tcW w:w="1548" w:type="dxa"/>
          </w:tcPr>
          <w:p w:rsidR="009647A6" w:rsidRPr="00EB0CB5" w:rsidRDefault="009647A6" w:rsidP="00362D4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3 </w:t>
            </w:r>
          </w:p>
          <w:p w:rsidR="009647A6" w:rsidRPr="00EB0CB5" w:rsidRDefault="009647A6" w:rsidP="00362D4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จัดพิธี ถวายสัตย์ปฏิญาณ ที่จะเลิก ลดละ ยาเสพติด และอบายมุข  ตลอดไป</w:t>
            </w:r>
          </w:p>
          <w:p w:rsidR="009647A6" w:rsidRPr="00EB0CB5" w:rsidRDefault="009647A6" w:rsidP="00C8500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9647A6" w:rsidRPr="00EB0CB5" w:rsidRDefault="009647A6" w:rsidP="00C85001">
            <w:pPr>
              <w:rPr>
                <w:rFonts w:ascii="Angsana New" w:hAnsi="Angsana New"/>
                <w:sz w:val="32"/>
                <w:szCs w:val="32"/>
              </w:rPr>
            </w:pPr>
          </w:p>
          <w:p w:rsidR="009647A6" w:rsidRPr="00EB0CB5" w:rsidRDefault="009647A6" w:rsidP="00362D4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1. นักเรียนถวายสัตย์ปฏิญาณ ที่จะเลิก ลดละ ยาเสพติด และอบายมุข  ตลอดไป</w:t>
            </w:r>
          </w:p>
          <w:p w:rsidR="009647A6" w:rsidRPr="00EB0CB5" w:rsidRDefault="009647A6" w:rsidP="00C8500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647A6" w:rsidRPr="00EB0CB5" w:rsidRDefault="009647A6" w:rsidP="00362D4A">
            <w:pPr>
              <w:rPr>
                <w:rFonts w:ascii="Angsana New" w:hAnsi="Angsana New"/>
                <w:sz w:val="32"/>
                <w:szCs w:val="32"/>
              </w:rPr>
            </w:pPr>
          </w:p>
          <w:p w:rsidR="009647A6" w:rsidRPr="00EB0CB5" w:rsidRDefault="009647A6" w:rsidP="00362D4A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 xml:space="preserve">   4  ธันวาคม  </w:t>
            </w:r>
            <w:r>
              <w:rPr>
                <w:rFonts w:ascii="Angsana New" w:hAnsi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EB0CB5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</w:tcPr>
          <w:p w:rsidR="009647A6" w:rsidRPr="00EB0CB5" w:rsidRDefault="009647A6" w:rsidP="005C41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647A6" w:rsidRDefault="009647A6" w:rsidP="005C41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9647A6" w:rsidRPr="00EB0CB5" w:rsidRDefault="009647A6" w:rsidP="005C41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9647A6" w:rsidRPr="00EB0CB5" w:rsidRDefault="009647A6" w:rsidP="005C41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</w:tc>
        <w:tc>
          <w:tcPr>
            <w:tcW w:w="1260" w:type="dxa"/>
          </w:tcPr>
          <w:p w:rsidR="009647A6" w:rsidRPr="00EB0CB5" w:rsidRDefault="009647A6" w:rsidP="00EB0C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9647A6" w:rsidRPr="00EB0CB5" w:rsidRDefault="009647A6" w:rsidP="00362D4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9647A6" w:rsidRPr="00EB0CB5" w:rsidRDefault="009647A6" w:rsidP="00362D4A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- หัวหน้าระดับ</w:t>
            </w:r>
          </w:p>
          <w:p w:rsidR="009647A6" w:rsidRPr="00EB0CB5" w:rsidRDefault="009647A6" w:rsidP="00362D4A">
            <w:pPr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sz w:val="32"/>
                <w:szCs w:val="32"/>
                <w:cs/>
              </w:rPr>
              <w:t>-  ครูที่ปรึกษาทุกระดับชั้น</w:t>
            </w:r>
          </w:p>
        </w:tc>
      </w:tr>
      <w:tr w:rsidR="009647A6" w:rsidRPr="00EB0CB5">
        <w:tc>
          <w:tcPr>
            <w:tcW w:w="6768" w:type="dxa"/>
            <w:gridSpan w:val="4"/>
          </w:tcPr>
          <w:p w:rsidR="009647A6" w:rsidRPr="00EB0CB5" w:rsidRDefault="009647A6" w:rsidP="00EB0CB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C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260" w:type="dxa"/>
          </w:tcPr>
          <w:p w:rsidR="009647A6" w:rsidRPr="00EB0CB5" w:rsidRDefault="009647A6" w:rsidP="00E471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1,00</w:t>
            </w:r>
            <w:r w:rsidRPr="00EB0CB5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:rsidR="009647A6" w:rsidRPr="00EB0CB5" w:rsidRDefault="009647A6" w:rsidP="00362D4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9647A6" w:rsidRPr="003B131E" w:rsidRDefault="009647A6" w:rsidP="005C4198">
      <w:pPr>
        <w:rPr>
          <w:rFonts w:ascii="Angsana New" w:hAnsi="Angsana New"/>
          <w:sz w:val="4"/>
          <w:szCs w:val="4"/>
        </w:rPr>
      </w:pPr>
    </w:p>
    <w:p w:rsidR="009647A6" w:rsidRPr="000C4C99" w:rsidRDefault="009647A6" w:rsidP="005C4198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5.    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9647A6" w:rsidRPr="000C4C99" w:rsidRDefault="009647A6" w:rsidP="005C4198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 xml:space="preserve">              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.1  งบประมาณทั้งสิ้น    </w:t>
      </w:r>
      <w:r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>,000</w:t>
      </w:r>
      <w:r w:rsidRPr="000C4C99">
        <w:rPr>
          <w:rFonts w:ascii="Angsana New" w:hAnsi="Angsana New"/>
          <w:sz w:val="32"/>
          <w:szCs w:val="32"/>
        </w:rPr>
        <w:t xml:space="preserve">    </w:t>
      </w:r>
      <w:r w:rsidRPr="000C4C99">
        <w:rPr>
          <w:rFonts w:ascii="Angsana New" w:hAnsi="Angsana New"/>
          <w:sz w:val="32"/>
          <w:szCs w:val="32"/>
          <w:cs/>
        </w:rPr>
        <w:t>บาท</w:t>
      </w:r>
    </w:p>
    <w:p w:rsidR="009647A6" w:rsidRDefault="009647A6" w:rsidP="005C4198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ab/>
        <w:t xml:space="preserve">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.2  </w:t>
      </w:r>
      <w:r w:rsidRPr="000C4C99">
        <w:rPr>
          <w:rFonts w:ascii="Angsana New" w:hAnsi="Angsana New"/>
          <w:sz w:val="32"/>
          <w:szCs w:val="32"/>
        </w:rPr>
        <w:t xml:space="preserve"> </w:t>
      </w:r>
      <w:r w:rsidRPr="000C4C99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Pr="000C4C99">
        <w:rPr>
          <w:rFonts w:ascii="Angsana New" w:hAnsi="Angsana New"/>
          <w:sz w:val="32"/>
          <w:szCs w:val="32"/>
        </w:rPr>
        <w:t>/</w:t>
      </w:r>
      <w:r w:rsidRPr="000C4C99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0C4C99">
        <w:rPr>
          <w:rFonts w:ascii="Angsana New" w:hAnsi="Angsana New"/>
          <w:sz w:val="32"/>
          <w:szCs w:val="32"/>
        </w:rPr>
        <w:t xml:space="preserve">  (</w:t>
      </w:r>
      <w:r w:rsidRPr="000C4C99">
        <w:rPr>
          <w:rFonts w:ascii="Angsana New" w:hAnsi="Angsana New"/>
          <w:sz w:val="32"/>
          <w:szCs w:val="32"/>
          <w:cs/>
        </w:rPr>
        <w:t>แยกตามกิจกรรม</w:t>
      </w:r>
      <w:r w:rsidRPr="000C4C99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-106" w:type="dxa"/>
        <w:tblLook w:val="0000"/>
      </w:tblPr>
      <w:tblGrid>
        <w:gridCol w:w="960"/>
        <w:gridCol w:w="135"/>
        <w:gridCol w:w="2625"/>
        <w:gridCol w:w="795"/>
        <w:gridCol w:w="165"/>
        <w:gridCol w:w="735"/>
        <w:gridCol w:w="900"/>
        <w:gridCol w:w="1080"/>
        <w:gridCol w:w="1425"/>
      </w:tblGrid>
      <w:tr w:rsidR="009647A6" w:rsidRPr="00EC125A">
        <w:trPr>
          <w:trHeight w:val="465"/>
        </w:trPr>
        <w:tc>
          <w:tcPr>
            <w:tcW w:w="882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C125A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C125A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C125A">
              <w:rPr>
                <w:rFonts w:ascii="Angsana New" w:hAnsi="Angsana New"/>
                <w:sz w:val="32"/>
                <w:szCs w:val="32"/>
                <w:cs/>
              </w:rPr>
              <w:t>บำเพ็ญประโยชน์และพัฒนาจิต</w:t>
            </w:r>
          </w:p>
        </w:tc>
      </w:tr>
      <w:tr w:rsidR="009647A6" w:rsidRPr="00EC125A">
        <w:trPr>
          <w:trHeight w:val="465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</w:tr>
      <w:tr w:rsidR="009647A6" w:rsidRPr="00EC125A">
        <w:trPr>
          <w:trHeight w:val="465"/>
        </w:trPr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 xml:space="preserve"> -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9647A6" w:rsidRPr="00EC125A">
        <w:trPr>
          <w:trHeight w:val="465"/>
        </w:trPr>
        <w:tc>
          <w:tcPr>
            <w:tcW w:w="6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47A6" w:rsidRPr="00EC125A" w:rsidRDefault="009647A6" w:rsidP="00EC125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 xml:space="preserve">               - 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9647A6" w:rsidRPr="00EC125A">
        <w:trPr>
          <w:trHeight w:val="4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47A6" w:rsidRPr="00EC125A">
        <w:trPr>
          <w:trHeight w:val="465"/>
        </w:trPr>
        <w:tc>
          <w:tcPr>
            <w:tcW w:w="88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C125A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EC125A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C125A">
              <w:rPr>
                <w:rFonts w:ascii="Angsana New" w:hAnsi="Angsana New"/>
                <w:sz w:val="32"/>
                <w:szCs w:val="32"/>
                <w:cs/>
              </w:rPr>
              <w:t>นักเรียนเขียนบันทึกคุณธรรม และจริยธรรม</w:t>
            </w:r>
            <w:r w:rsidRPr="00EC125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9647A6" w:rsidRPr="00EC125A">
        <w:trPr>
          <w:trHeight w:val="465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</w:tr>
      <w:tr w:rsidR="009647A6" w:rsidRPr="00EC125A">
        <w:trPr>
          <w:trHeight w:val="465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125A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 w:rsidRPr="00EC125A">
              <w:rPr>
                <w:rFonts w:ascii="Angsana New" w:hAnsi="Angsana New"/>
                <w:sz w:val="32"/>
                <w:szCs w:val="32"/>
              </w:rPr>
              <w:t xml:space="preserve">  A4  70  </w:t>
            </w:r>
            <w:r w:rsidRPr="00EC125A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 xml:space="preserve">10  </w:t>
            </w:r>
            <w:r w:rsidRPr="00EC125A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1,00</w:t>
            </w:r>
            <w:r w:rsidRPr="00EC125A">
              <w:rPr>
                <w:rFonts w:ascii="Angsana New" w:hAnsi="Angsana New"/>
                <w:sz w:val="32"/>
                <w:szCs w:val="32"/>
              </w:rPr>
              <w:t xml:space="preserve">0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47A6" w:rsidRPr="00EC125A">
        <w:trPr>
          <w:trHeight w:val="465"/>
        </w:trPr>
        <w:tc>
          <w:tcPr>
            <w:tcW w:w="6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47A6" w:rsidRPr="00EC125A" w:rsidRDefault="009647A6" w:rsidP="00EC125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1,00</w:t>
            </w:r>
            <w:r w:rsidRPr="00EC125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9647A6" w:rsidRPr="00EC125A">
        <w:trPr>
          <w:trHeight w:val="4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47A6" w:rsidRPr="00EC125A">
        <w:trPr>
          <w:trHeight w:val="465"/>
        </w:trPr>
        <w:tc>
          <w:tcPr>
            <w:tcW w:w="88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C125A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EC125A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จัดพิธีถวายสัตย์ปฏิญ</w:t>
            </w:r>
            <w:r w:rsidRPr="00EC125A">
              <w:rPr>
                <w:rFonts w:ascii="Angsana New" w:hAnsi="Angsana New"/>
                <w:sz w:val="32"/>
                <w:szCs w:val="32"/>
                <w:cs/>
              </w:rPr>
              <w:t>าณ</w:t>
            </w:r>
            <w:r w:rsidRPr="00EC12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125A">
              <w:rPr>
                <w:rFonts w:ascii="Angsana New" w:hAnsi="Angsana New"/>
                <w:sz w:val="32"/>
                <w:szCs w:val="32"/>
                <w:cs/>
              </w:rPr>
              <w:t>ที่จะเลิก ลดละ ยาเสพติด และอบายมุขตลอดไป</w:t>
            </w:r>
          </w:p>
        </w:tc>
      </w:tr>
      <w:tr w:rsidR="009647A6" w:rsidRPr="00EC125A">
        <w:trPr>
          <w:trHeight w:val="465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647A6" w:rsidRPr="00EC125A">
        <w:trPr>
          <w:trHeight w:val="465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 xml:space="preserve"> -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9647A6" w:rsidRPr="00EC125A">
        <w:trPr>
          <w:trHeight w:val="465"/>
        </w:trPr>
        <w:tc>
          <w:tcPr>
            <w:tcW w:w="6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47A6" w:rsidRPr="00EC125A" w:rsidRDefault="009647A6" w:rsidP="00EC125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 xml:space="preserve">               - 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9647A6" w:rsidRPr="00EC125A">
        <w:trPr>
          <w:trHeight w:val="465"/>
        </w:trPr>
        <w:tc>
          <w:tcPr>
            <w:tcW w:w="6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12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A6" w:rsidRPr="00EC125A" w:rsidRDefault="009647A6" w:rsidP="00EC12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1,00</w:t>
            </w:r>
            <w:r w:rsidRPr="00EC125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7A6" w:rsidRPr="00EC125A" w:rsidRDefault="009647A6" w:rsidP="00EC125A">
            <w:pPr>
              <w:rPr>
                <w:rFonts w:ascii="Angsana New" w:hAnsi="Angsana New"/>
                <w:sz w:val="32"/>
                <w:szCs w:val="32"/>
              </w:rPr>
            </w:pPr>
            <w:r w:rsidRPr="00EC125A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</w:tbl>
    <w:p w:rsidR="009647A6" w:rsidRDefault="009647A6" w:rsidP="005C4198">
      <w:pPr>
        <w:rPr>
          <w:rFonts w:ascii="Angsana New" w:hAnsi="Angsana New"/>
          <w:sz w:val="32"/>
          <w:szCs w:val="32"/>
        </w:rPr>
      </w:pPr>
    </w:p>
    <w:p w:rsidR="009647A6" w:rsidRPr="008809D9" w:rsidRDefault="009647A6" w:rsidP="001B0A27">
      <w:pPr>
        <w:rPr>
          <w:rFonts w:ascii="Angsana New" w:hAnsi="Angsana New"/>
          <w:sz w:val="32"/>
          <w:szCs w:val="32"/>
          <w:cs/>
        </w:rPr>
      </w:pPr>
      <w:r w:rsidRPr="008809D9">
        <w:rPr>
          <w:rFonts w:ascii="Angsana New" w:hAnsi="Angsana New"/>
          <w:sz w:val="32"/>
          <w:szCs w:val="32"/>
        </w:rPr>
        <w:t>5</w:t>
      </w:r>
      <w:r w:rsidRPr="008809D9">
        <w:rPr>
          <w:rFonts w:ascii="Angsana New" w:hAnsi="Angsana New"/>
          <w:sz w:val="32"/>
          <w:szCs w:val="32"/>
          <w:cs/>
        </w:rPr>
        <w:t>.3  ระยะเวลาตามไตรมาส</w:t>
      </w:r>
      <w:r w:rsidRPr="008809D9">
        <w:rPr>
          <w:rFonts w:ascii="Angsana New" w:hAnsi="Angsana New"/>
          <w:sz w:val="32"/>
          <w:szCs w:val="32"/>
        </w:rPr>
        <w:t xml:space="preserve">   </w:t>
      </w:r>
      <w:r w:rsidRPr="008809D9">
        <w:rPr>
          <w:rFonts w:ascii="Angsana New" w:hAnsi="Angsana New"/>
          <w:sz w:val="32"/>
          <w:szCs w:val="32"/>
          <w:cs/>
        </w:rPr>
        <w:t>ทุกกิจกรรมดำเนินการทุกไตรมาส</w:t>
      </w:r>
    </w:p>
    <w:p w:rsidR="009647A6" w:rsidRPr="008809D9" w:rsidRDefault="009647A6" w:rsidP="001B0A27">
      <w:pPr>
        <w:rPr>
          <w:rFonts w:ascii="Angsana New" w:hAnsi="Angsana New"/>
          <w:sz w:val="32"/>
          <w:szCs w:val="32"/>
          <w:cs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-  ไตรมาสที่ 1    ตุลาคม  -  มกราคม</w:t>
      </w:r>
    </w:p>
    <w:p w:rsidR="009647A6" w:rsidRPr="008809D9" w:rsidRDefault="009647A6" w:rsidP="001B0A27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</w:rPr>
        <w:t xml:space="preserve">                          </w:t>
      </w:r>
      <w:r w:rsidRPr="008809D9">
        <w:rPr>
          <w:rFonts w:ascii="Angsana New" w:hAnsi="Angsana New"/>
          <w:sz w:val="32"/>
          <w:szCs w:val="32"/>
        </w:rPr>
        <w:tab/>
      </w:r>
      <w:r w:rsidRPr="008809D9">
        <w:rPr>
          <w:rFonts w:ascii="Angsana New" w:hAnsi="Angsana New"/>
          <w:sz w:val="32"/>
          <w:szCs w:val="32"/>
        </w:rPr>
        <w:tab/>
        <w:t xml:space="preserve">  -  </w:t>
      </w:r>
      <w:r w:rsidRPr="008809D9">
        <w:rPr>
          <w:rFonts w:ascii="Angsana New" w:hAnsi="Angsana New"/>
          <w:sz w:val="32"/>
          <w:szCs w:val="32"/>
          <w:cs/>
        </w:rPr>
        <w:t>ไตรมาสที่ 2    กุมภาพันธ์  -  พฤษภาคม</w:t>
      </w:r>
    </w:p>
    <w:p w:rsidR="009647A6" w:rsidRDefault="009647A6" w:rsidP="001B0A27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 -  ไตรมาสที่ 3     มิถุนายน </w:t>
      </w:r>
      <w:r>
        <w:rPr>
          <w:rFonts w:ascii="Angsana New" w:hAnsi="Angsana New"/>
          <w:sz w:val="32"/>
          <w:szCs w:val="32"/>
        </w:rPr>
        <w:t>–</w:t>
      </w:r>
      <w:r w:rsidRPr="008809D9">
        <w:rPr>
          <w:rFonts w:ascii="Angsana New" w:hAnsi="Angsana New"/>
          <w:sz w:val="32"/>
          <w:szCs w:val="32"/>
          <w:cs/>
        </w:rPr>
        <w:t xml:space="preserve"> กันยายน</w:t>
      </w:r>
    </w:p>
    <w:p w:rsidR="009647A6" w:rsidRDefault="009647A6" w:rsidP="005C4198">
      <w:pPr>
        <w:rPr>
          <w:rFonts w:ascii="Angsana New" w:hAnsi="Angsana New"/>
          <w:sz w:val="32"/>
          <w:szCs w:val="32"/>
        </w:rPr>
      </w:pPr>
    </w:p>
    <w:p w:rsidR="009647A6" w:rsidRDefault="009647A6" w:rsidP="005C4198">
      <w:pPr>
        <w:rPr>
          <w:rFonts w:ascii="Angsana New" w:hAnsi="Angsana New"/>
          <w:sz w:val="32"/>
          <w:szCs w:val="32"/>
        </w:rPr>
      </w:pPr>
    </w:p>
    <w:p w:rsidR="009647A6" w:rsidRDefault="009647A6" w:rsidP="005C4198">
      <w:pPr>
        <w:rPr>
          <w:rFonts w:ascii="Angsana New" w:hAnsi="Angsana New"/>
          <w:sz w:val="32"/>
          <w:szCs w:val="32"/>
        </w:rPr>
      </w:pPr>
    </w:p>
    <w:p w:rsidR="009647A6" w:rsidRDefault="009647A6" w:rsidP="005C4198">
      <w:pPr>
        <w:rPr>
          <w:rFonts w:ascii="Angsana New" w:hAnsi="Angsana New"/>
          <w:sz w:val="32"/>
          <w:szCs w:val="32"/>
        </w:rPr>
      </w:pPr>
    </w:p>
    <w:p w:rsidR="009647A6" w:rsidRDefault="009647A6" w:rsidP="005C4198">
      <w:pPr>
        <w:rPr>
          <w:rFonts w:ascii="Angsana New" w:hAnsi="Angsana New"/>
          <w:sz w:val="32"/>
          <w:szCs w:val="32"/>
        </w:rPr>
      </w:pPr>
    </w:p>
    <w:p w:rsidR="009647A6" w:rsidRDefault="009647A6" w:rsidP="005C4198">
      <w:pPr>
        <w:rPr>
          <w:rFonts w:ascii="Angsana New" w:hAnsi="Angsana New"/>
          <w:sz w:val="32"/>
          <w:szCs w:val="32"/>
        </w:rPr>
      </w:pPr>
    </w:p>
    <w:p w:rsidR="009647A6" w:rsidRDefault="009647A6" w:rsidP="005C4198">
      <w:pPr>
        <w:rPr>
          <w:rFonts w:ascii="Angsana New" w:hAnsi="Angsana New"/>
          <w:sz w:val="32"/>
          <w:szCs w:val="32"/>
        </w:rPr>
      </w:pPr>
    </w:p>
    <w:p w:rsidR="009647A6" w:rsidRPr="00321963" w:rsidRDefault="009647A6" w:rsidP="0031108A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321963">
        <w:rPr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1666"/>
      </w:tblGrid>
      <w:tr w:rsidR="009647A6" w:rsidRPr="00321963">
        <w:tc>
          <w:tcPr>
            <w:tcW w:w="5529" w:type="dxa"/>
          </w:tcPr>
          <w:p w:rsidR="009647A6" w:rsidRPr="00321963" w:rsidRDefault="009647A6" w:rsidP="003110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9647A6" w:rsidRPr="00321963" w:rsidRDefault="009647A6" w:rsidP="003110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วิธีวัด</w:t>
            </w:r>
            <w:r w:rsidRPr="00321963">
              <w:rPr>
                <w:rFonts w:ascii="Angsana New" w:hAnsi="Angsana New"/>
                <w:sz w:val="32"/>
                <w:szCs w:val="32"/>
              </w:rPr>
              <w:t>/</w:t>
            </w:r>
            <w:r w:rsidRPr="00321963">
              <w:rPr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666" w:type="dxa"/>
          </w:tcPr>
          <w:p w:rsidR="009647A6" w:rsidRPr="00321963" w:rsidRDefault="009647A6" w:rsidP="003110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647A6" w:rsidRPr="00321963">
        <w:trPr>
          <w:trHeight w:val="1152"/>
        </w:trPr>
        <w:tc>
          <w:tcPr>
            <w:tcW w:w="5529" w:type="dxa"/>
          </w:tcPr>
          <w:p w:rsidR="009647A6" w:rsidRPr="00321963" w:rsidRDefault="009647A6" w:rsidP="0031108A">
            <w:pPr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1963">
              <w:rPr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21963">
              <w:rPr>
                <w:rFonts w:ascii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9647A6" w:rsidRPr="00B0356B" w:rsidRDefault="009647A6" w:rsidP="0031108A">
            <w:pPr>
              <w:pStyle w:val="BodyTex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</w:t>
            </w:r>
            <w:r w:rsidRPr="00B0356B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B0356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เพื่อปลูกจิตสำนึกให้นักเรียนมีความจงรักภักดี ต่อสถาบันพระมหากษัตริย์  และระลึกในพระมหากรุณาธิคุณของพระบาทสมเด็จพระเจ้าอยู่หัวภูมิพลอดุลยเดชมหาราช </w:t>
            </w:r>
          </w:p>
          <w:p w:rsidR="009647A6" w:rsidRPr="00321963" w:rsidRDefault="009647A6" w:rsidP="0031108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</w:t>
            </w:r>
            <w:r w:rsidRPr="00B0356B">
              <w:rPr>
                <w:rFonts w:ascii="Angsana New" w:hAnsi="Angsana New"/>
                <w:sz w:val="32"/>
                <w:szCs w:val="32"/>
                <w:cs/>
              </w:rPr>
              <w:t xml:space="preserve">2. เพื่อพัฒนานักเรียนให้เป็นทรัพยากรบุคคลที่มีคุณภาพ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0356B">
              <w:rPr>
                <w:rFonts w:ascii="Angsana New" w:hAnsi="Angsana New"/>
                <w:sz w:val="32"/>
                <w:szCs w:val="32"/>
                <w:cs/>
              </w:rPr>
              <w:t>มีคุณธรรมและจริยธรรมและสามารถอยู่ร่วมกันในสังคมได้อย่างสันติสุข</w:t>
            </w:r>
          </w:p>
        </w:tc>
        <w:tc>
          <w:tcPr>
            <w:tcW w:w="1985" w:type="dxa"/>
          </w:tcPr>
          <w:p w:rsidR="009647A6" w:rsidRDefault="009647A6" w:rsidP="0031108A">
            <w:pPr>
              <w:rPr>
                <w:rFonts w:ascii="Angsana New" w:hAnsi="Angsana New"/>
                <w:sz w:val="32"/>
                <w:szCs w:val="32"/>
              </w:rPr>
            </w:pPr>
          </w:p>
          <w:p w:rsidR="009647A6" w:rsidRPr="00321963" w:rsidRDefault="009647A6" w:rsidP="003110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สังเกต</w:t>
            </w:r>
          </w:p>
        </w:tc>
        <w:tc>
          <w:tcPr>
            <w:tcW w:w="1666" w:type="dxa"/>
          </w:tcPr>
          <w:p w:rsidR="009647A6" w:rsidRDefault="009647A6" w:rsidP="003110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647A6" w:rsidRPr="00321963" w:rsidRDefault="009647A6" w:rsidP="003110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แบบสังเกต</w:t>
            </w:r>
          </w:p>
        </w:tc>
      </w:tr>
      <w:tr w:rsidR="009647A6" w:rsidRPr="00321963">
        <w:trPr>
          <w:trHeight w:val="1691"/>
        </w:trPr>
        <w:tc>
          <w:tcPr>
            <w:tcW w:w="5529" w:type="dxa"/>
          </w:tcPr>
          <w:p w:rsidR="009647A6" w:rsidRPr="00321963" w:rsidRDefault="009647A6" w:rsidP="0031108A">
            <w:pPr>
              <w:pStyle w:val="BodyTextIndent"/>
              <w:ind w:left="0"/>
              <w:rPr>
                <w:rFonts w:ascii="Angsana New" w:hAnsi="Angsana New"/>
                <w:b/>
                <w:bCs/>
              </w:rPr>
            </w:pPr>
            <w:r w:rsidRPr="00321963">
              <w:rPr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/>
                <w:b/>
                <w:bCs/>
              </w:rPr>
              <w:t>(Outcomes)</w:t>
            </w:r>
          </w:p>
          <w:p w:rsidR="009647A6" w:rsidRDefault="009647A6" w:rsidP="0031108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B0356B">
              <w:rPr>
                <w:rFonts w:ascii="Angsana New" w:hAnsi="Angsana New"/>
                <w:sz w:val="32"/>
                <w:szCs w:val="32"/>
              </w:rPr>
              <w:t>1.</w:t>
            </w:r>
            <w:r w:rsidRPr="00B0356B">
              <w:rPr>
                <w:rFonts w:ascii="Angsana New" w:hAnsi="Angsana New"/>
                <w:sz w:val="32"/>
                <w:szCs w:val="32"/>
                <w:cs/>
              </w:rPr>
              <w:t>นักเรียนมีความจงรักภักดี ต่อสถาบันพระมหากษัตริย์  และระลึกในพระมหากรุณาธิคุณของพระบาทสมเด็จพระเจ้าอยู่หัวภูมิพลอดุลยเดชมหาราช</w:t>
            </w:r>
          </w:p>
          <w:p w:rsidR="009647A6" w:rsidRPr="00321963" w:rsidRDefault="009647A6" w:rsidP="0031108A">
            <w:pPr>
              <w:pStyle w:val="BodyTextIndent"/>
              <w:spacing w:after="0"/>
              <w:ind w:left="34"/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2.  </w:t>
            </w:r>
            <w:r w:rsidRPr="00B0356B">
              <w:rPr>
                <w:rFonts w:ascii="Angsana New" w:hAnsi="Angsana New"/>
                <w:sz w:val="32"/>
                <w:szCs w:val="32"/>
                <w:cs/>
              </w:rPr>
              <w:t>นักเรียนเป็นทรัพยากรบุคคลที่มีคุณภาพ มีคุณธรรมและจริยธรรมและสามารถอยู่ร่วมกันในสังคมได้อย่างสันติสุข</w:t>
            </w:r>
          </w:p>
        </w:tc>
        <w:tc>
          <w:tcPr>
            <w:tcW w:w="1985" w:type="dxa"/>
          </w:tcPr>
          <w:p w:rsidR="009647A6" w:rsidRDefault="009647A6" w:rsidP="0031108A">
            <w:pPr>
              <w:rPr>
                <w:rFonts w:ascii="Angsana New" w:hAnsi="Angsana New"/>
                <w:sz w:val="32"/>
                <w:szCs w:val="32"/>
              </w:rPr>
            </w:pPr>
          </w:p>
          <w:p w:rsidR="009647A6" w:rsidRPr="00321963" w:rsidRDefault="009647A6" w:rsidP="003110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สังเกต</w:t>
            </w:r>
          </w:p>
        </w:tc>
        <w:tc>
          <w:tcPr>
            <w:tcW w:w="1666" w:type="dxa"/>
          </w:tcPr>
          <w:p w:rsidR="009647A6" w:rsidRDefault="009647A6" w:rsidP="0031108A">
            <w:pPr>
              <w:rPr>
                <w:rFonts w:ascii="Angsana New" w:hAnsi="Angsana New"/>
                <w:sz w:val="32"/>
                <w:szCs w:val="32"/>
              </w:rPr>
            </w:pPr>
          </w:p>
          <w:p w:rsidR="009647A6" w:rsidRPr="00321963" w:rsidRDefault="009647A6" w:rsidP="003110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แบบสังเกต</w:t>
            </w:r>
          </w:p>
        </w:tc>
      </w:tr>
    </w:tbl>
    <w:p w:rsidR="009647A6" w:rsidRPr="00321963" w:rsidRDefault="009647A6" w:rsidP="0031108A">
      <w:pPr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321963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9647A6" w:rsidRDefault="009647A6" w:rsidP="0031108A">
      <w:pPr>
        <w:pStyle w:val="BodyText"/>
        <w:ind w:left="360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ab/>
      </w:r>
      <w:r>
        <w:rPr>
          <w:sz w:val="32"/>
          <w:szCs w:val="32"/>
          <w:cs/>
        </w:rPr>
        <w:t xml:space="preserve">1.  </w:t>
      </w:r>
      <w:r w:rsidRPr="00114CF5">
        <w:rPr>
          <w:sz w:val="32"/>
          <w:szCs w:val="32"/>
          <w:cs/>
        </w:rPr>
        <w:t>นักเรียนมีความจงรักภักดี ต่อสถาบันพระมหากษัตริย์  และระลึกในพระมหากรุณาธิคุณ</w:t>
      </w:r>
    </w:p>
    <w:p w:rsidR="009647A6" w:rsidRPr="00114CF5" w:rsidRDefault="009647A6" w:rsidP="0031108A">
      <w:pPr>
        <w:pStyle w:val="BodyText"/>
        <w:rPr>
          <w:sz w:val="32"/>
          <w:szCs w:val="32"/>
        </w:rPr>
      </w:pPr>
      <w:r w:rsidRPr="00114CF5">
        <w:rPr>
          <w:sz w:val="32"/>
          <w:szCs w:val="32"/>
          <w:cs/>
        </w:rPr>
        <w:t xml:space="preserve">ของพระบาทสมเด็จพระเจ้าอยู่หัวภูมิพลอดุลยเดชมหาราช </w:t>
      </w:r>
    </w:p>
    <w:p w:rsidR="009647A6" w:rsidRDefault="009647A6" w:rsidP="0031108A">
      <w:pPr>
        <w:pStyle w:val="BodyText"/>
        <w:ind w:left="360" w:firstLine="360"/>
        <w:rPr>
          <w:sz w:val="32"/>
          <w:szCs w:val="32"/>
        </w:rPr>
      </w:pPr>
      <w:r>
        <w:rPr>
          <w:sz w:val="32"/>
          <w:szCs w:val="32"/>
          <w:cs/>
        </w:rPr>
        <w:t xml:space="preserve">2.  </w:t>
      </w:r>
      <w:r w:rsidRPr="00114CF5">
        <w:rPr>
          <w:sz w:val="32"/>
          <w:szCs w:val="32"/>
          <w:cs/>
        </w:rPr>
        <w:t>นักเรียนเป็นทรัพยากรบุคคลที่มีคุณภาพ มีคุณธรรมและจริยธรรมและสามารถอยู่ร่วมกัน</w:t>
      </w:r>
    </w:p>
    <w:p w:rsidR="009647A6" w:rsidRPr="00114CF5" w:rsidRDefault="009647A6" w:rsidP="0031108A">
      <w:pPr>
        <w:pStyle w:val="BodyText"/>
        <w:rPr>
          <w:sz w:val="32"/>
          <w:szCs w:val="32"/>
        </w:rPr>
      </w:pPr>
      <w:r w:rsidRPr="00114CF5">
        <w:rPr>
          <w:sz w:val="32"/>
          <w:szCs w:val="32"/>
          <w:cs/>
        </w:rPr>
        <w:t>ในสังคมได้อย่างสันติสุข</w:t>
      </w:r>
    </w:p>
    <w:p w:rsidR="009647A6" w:rsidRDefault="009647A6" w:rsidP="00362D4A">
      <w:pPr>
        <w:rPr>
          <w:sz w:val="32"/>
          <w:szCs w:val="32"/>
        </w:rPr>
      </w:pPr>
    </w:p>
    <w:p w:rsidR="009647A6" w:rsidRDefault="009647A6" w:rsidP="00D717D3">
      <w:pPr>
        <w:jc w:val="center"/>
        <w:rPr>
          <w:sz w:val="32"/>
          <w:szCs w:val="32"/>
        </w:rPr>
      </w:pPr>
      <w:r>
        <w:rPr>
          <w:sz w:val="32"/>
          <w:szCs w:val="32"/>
          <w:cs/>
        </w:rPr>
        <w:t>ลงชื่อ                                    ผู้เสนอโครงการ</w:t>
      </w:r>
    </w:p>
    <w:p w:rsidR="009647A6" w:rsidRDefault="009647A6" w:rsidP="00D717D3">
      <w:pPr>
        <w:ind w:left="2880"/>
        <w:rPr>
          <w:sz w:val="32"/>
          <w:szCs w:val="32"/>
          <w:cs/>
        </w:rPr>
      </w:pPr>
      <w:r>
        <w:rPr>
          <w:sz w:val="32"/>
          <w:szCs w:val="32"/>
          <w:cs/>
        </w:rPr>
        <w:t xml:space="preserve">     (นายเฉลิมพล  ทองุจ้ย)</w:t>
      </w:r>
    </w:p>
    <w:p w:rsidR="009647A6" w:rsidRDefault="009647A6" w:rsidP="00B2448B">
      <w:pPr>
        <w:rPr>
          <w:sz w:val="32"/>
          <w:szCs w:val="32"/>
          <w:cs/>
        </w:rPr>
      </w:pPr>
    </w:p>
    <w:p w:rsidR="009647A6" w:rsidRDefault="009647A6" w:rsidP="00B2448B">
      <w:pPr>
        <w:rPr>
          <w:sz w:val="32"/>
          <w:szCs w:val="32"/>
        </w:rPr>
      </w:pPr>
    </w:p>
    <w:p w:rsidR="009647A6" w:rsidRDefault="009647A6" w:rsidP="00B2448B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ลงชื่อ</w:t>
      </w:r>
      <w:r>
        <w:rPr>
          <w:sz w:val="32"/>
          <w:szCs w:val="32"/>
          <w:cs/>
        </w:rPr>
        <w:tab/>
        <w:t xml:space="preserve">                        ผู้เห็นชอบโครงการ</w:t>
      </w:r>
      <w:r>
        <w:rPr>
          <w:sz w:val="32"/>
          <w:szCs w:val="32"/>
        </w:rPr>
        <w:t xml:space="preserve">     </w:t>
      </w:r>
      <w:r>
        <w:rPr>
          <w:sz w:val="32"/>
          <w:szCs w:val="32"/>
          <w:cs/>
        </w:rPr>
        <w:t>ลงชื่อ</w:t>
      </w:r>
      <w:r>
        <w:rPr>
          <w:sz w:val="32"/>
          <w:szCs w:val="32"/>
          <w:cs/>
        </w:rPr>
        <w:tab/>
        <w:t xml:space="preserve">                </w:t>
      </w:r>
      <w:r>
        <w:rPr>
          <w:sz w:val="32"/>
          <w:szCs w:val="32"/>
        </w:rPr>
        <w:t xml:space="preserve">      </w:t>
      </w:r>
      <w:r>
        <w:rPr>
          <w:sz w:val="32"/>
          <w:szCs w:val="32"/>
          <w:cs/>
        </w:rPr>
        <w:t>ผู้เห็นชอบโครงการ</w:t>
      </w:r>
    </w:p>
    <w:p w:rsidR="009647A6" w:rsidRDefault="009647A6" w:rsidP="00B2448B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        (นายประจวบ    ชูวิทย์)</w:t>
      </w:r>
      <w:r>
        <w:rPr>
          <w:sz w:val="32"/>
          <w:szCs w:val="32"/>
        </w:rPr>
        <w:t xml:space="preserve">                   </w:t>
      </w:r>
      <w:r>
        <w:rPr>
          <w:sz w:val="32"/>
          <w:szCs w:val="32"/>
          <w:cs/>
        </w:rPr>
        <w:t xml:space="preserve">              </w:t>
      </w:r>
      <w:r>
        <w:rPr>
          <w:sz w:val="32"/>
          <w:szCs w:val="32"/>
        </w:rPr>
        <w:t xml:space="preserve">    </w:t>
      </w:r>
      <w:r>
        <w:rPr>
          <w:sz w:val="32"/>
          <w:szCs w:val="32"/>
          <w:cs/>
        </w:rPr>
        <w:t>(นายวัลลภ    เอี่ยมมะ)</w:t>
      </w:r>
    </w:p>
    <w:p w:rsidR="009647A6" w:rsidRDefault="009647A6" w:rsidP="00B2448B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</w:t>
      </w:r>
    </w:p>
    <w:p w:rsidR="009647A6" w:rsidRDefault="009647A6" w:rsidP="00B2448B">
      <w:pPr>
        <w:rPr>
          <w:sz w:val="32"/>
          <w:szCs w:val="32"/>
        </w:rPr>
      </w:pPr>
    </w:p>
    <w:p w:rsidR="009647A6" w:rsidRDefault="009647A6" w:rsidP="00B2448B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                                          ลงชื่อ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>ผู้อนุมัติโครงการ</w:t>
      </w:r>
    </w:p>
    <w:p w:rsidR="009647A6" w:rsidRDefault="009647A6" w:rsidP="00B2448B">
      <w:pPr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                   (นายมนตรี  คงเจริญ)</w:t>
      </w:r>
    </w:p>
    <w:p w:rsidR="009647A6" w:rsidRDefault="009647A6" w:rsidP="00B2448B">
      <w:pPr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    ผู้อำนวยการโรงเรียนศรีสำโรงชนูปถัมภ์</w:t>
      </w:r>
    </w:p>
    <w:sectPr w:rsidR="009647A6" w:rsidSect="002614C5">
      <w:headerReference w:type="default" r:id="rId7"/>
      <w:pgSz w:w="11906" w:h="16838"/>
      <w:pgMar w:top="1440" w:right="1134" w:bottom="1440" w:left="1797" w:header="709" w:footer="709" w:gutter="0"/>
      <w:pgNumType w:start="1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7A6" w:rsidRDefault="009647A6">
      <w:r>
        <w:separator/>
      </w:r>
    </w:p>
  </w:endnote>
  <w:endnote w:type="continuationSeparator" w:id="0">
    <w:p w:rsidR="009647A6" w:rsidRDefault="00964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7A6" w:rsidRDefault="009647A6">
      <w:r>
        <w:separator/>
      </w:r>
    </w:p>
  </w:footnote>
  <w:footnote w:type="continuationSeparator" w:id="0">
    <w:p w:rsidR="009647A6" w:rsidRDefault="009647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7A6" w:rsidRDefault="009647A6" w:rsidP="009606B4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49F9"/>
    <w:multiLevelType w:val="hybridMultilevel"/>
    <w:tmpl w:val="40EC3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92B4738"/>
    <w:multiLevelType w:val="multilevel"/>
    <w:tmpl w:val="EEBE99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>
    <w:nsid w:val="6336519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7F3A2778"/>
    <w:multiLevelType w:val="hybridMultilevel"/>
    <w:tmpl w:val="6608A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48B"/>
    <w:rsid w:val="00002C5E"/>
    <w:rsid w:val="000211DB"/>
    <w:rsid w:val="000348F0"/>
    <w:rsid w:val="0008018E"/>
    <w:rsid w:val="000C4C99"/>
    <w:rsid w:val="0010666B"/>
    <w:rsid w:val="00114CF5"/>
    <w:rsid w:val="00134850"/>
    <w:rsid w:val="001B0A27"/>
    <w:rsid w:val="0020675C"/>
    <w:rsid w:val="0025254C"/>
    <w:rsid w:val="002614C5"/>
    <w:rsid w:val="00267196"/>
    <w:rsid w:val="00275509"/>
    <w:rsid w:val="002C5409"/>
    <w:rsid w:val="0031108A"/>
    <w:rsid w:val="00321963"/>
    <w:rsid w:val="00332F3D"/>
    <w:rsid w:val="00362D4A"/>
    <w:rsid w:val="003B131E"/>
    <w:rsid w:val="003C0934"/>
    <w:rsid w:val="003E14CE"/>
    <w:rsid w:val="003E1987"/>
    <w:rsid w:val="00436850"/>
    <w:rsid w:val="0051548E"/>
    <w:rsid w:val="005C4198"/>
    <w:rsid w:val="005E26ED"/>
    <w:rsid w:val="005E6A9D"/>
    <w:rsid w:val="00604FFE"/>
    <w:rsid w:val="00611FAA"/>
    <w:rsid w:val="00624458"/>
    <w:rsid w:val="0069255B"/>
    <w:rsid w:val="006B3DBB"/>
    <w:rsid w:val="00717746"/>
    <w:rsid w:val="00734166"/>
    <w:rsid w:val="007756FC"/>
    <w:rsid w:val="00795611"/>
    <w:rsid w:val="008809D9"/>
    <w:rsid w:val="008833EC"/>
    <w:rsid w:val="008A7F98"/>
    <w:rsid w:val="008E21B5"/>
    <w:rsid w:val="00935527"/>
    <w:rsid w:val="009606B4"/>
    <w:rsid w:val="009647A6"/>
    <w:rsid w:val="00975199"/>
    <w:rsid w:val="009871C6"/>
    <w:rsid w:val="00A76443"/>
    <w:rsid w:val="00A854F3"/>
    <w:rsid w:val="00AA7CFA"/>
    <w:rsid w:val="00AB5AA2"/>
    <w:rsid w:val="00AC11AB"/>
    <w:rsid w:val="00AD32DD"/>
    <w:rsid w:val="00B0356B"/>
    <w:rsid w:val="00B2448B"/>
    <w:rsid w:val="00B86150"/>
    <w:rsid w:val="00BC6B07"/>
    <w:rsid w:val="00C65CAE"/>
    <w:rsid w:val="00C85001"/>
    <w:rsid w:val="00CA3B5C"/>
    <w:rsid w:val="00CD1ABF"/>
    <w:rsid w:val="00D037F3"/>
    <w:rsid w:val="00D25C02"/>
    <w:rsid w:val="00D717D3"/>
    <w:rsid w:val="00DC0C39"/>
    <w:rsid w:val="00E471A8"/>
    <w:rsid w:val="00EB0CB5"/>
    <w:rsid w:val="00EC125A"/>
    <w:rsid w:val="00F45197"/>
    <w:rsid w:val="00F472F5"/>
    <w:rsid w:val="00F72CC1"/>
    <w:rsid w:val="00F87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48B"/>
    <w:rPr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448B"/>
    <w:pPr>
      <w:keepNext/>
      <w:jc w:val="both"/>
      <w:outlineLvl w:val="0"/>
    </w:pPr>
    <w:rPr>
      <w:rFonts w:ascii="EucrosiaUPC" w:hAnsi="EucrosiaUPC" w:cs="EucrosiaUPC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448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102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5102"/>
    <w:rPr>
      <w:rFonts w:asciiTheme="majorHAnsi" w:eastAsiaTheme="majorEastAsia" w:hAnsiTheme="majorHAnsi" w:cstheme="majorBidi"/>
      <w:b/>
      <w:bCs/>
      <w:sz w:val="26"/>
      <w:szCs w:val="33"/>
    </w:rPr>
  </w:style>
  <w:style w:type="table" w:styleId="TableGrid">
    <w:name w:val="Table Grid"/>
    <w:basedOn w:val="TableNormal"/>
    <w:uiPriority w:val="99"/>
    <w:rsid w:val="00B244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B2448B"/>
    <w:rPr>
      <w:rFonts w:ascii="AngsanaUPC" w:hAnsi="AngsanaUPC" w:cs="AngsanaUPC"/>
      <w:sz w:val="36"/>
      <w:szCs w:val="3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55102"/>
    <w:rPr>
      <w:sz w:val="24"/>
    </w:rPr>
  </w:style>
  <w:style w:type="paragraph" w:styleId="NoSpacing">
    <w:name w:val="No Spacing"/>
    <w:uiPriority w:val="99"/>
    <w:qFormat/>
    <w:rsid w:val="00B0356B"/>
    <w:rPr>
      <w:rFonts w:ascii="Calibri" w:hAnsi="Calibri"/>
    </w:rPr>
  </w:style>
  <w:style w:type="paragraph" w:styleId="BodyTextIndent">
    <w:name w:val="Body Text Indent"/>
    <w:basedOn w:val="Normal"/>
    <w:link w:val="BodyTextIndentChar"/>
    <w:uiPriority w:val="99"/>
    <w:rsid w:val="003110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55102"/>
    <w:rPr>
      <w:sz w:val="24"/>
    </w:rPr>
  </w:style>
  <w:style w:type="paragraph" w:styleId="Header">
    <w:name w:val="header"/>
    <w:basedOn w:val="Normal"/>
    <w:link w:val="HeaderChar"/>
    <w:uiPriority w:val="99"/>
    <w:rsid w:val="009606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5102"/>
    <w:rPr>
      <w:sz w:val="24"/>
    </w:rPr>
  </w:style>
  <w:style w:type="character" w:styleId="PageNumber">
    <w:name w:val="page number"/>
    <w:basedOn w:val="DefaultParagraphFont"/>
    <w:uiPriority w:val="99"/>
    <w:rsid w:val="009606B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A7F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A7F98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08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4</Pages>
  <Words>747</Words>
  <Characters>4262</Characters>
  <Application>Microsoft Office Outlook</Application>
  <DocSecurity>0</DocSecurity>
  <Lines>0</Lines>
  <Paragraphs>0</Paragraphs>
  <ScaleCrop>false</ScaleCrop>
  <Company>SUKHOTHAI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แบบเขียนโครงการด/งาน</dc:title>
  <dc:subject/>
  <dc:creator>USER</dc:creator>
  <cp:keywords/>
  <dc:description/>
  <cp:lastModifiedBy>IT-STATION</cp:lastModifiedBy>
  <cp:revision>6</cp:revision>
  <cp:lastPrinted>2010-03-26T07:34:00Z</cp:lastPrinted>
  <dcterms:created xsi:type="dcterms:W3CDTF">2016-03-16T16:42:00Z</dcterms:created>
  <dcterms:modified xsi:type="dcterms:W3CDTF">2016-05-05T06:13:00Z</dcterms:modified>
</cp:coreProperties>
</file>