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B27" w:rsidRPr="008E21B5" w:rsidRDefault="004D0B27" w:rsidP="0070271C">
      <w:pPr>
        <w:rPr>
          <w:rFonts w:ascii="Angsana New" w:hAnsi="Angsana New"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ab/>
        <w:t>การสร้างภูมิคุ้มกันด้านสังคมให้นักเรียน</w:t>
      </w:r>
      <w:r w:rsidRPr="008E21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4D0B27" w:rsidRPr="00CA3B5C" w:rsidRDefault="004D0B27" w:rsidP="00844CAB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</w:p>
    <w:p w:rsidR="004D0B27" w:rsidRPr="00CA3B5C" w:rsidRDefault="004D0B27" w:rsidP="00844CAB">
      <w:pPr>
        <w:rPr>
          <w:rFonts w:ascii="Angsana New" w:hAnsi="Angsana New"/>
          <w:b/>
          <w:bCs/>
          <w:sz w:val="32"/>
          <w:szCs w:val="32"/>
          <w:cs/>
        </w:rPr>
      </w:pPr>
      <w:r w:rsidRPr="004C2453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4C2453">
        <w:rPr>
          <w:rFonts w:hint="cs"/>
          <w:b/>
          <w:bCs/>
          <w:sz w:val="32"/>
          <w:szCs w:val="32"/>
          <w:cs/>
        </w:rPr>
        <w:t>ของสถานศึกษา</w:t>
      </w:r>
      <w:r w:rsidRPr="00CA3B5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ข้อ </w:t>
      </w:r>
      <w:r>
        <w:rPr>
          <w:rFonts w:ascii="Angsana New" w:hAnsi="Angsana New"/>
          <w:sz w:val="32"/>
          <w:szCs w:val="32"/>
          <w:cs/>
        </w:rPr>
        <w:t>1</w:t>
      </w:r>
      <w:r w:rsidRPr="00CA3B5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, 6</w:t>
      </w:r>
      <w:r w:rsidRPr="00CA3B5C">
        <w:rPr>
          <w:rFonts w:ascii="Angsana New" w:hAnsi="Angsana New"/>
          <w:sz w:val="32"/>
          <w:szCs w:val="32"/>
          <w:cs/>
        </w:rPr>
        <w:t xml:space="preserve">                    </w:t>
      </w:r>
      <w:r w:rsidRPr="00CA3B5C">
        <w:rPr>
          <w:rFonts w:ascii="Angsana New" w:hAnsi="Angsana New"/>
          <w:b/>
          <w:bCs/>
          <w:sz w:val="32"/>
          <w:szCs w:val="32"/>
          <w:cs/>
        </w:rPr>
        <w:t>จุดเน้น</w:t>
      </w:r>
      <w:r w:rsidRPr="00CA3B5C">
        <w:rPr>
          <w:rFonts w:ascii="Angsana New" w:hAnsi="Angsana New"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สพฐ.  </w:t>
      </w:r>
      <w:r w:rsidRPr="00CA3B5C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  <w:cs/>
        </w:rPr>
        <w:t>6</w:t>
      </w:r>
      <w:r w:rsidRPr="00CA3B5C">
        <w:rPr>
          <w:rFonts w:ascii="Angsana New" w:hAnsi="Angsana New"/>
          <w:sz w:val="32"/>
          <w:szCs w:val="32"/>
          <w:cs/>
        </w:rPr>
        <w:t xml:space="preserve">             </w:t>
      </w:r>
    </w:p>
    <w:p w:rsidR="004D0B27" w:rsidRPr="00FE7FB1" w:rsidRDefault="004D0B27" w:rsidP="00FE7FB1">
      <w:pPr>
        <w:rPr>
          <w:rFonts w:ascii="Angsana New" w:hAnsi="Angsana New"/>
          <w:sz w:val="32"/>
          <w:szCs w:val="32"/>
          <w:cs/>
        </w:rPr>
      </w:pPr>
      <w:r w:rsidRPr="00FE7FB1">
        <w:rPr>
          <w:rFonts w:ascii="Angsana New" w:hAnsi="Angsana New"/>
          <w:b/>
          <w:bCs/>
          <w:sz w:val="32"/>
          <w:szCs w:val="32"/>
          <w:cs/>
        </w:rPr>
        <w:t>สอดคล้องกับ</w:t>
      </w:r>
      <w:r w:rsidRPr="004C2453">
        <w:rPr>
          <w:rFonts w:ascii="Angsana New" w:hAnsi="Angsana New"/>
          <w:b/>
          <w:bCs/>
          <w:sz w:val="32"/>
          <w:szCs w:val="32"/>
          <w:cs/>
        </w:rPr>
        <w:t>มาตรฐานการศึกษา</w:t>
      </w:r>
      <w:r w:rsidRPr="004C2453">
        <w:rPr>
          <w:rFonts w:ascii="Angsana New" w:hAnsi="Angsana New"/>
          <w:sz w:val="32"/>
          <w:szCs w:val="32"/>
          <w:cs/>
        </w:rPr>
        <w:t xml:space="preserve"> </w:t>
      </w:r>
      <w:r w:rsidRPr="00FE7FB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ข้อ </w:t>
      </w:r>
      <w:r w:rsidRPr="00FE7FB1">
        <w:rPr>
          <w:rFonts w:ascii="Angsana New" w:hAnsi="Angsana New"/>
          <w:sz w:val="32"/>
          <w:szCs w:val="32"/>
          <w:cs/>
        </w:rPr>
        <w:t>7</w:t>
      </w:r>
      <w:r w:rsidRPr="00FE7FB1">
        <w:rPr>
          <w:rFonts w:ascii="Angsana New" w:hAnsi="Angsana New"/>
          <w:sz w:val="32"/>
          <w:szCs w:val="32"/>
        </w:rPr>
        <w:t>,10</w:t>
      </w:r>
      <w:r w:rsidRPr="00FE7FB1">
        <w:rPr>
          <w:rFonts w:ascii="Angsana New" w:hAnsi="Angsana New"/>
          <w:sz w:val="32"/>
          <w:szCs w:val="32"/>
          <w:cs/>
        </w:rPr>
        <w:t xml:space="preserve">  ตัวชี้วัดที่ 7.6 </w:t>
      </w:r>
      <w:r w:rsidRPr="00FE7FB1">
        <w:rPr>
          <w:rFonts w:ascii="Angsana New" w:hAnsi="Angsana New"/>
          <w:sz w:val="32"/>
          <w:szCs w:val="32"/>
        </w:rPr>
        <w:t>,10.6</w:t>
      </w:r>
      <w:r w:rsidRPr="00FE7FB1">
        <w:rPr>
          <w:rFonts w:ascii="Angsana New" w:hAnsi="Angsana New"/>
          <w:sz w:val="32"/>
          <w:szCs w:val="32"/>
          <w:cs/>
        </w:rPr>
        <w:tab/>
      </w:r>
    </w:p>
    <w:p w:rsidR="004D0B27" w:rsidRPr="004C2453" w:rsidRDefault="004D0B27" w:rsidP="004C2453">
      <w:pPr>
        <w:rPr>
          <w:rFonts w:ascii="Angsana New" w:hAnsi="Angsana New"/>
          <w:b/>
          <w:bCs/>
          <w:sz w:val="32"/>
          <w:szCs w:val="32"/>
        </w:rPr>
      </w:pPr>
      <w:r w:rsidRPr="004C2453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4C2453">
        <w:rPr>
          <w:rFonts w:ascii="Angsana New" w:hAnsi="Angsana New"/>
          <w:b/>
          <w:bCs/>
          <w:sz w:val="32"/>
          <w:szCs w:val="32"/>
          <w:cs/>
        </w:rPr>
        <w:tab/>
      </w:r>
      <w:r w:rsidRPr="004C2453">
        <w:rPr>
          <w:rFonts w:ascii="Angsana New" w:hAnsi="Angsana New"/>
          <w:b/>
          <w:bCs/>
          <w:sz w:val="32"/>
          <w:szCs w:val="32"/>
        </w:rPr>
        <w:t xml:space="preserve"> </w:t>
      </w:r>
      <w:r w:rsidRPr="004C2453">
        <w:rPr>
          <w:rFonts w:ascii="Angsana New" w:hAnsi="Angsana New"/>
          <w:b/>
          <w:bCs/>
          <w:sz w:val="32"/>
          <w:szCs w:val="32"/>
        </w:rPr>
        <w:tab/>
      </w:r>
      <w:r w:rsidRPr="004C2453">
        <w:rPr>
          <w:rFonts w:ascii="Angsana New" w:hAnsi="Angsana New"/>
          <w:b/>
          <w:bCs/>
          <w:sz w:val="32"/>
          <w:szCs w:val="32"/>
        </w:rPr>
        <w:tab/>
      </w:r>
      <w:r w:rsidRPr="004C2453">
        <w:rPr>
          <w:rFonts w:ascii="Angsana New" w:hAnsi="Angsana New"/>
          <w:b/>
          <w:bCs/>
          <w:sz w:val="32"/>
          <w:szCs w:val="32"/>
          <w:cs/>
        </w:rPr>
        <w:tab/>
      </w:r>
      <w:r w:rsidRPr="004C2453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4D0B27" w:rsidRPr="004C2453" w:rsidRDefault="004D0B27" w:rsidP="0070271C">
      <w:pPr>
        <w:rPr>
          <w:rFonts w:ascii="Angsana New" w:hAnsi="Angsana New"/>
          <w:sz w:val="32"/>
          <w:szCs w:val="32"/>
          <w:cs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>
        <w:rPr>
          <w:sz w:val="32"/>
          <w:szCs w:val="32"/>
          <w:cs/>
        </w:rPr>
        <w:t xml:space="preserve">  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นายไตรรงค์</w:t>
      </w:r>
      <w:r>
        <w:rPr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กล่ำบุตร</w:t>
      </w:r>
    </w:p>
    <w:p w:rsidR="004D0B27" w:rsidRDefault="004D0B27" w:rsidP="0070271C">
      <w:pPr>
        <w:rPr>
          <w:rFonts w:ascii="Angsana New" w:hAnsi="Angsana New"/>
          <w:b/>
          <w:bCs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>
        <w:rPr>
          <w:rFonts w:ascii="Angsana New" w:hAnsi="Angsana New"/>
          <w:sz w:val="32"/>
          <w:szCs w:val="32"/>
        </w:rPr>
        <w:t xml:space="preserve">   9</w:t>
      </w:r>
      <w:r w:rsidRPr="00221198">
        <w:rPr>
          <w:rFonts w:ascii="Angsana New" w:hAnsi="Angsana New"/>
          <w:sz w:val="32"/>
          <w:szCs w:val="32"/>
          <w:cs/>
        </w:rPr>
        <w:t xml:space="preserve"> พ.ค. </w:t>
      </w:r>
      <w:r>
        <w:rPr>
          <w:rFonts w:ascii="Angsana New" w:hAnsi="Angsana New"/>
          <w:sz w:val="32"/>
          <w:szCs w:val="32"/>
        </w:rPr>
        <w:t>2559</w:t>
      </w:r>
      <w:r w:rsidRPr="00221198">
        <w:rPr>
          <w:rFonts w:ascii="Angsana New" w:hAnsi="Angsana New"/>
          <w:sz w:val="32"/>
          <w:szCs w:val="32"/>
          <w:cs/>
        </w:rPr>
        <w:t xml:space="preserve"> - 3</w:t>
      </w:r>
      <w:r>
        <w:rPr>
          <w:rFonts w:ascii="Angsana New" w:hAnsi="Angsana New"/>
          <w:sz w:val="32"/>
          <w:szCs w:val="32"/>
          <w:cs/>
        </w:rPr>
        <w:t>1 มี</w:t>
      </w:r>
      <w:r w:rsidRPr="00221198">
        <w:rPr>
          <w:rFonts w:ascii="Angsana New" w:hAnsi="Angsana New"/>
          <w:sz w:val="32"/>
          <w:szCs w:val="32"/>
          <w:cs/>
        </w:rPr>
        <w:t xml:space="preserve">.ค. </w:t>
      </w:r>
      <w:r w:rsidRPr="00221198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60</w:t>
      </w:r>
    </w:p>
    <w:p w:rsidR="004D0B27" w:rsidRPr="00F8719A" w:rsidRDefault="004D0B27" w:rsidP="0070271C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4D0B27" w:rsidRPr="00F8719A" w:rsidRDefault="004D0B27" w:rsidP="0070271C">
      <w:pPr>
        <w:rPr>
          <w:rFonts w:ascii="Angsana New" w:hAnsi="Angsana New"/>
          <w:sz w:val="16"/>
          <w:szCs w:val="16"/>
        </w:rPr>
      </w:pPr>
    </w:p>
    <w:p w:rsidR="004D0B27" w:rsidRDefault="004D0B27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หลักการและเหตุผ</w:t>
      </w:r>
      <w:r>
        <w:rPr>
          <w:rFonts w:ascii="Angsana New" w:hAnsi="Angsana New"/>
          <w:sz w:val="32"/>
          <w:szCs w:val="32"/>
          <w:cs/>
        </w:rPr>
        <w:t xml:space="preserve">ล       </w:t>
      </w:r>
    </w:p>
    <w:p w:rsidR="004D0B27" w:rsidRDefault="004D0B27" w:rsidP="00D053E6">
      <w:pPr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การสร้างภูมิคุ้มกันด้านสังคมให้แก่นักเรียนในโรงเรียนเป็นสิ่งสำคัญยิ่ง เพราะการที่จะเป็นเยาวชน</w:t>
      </w:r>
    </w:p>
    <w:p w:rsidR="004D0B27" w:rsidRDefault="004D0B2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ที่ดีของชาติต้องได้รับการดูแล ช่วยเหลือในทุก ๆ ด้าน โดยมีครูให้คำแนะนำ ปรึกษา ตลอดจนประสานความร่วมมือกับผู้ปกครองเพื่อร่วมมือกันในการแก้ไขปัญหาให้แก่นักเรียน  </w:t>
      </w:r>
    </w:p>
    <w:p w:rsidR="004D0B27" w:rsidRDefault="004D0B27" w:rsidP="00D053E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 xml:space="preserve">. </w:t>
      </w:r>
      <w:r w:rsidRPr="005E6A9D"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4D0B27" w:rsidRDefault="004D0B27" w:rsidP="00F900B6">
      <w:pPr>
        <w:ind w:firstLine="72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2.1 </w:t>
      </w:r>
      <w:r>
        <w:rPr>
          <w:rFonts w:hint="cs"/>
          <w:b/>
          <w:bCs/>
          <w:sz w:val="32"/>
          <w:szCs w:val="32"/>
          <w:cs/>
        </w:rPr>
        <w:t>ผลผลิต</w:t>
      </w:r>
      <w:r>
        <w:rPr>
          <w:b/>
          <w:bCs/>
          <w:sz w:val="32"/>
          <w:szCs w:val="32"/>
          <w:cs/>
        </w:rPr>
        <w:t xml:space="preserve"> </w:t>
      </w:r>
      <w:r w:rsidRPr="003C0934">
        <w:rPr>
          <w:rFonts w:ascii="Angsana New" w:eastAsia="Times New Roman" w:hAnsi="Angsana New"/>
          <w:b/>
          <w:bCs/>
          <w:sz w:val="32"/>
          <w:szCs w:val="32"/>
        </w:rPr>
        <w:t>(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Outputs)  </w:t>
      </w:r>
    </w:p>
    <w:p w:rsidR="004D0B27" w:rsidRDefault="004D0B27" w:rsidP="00D053E6">
      <w:pPr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ab/>
      </w:r>
      <w:r>
        <w:rPr>
          <w:sz w:val="32"/>
          <w:szCs w:val="32"/>
        </w:rPr>
        <w:t xml:space="preserve">    </w:t>
      </w:r>
      <w:r>
        <w:rPr>
          <w:rFonts w:hint="cs"/>
          <w:sz w:val="32"/>
          <w:szCs w:val="32"/>
          <w:cs/>
        </w:rPr>
        <w:t>นักเรียน</w:t>
      </w:r>
      <w:r>
        <w:rPr>
          <w:sz w:val="32"/>
          <w:szCs w:val="32"/>
          <w:cs/>
        </w:rPr>
        <w:t xml:space="preserve"> </w:t>
      </w:r>
      <w:r w:rsidRPr="00341529">
        <w:rPr>
          <w:rFonts w:ascii="Angsana New" w:hAnsi="Angsana New"/>
          <w:sz w:val="32"/>
          <w:szCs w:val="32"/>
          <w:cs/>
        </w:rPr>
        <w:t>1,</w:t>
      </w:r>
      <w:r>
        <w:rPr>
          <w:rFonts w:ascii="Angsana New" w:hAnsi="Angsana New"/>
          <w:sz w:val="32"/>
          <w:szCs w:val="32"/>
        </w:rPr>
        <w:t>8</w:t>
      </w:r>
      <w:r w:rsidRPr="00341529">
        <w:rPr>
          <w:rFonts w:ascii="Angsana New" w:hAnsi="Angsana New"/>
          <w:sz w:val="32"/>
          <w:szCs w:val="32"/>
          <w:cs/>
        </w:rPr>
        <w:t>00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คนได้รับคำปรึกษา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ดูแล</w:t>
      </w:r>
      <w:r>
        <w:rPr>
          <w:sz w:val="32"/>
          <w:szCs w:val="32"/>
          <w:cs/>
        </w:rPr>
        <w:t xml:space="preserve"> </w:t>
      </w:r>
      <w:r w:rsidRPr="00D053E6">
        <w:rPr>
          <w:rFonts w:hint="cs"/>
          <w:sz w:val="32"/>
          <w:szCs w:val="32"/>
          <w:cs/>
        </w:rPr>
        <w:t>และพ</w:t>
      </w:r>
      <w:r>
        <w:rPr>
          <w:rFonts w:hint="cs"/>
          <w:sz w:val="32"/>
          <w:szCs w:val="32"/>
          <w:cs/>
        </w:rPr>
        <w:t>ั</w:t>
      </w:r>
      <w:r w:rsidRPr="00D053E6">
        <w:rPr>
          <w:rFonts w:hint="cs"/>
          <w:sz w:val="32"/>
          <w:szCs w:val="32"/>
          <w:cs/>
        </w:rPr>
        <w:t>ฒนาตนเองได้</w:t>
      </w:r>
    </w:p>
    <w:p w:rsidR="004D0B27" w:rsidRDefault="004D0B27" w:rsidP="00D053E6">
      <w:pPr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4D0B27" w:rsidRPr="003C0934" w:rsidRDefault="004D0B27" w:rsidP="00D053E6">
      <w:pPr>
        <w:ind w:firstLine="720"/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cs"/>
          <w:sz w:val="32"/>
          <w:szCs w:val="32"/>
          <w:cs/>
        </w:rPr>
        <w:t>นักเรียนร้อยละ</w:t>
      </w:r>
      <w:r>
        <w:rPr>
          <w:sz w:val="32"/>
          <w:szCs w:val="32"/>
          <w:cs/>
        </w:rPr>
        <w:t xml:space="preserve"> 80 </w:t>
      </w:r>
      <w:r>
        <w:rPr>
          <w:rFonts w:hint="cs"/>
          <w:sz w:val="32"/>
          <w:szCs w:val="32"/>
          <w:cs/>
        </w:rPr>
        <w:t>ได้รับคำปรึกษา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ดูแล</w:t>
      </w:r>
      <w:r>
        <w:rPr>
          <w:sz w:val="32"/>
          <w:szCs w:val="32"/>
          <w:cs/>
        </w:rPr>
        <w:t xml:space="preserve"> </w:t>
      </w:r>
      <w:r w:rsidRPr="00D053E6">
        <w:rPr>
          <w:rFonts w:hint="cs"/>
          <w:sz w:val="32"/>
          <w:szCs w:val="32"/>
          <w:cs/>
        </w:rPr>
        <w:t>และพ</w:t>
      </w:r>
      <w:r>
        <w:rPr>
          <w:rFonts w:hint="cs"/>
          <w:sz w:val="32"/>
          <w:szCs w:val="32"/>
          <w:cs/>
        </w:rPr>
        <w:t>ั</w:t>
      </w:r>
      <w:r w:rsidRPr="00D053E6">
        <w:rPr>
          <w:rFonts w:hint="cs"/>
          <w:sz w:val="32"/>
          <w:szCs w:val="32"/>
          <w:cs/>
        </w:rPr>
        <w:t>ฒนาตนเองได้อย่างมีประสิทธิภาพ</w:t>
      </w:r>
    </w:p>
    <w:p w:rsidR="004D0B27" w:rsidRDefault="004D0B27" w:rsidP="00FC4121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3. เป้าหมาย</w:t>
      </w:r>
    </w:p>
    <w:p w:rsidR="004D0B27" w:rsidRDefault="004D0B27" w:rsidP="00F14A2B">
      <w:pPr>
        <w:ind w:left="55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3.1  เป้าหมายเชิงปริมาณ </w:t>
      </w:r>
    </w:p>
    <w:p w:rsidR="004D0B27" w:rsidRDefault="004D0B27">
      <w:pPr>
        <w:ind w:left="55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นักเรียน  1,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>00  คน ได้รับการดูแลช่วยเหลือและพัฒนาตนเองได้อย่างมีประสิทธิภาพ</w:t>
      </w:r>
    </w:p>
    <w:p w:rsidR="004D0B27" w:rsidRDefault="004D0B2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3.2  </w:t>
      </w:r>
      <w:r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  <w:r>
        <w:rPr>
          <w:rFonts w:ascii="Angsana New" w:hAnsi="Angsana New"/>
          <w:sz w:val="32"/>
          <w:szCs w:val="32"/>
        </w:rPr>
        <w:br/>
        <w:t xml:space="preserve">                   </w:t>
      </w:r>
      <w:r>
        <w:rPr>
          <w:rFonts w:ascii="Angsana New" w:hAnsi="Angsana New"/>
          <w:sz w:val="32"/>
          <w:szCs w:val="32"/>
          <w:cs/>
        </w:rPr>
        <w:t>นักเรียน  ร้อยละ  80  ได้รับการปกป้องคุ้มครองดูแลตามสิทธิของนักเรียนและได้พัฒนาศักยภาพที่แตกต่างของแต่บุคคลได้อย่างมีประสิทธภาพ</w:t>
      </w:r>
    </w:p>
    <w:p w:rsidR="004D0B27" w:rsidRDefault="004D0B27" w:rsidP="00F900B6">
      <w:pPr>
        <w:pStyle w:val="NoSpacing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          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4D0B27" w:rsidRDefault="004D0B27" w:rsidP="00093991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426C2D">
        <w:rPr>
          <w:rFonts w:ascii="Angsana New" w:hAnsi="Angsana New"/>
          <w:sz w:val="32"/>
          <w:szCs w:val="32"/>
          <w:cs/>
        </w:rPr>
        <w:t xml:space="preserve">มาตรฐานที่ </w:t>
      </w:r>
      <w:r w:rsidRPr="00426C2D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>,10</w:t>
      </w:r>
      <w:r>
        <w:rPr>
          <w:rFonts w:ascii="Angsana New" w:hAnsi="Angsana New"/>
          <w:sz w:val="32"/>
          <w:szCs w:val="32"/>
          <w:cs/>
        </w:rPr>
        <w:t xml:space="preserve">  ตัวชี้วัดที่ 7.6 </w:t>
      </w:r>
      <w:r>
        <w:rPr>
          <w:rFonts w:ascii="Angsana New" w:hAnsi="Angsana New"/>
          <w:sz w:val="32"/>
          <w:szCs w:val="32"/>
        </w:rPr>
        <w:t>,10.6</w:t>
      </w:r>
    </w:p>
    <w:p w:rsidR="004D0B27" w:rsidRDefault="004D0B27" w:rsidP="005E6532">
      <w:pPr>
        <w:rPr>
          <w:rFonts w:ascii="Angsana New" w:hAnsi="Angsana New"/>
          <w:b/>
          <w:bCs/>
          <w:sz w:val="32"/>
          <w:szCs w:val="32"/>
        </w:rPr>
      </w:pPr>
    </w:p>
    <w:p w:rsidR="004D0B27" w:rsidRDefault="004D0B27" w:rsidP="005E6532">
      <w:pPr>
        <w:rPr>
          <w:rFonts w:ascii="Angsana New" w:hAnsi="Angsana New"/>
          <w:b/>
          <w:bCs/>
          <w:sz w:val="32"/>
          <w:szCs w:val="32"/>
        </w:rPr>
      </w:pPr>
    </w:p>
    <w:p w:rsidR="004D0B27" w:rsidRDefault="004D0B27" w:rsidP="005E6532">
      <w:pPr>
        <w:rPr>
          <w:rFonts w:ascii="Angsana New" w:hAnsi="Angsana New"/>
          <w:b/>
          <w:bCs/>
          <w:sz w:val="32"/>
          <w:szCs w:val="32"/>
        </w:rPr>
      </w:pPr>
    </w:p>
    <w:p w:rsidR="004D0B27" w:rsidRDefault="004D0B27" w:rsidP="005E6532">
      <w:pPr>
        <w:rPr>
          <w:rFonts w:ascii="Angsana New" w:hAnsi="Angsana New"/>
          <w:b/>
          <w:bCs/>
          <w:sz w:val="32"/>
          <w:szCs w:val="32"/>
        </w:rPr>
      </w:pPr>
    </w:p>
    <w:p w:rsidR="004D0B27" w:rsidRDefault="004D0B27" w:rsidP="005E6532">
      <w:pPr>
        <w:rPr>
          <w:rFonts w:ascii="Angsana New" w:hAnsi="Angsana New"/>
          <w:b/>
          <w:bCs/>
          <w:sz w:val="32"/>
          <w:szCs w:val="32"/>
        </w:rPr>
      </w:pPr>
    </w:p>
    <w:p w:rsidR="004D0B27" w:rsidRDefault="004D0B27" w:rsidP="005E6532">
      <w:pPr>
        <w:rPr>
          <w:rFonts w:ascii="Angsana New" w:hAnsi="Angsana New"/>
          <w:b/>
          <w:bCs/>
          <w:sz w:val="32"/>
          <w:szCs w:val="32"/>
        </w:rPr>
      </w:pPr>
    </w:p>
    <w:p w:rsidR="004D0B27" w:rsidRDefault="004D0B27" w:rsidP="005E6532">
      <w:pPr>
        <w:rPr>
          <w:rFonts w:ascii="Angsana New" w:hAnsi="Angsana New"/>
          <w:b/>
          <w:bCs/>
          <w:sz w:val="32"/>
          <w:szCs w:val="32"/>
        </w:rPr>
      </w:pPr>
    </w:p>
    <w:p w:rsidR="004D0B27" w:rsidRDefault="004D0B27" w:rsidP="005E6532">
      <w:pPr>
        <w:rPr>
          <w:rFonts w:ascii="Angsana New" w:hAnsi="Angsana New"/>
          <w:b/>
          <w:bCs/>
          <w:sz w:val="32"/>
          <w:szCs w:val="32"/>
        </w:rPr>
      </w:pPr>
    </w:p>
    <w:p w:rsidR="004D0B27" w:rsidRDefault="004D0B27" w:rsidP="001B71A9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1440"/>
        <w:gridCol w:w="1389"/>
        <w:gridCol w:w="1131"/>
        <w:gridCol w:w="1260"/>
      </w:tblGrid>
      <w:tr w:rsidR="004D0B27">
        <w:tc>
          <w:tcPr>
            <w:tcW w:w="1728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440" w:type="dxa"/>
          </w:tcPr>
          <w:p w:rsidR="004D0B27" w:rsidRDefault="004D0B27" w:rsidP="00F14A2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</w:t>
            </w:r>
          </w:p>
          <w:p w:rsidR="004D0B27" w:rsidRDefault="004D0B27" w:rsidP="00F14A2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</w:p>
          <w:p w:rsidR="004D0B27" w:rsidRDefault="004D0B27" w:rsidP="00F14A2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89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1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>
        <w:tc>
          <w:tcPr>
            <w:tcW w:w="1728" w:type="dxa"/>
          </w:tcPr>
          <w:p w:rsidR="004D0B27" w:rsidRDefault="004D0B27" w:rsidP="002121F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</w:t>
            </w:r>
          </w:p>
          <w:p w:rsidR="004D0B27" w:rsidRDefault="004D0B27" w:rsidP="002121F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จัดทำประวัตินักเรียน</w:t>
            </w:r>
          </w:p>
          <w:p w:rsidR="004D0B27" w:rsidRDefault="004D0B27" w:rsidP="002121F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4D0B27" w:rsidRPr="00342B4B" w:rsidRDefault="004D0B27" w:rsidP="002121FF">
            <w:pPr>
              <w:numPr>
                <w:ilvl w:val="0"/>
                <w:numId w:val="3"/>
              </w:num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42B4B">
              <w:rPr>
                <w:rFonts w:ascii="Angsana New" w:hAnsi="Angsana New" w:cs="AngsanaUPC"/>
                <w:sz w:val="32"/>
                <w:szCs w:val="32"/>
                <w:cs/>
              </w:rPr>
              <w:t>จัดทำแบบสำรวจข้อมูลเป็นบุคคล</w:t>
            </w:r>
          </w:p>
          <w:p w:rsidR="004D0B27" w:rsidRPr="008D3CAC" w:rsidRDefault="004D0B27" w:rsidP="00BC6CE7">
            <w:pPr>
              <w:numPr>
                <w:ilvl w:val="0"/>
                <w:numId w:val="3"/>
              </w:num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42B4B">
              <w:rPr>
                <w:rFonts w:ascii="Angsana New" w:hAnsi="Angsana New" w:cs="AngsanaUPC"/>
                <w:sz w:val="32"/>
                <w:szCs w:val="32"/>
                <w:cs/>
              </w:rPr>
              <w:t>แจกแบบสำรวจให้ครูที่ปรึกษาเพื่อเก็บ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ข้อมูล</w:t>
            </w:r>
          </w:p>
          <w:p w:rsidR="004D0B27" w:rsidRPr="00342B4B" w:rsidRDefault="004D0B27" w:rsidP="00BC6CE7">
            <w:pPr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3. ครูที่ปรึกษาแจกแบบสำรวจข้อมูลพร้อมจัดเก็บข้อมูลเป็นรายบุคคลไว้</w:t>
            </w:r>
          </w:p>
        </w:tc>
        <w:tc>
          <w:tcPr>
            <w:tcW w:w="1440" w:type="dxa"/>
          </w:tcPr>
          <w:p w:rsidR="004D0B27" w:rsidRDefault="004D0B27" w:rsidP="00834D64">
            <w:pPr>
              <w:pStyle w:val="Heading2"/>
            </w:pPr>
            <w:r>
              <w:rPr>
                <w:cs/>
              </w:rPr>
              <w:t>พ</w:t>
            </w:r>
            <w:r>
              <w:t>.</w:t>
            </w:r>
            <w:r>
              <w:rPr>
                <w:cs/>
              </w:rPr>
              <w:t>ค</w:t>
            </w:r>
            <w:r>
              <w:t xml:space="preserve">.  -  </w:t>
            </w:r>
            <w:r>
              <w:rPr>
                <w:cs/>
              </w:rPr>
              <w:t>มิ</w:t>
            </w:r>
            <w:r>
              <w:t>.</w:t>
            </w:r>
            <w:r>
              <w:rPr>
                <w:cs/>
              </w:rPr>
              <w:t>ย</w:t>
            </w:r>
            <w:r>
              <w:t xml:space="preserve">. </w:t>
            </w:r>
            <w:r>
              <w:rPr>
                <w:cs/>
              </w:rPr>
              <w:t xml:space="preserve"> </w:t>
            </w:r>
            <w:r>
              <w:t xml:space="preserve">2559         </w:t>
            </w:r>
          </w:p>
        </w:tc>
        <w:tc>
          <w:tcPr>
            <w:tcW w:w="1389" w:type="dxa"/>
          </w:tcPr>
          <w:p w:rsidR="004D0B27" w:rsidRDefault="004D0B27" w:rsidP="00342B4B">
            <w:pPr>
              <w:pStyle w:val="Heading2"/>
              <w:jc w:val="center"/>
            </w:pPr>
            <w:r>
              <w:rPr>
                <w:cs/>
              </w:rPr>
              <w:t>ห้องเรียน</w:t>
            </w:r>
          </w:p>
        </w:tc>
        <w:tc>
          <w:tcPr>
            <w:tcW w:w="1131" w:type="dxa"/>
          </w:tcPr>
          <w:p w:rsidR="004D0B27" w:rsidRDefault="004D0B27" w:rsidP="00FE6B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5,293</w:t>
            </w:r>
          </w:p>
        </w:tc>
        <w:tc>
          <w:tcPr>
            <w:tcW w:w="1260" w:type="dxa"/>
          </w:tcPr>
          <w:p w:rsidR="004D0B27" w:rsidRDefault="004D0B27" w:rsidP="002121FF">
            <w:pPr>
              <w:pStyle w:val="Heading2"/>
            </w:pPr>
            <w:r>
              <w:rPr>
                <w:cs/>
              </w:rPr>
              <w:t>-ครูที่ปรึกษา</w:t>
            </w:r>
          </w:p>
          <w:p w:rsidR="004D0B27" w:rsidRDefault="004D0B27" w:rsidP="002121FF">
            <w:pPr>
              <w:pStyle w:val="Heading2"/>
            </w:pPr>
            <w:r>
              <w:rPr>
                <w:cs/>
              </w:rPr>
              <w:t xml:space="preserve">  74  คน</w:t>
            </w:r>
            <w:r>
              <w:t xml:space="preserve"> </w:t>
            </w:r>
          </w:p>
          <w:p w:rsidR="004D0B27" w:rsidRPr="00342B4B" w:rsidRDefault="004D0B27" w:rsidP="00342B4B">
            <w:pPr>
              <w:rPr>
                <w:sz w:val="32"/>
                <w:szCs w:val="32"/>
                <w:cs/>
              </w:rPr>
            </w:pPr>
            <w:r>
              <w:rPr>
                <w:cs/>
              </w:rPr>
              <w:t xml:space="preserve">- </w:t>
            </w:r>
            <w:r>
              <w:rPr>
                <w:rFonts w:hint="cs"/>
                <w:sz w:val="32"/>
                <w:szCs w:val="32"/>
                <w:cs/>
              </w:rPr>
              <w:t>นักเรียน</w:t>
            </w:r>
          </w:p>
          <w:p w:rsidR="004D0B27" w:rsidRPr="00341529" w:rsidRDefault="004D0B27" w:rsidP="00AD063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cs="AngsanaUPC"/>
                <w:sz w:val="32"/>
                <w:szCs w:val="32"/>
                <w:cs/>
              </w:rPr>
              <w:t xml:space="preserve">   </w:t>
            </w:r>
            <w:r w:rsidRPr="00341529">
              <w:rPr>
                <w:rFonts w:ascii="Angsana New" w:hAnsi="Angsana New"/>
                <w:sz w:val="32"/>
                <w:szCs w:val="32"/>
                <w:cs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341529">
              <w:rPr>
                <w:rFonts w:ascii="Angsana New" w:hAnsi="Angsana New"/>
                <w:sz w:val="32"/>
                <w:szCs w:val="32"/>
                <w:cs/>
              </w:rPr>
              <w:t>00 คน</w:t>
            </w:r>
          </w:p>
        </w:tc>
      </w:tr>
      <w:tr w:rsidR="004D0B27">
        <w:tc>
          <w:tcPr>
            <w:tcW w:w="1728" w:type="dxa"/>
          </w:tcPr>
          <w:p w:rsidR="004D0B27" w:rsidRDefault="004D0B2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4D0B27" w:rsidRDefault="004D0B27">
            <w:pPr>
              <w:pStyle w:val="Heading2"/>
            </w:pPr>
            <w:r>
              <w:rPr>
                <w:cs/>
              </w:rPr>
              <w:t>เยี่ยมบ้านนักเรียน</w:t>
            </w:r>
          </w:p>
        </w:tc>
        <w:tc>
          <w:tcPr>
            <w:tcW w:w="2160" w:type="dxa"/>
          </w:tcPr>
          <w:p w:rsidR="004D0B27" w:rsidRDefault="004D0B27">
            <w:pPr>
              <w:numPr>
                <w:ilvl w:val="0"/>
                <w:numId w:val="4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จัดทำข้อมูลเป็นรายบุคคลโดยครูที่ปรึกษา</w:t>
            </w:r>
          </w:p>
          <w:p w:rsidR="004D0B27" w:rsidRDefault="004D0B27">
            <w:pPr>
              <w:numPr>
                <w:ilvl w:val="0"/>
                <w:numId w:val="4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ครูที่ปรึกษารับแบบฟอร์มการเยี่ยมบ้านจากงานระบบ</w:t>
            </w:r>
          </w:p>
          <w:p w:rsidR="004D0B27" w:rsidRDefault="004D0B27">
            <w:pPr>
              <w:ind w:left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ดูแลฯ</w:t>
            </w:r>
          </w:p>
          <w:p w:rsidR="004D0B27" w:rsidRDefault="004D0B27">
            <w:pPr>
              <w:numPr>
                <w:ilvl w:val="0"/>
                <w:numId w:val="4"/>
              </w:num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ออกเยี่ยมบ้านตามคำสั่งของโรงเรียนเพื่อจัดเก็บข้อมูลจากผู้ปกครอง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4.  รวบรวมข้อมูลจาก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การออกเยี่ยมบ้าน       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สรุปเป็นรูปเล่ม   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นำเสนอฝ่ายปกครอง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B27" w:rsidRDefault="004D0B27">
            <w:pPr>
              <w:pStyle w:val="Heading2"/>
            </w:pPr>
            <w:r>
              <w:t xml:space="preserve">1  </w:t>
            </w:r>
            <w:r>
              <w:rPr>
                <w:cs/>
              </w:rPr>
              <w:t>มิ</w:t>
            </w:r>
            <w:r>
              <w:t>.</w:t>
            </w:r>
            <w:r>
              <w:rPr>
                <w:cs/>
              </w:rPr>
              <w:t>ย</w:t>
            </w:r>
            <w:r>
              <w:t xml:space="preserve">. - 30  </w:t>
            </w:r>
            <w:r>
              <w:rPr>
                <w:cs/>
              </w:rPr>
              <w:t>มิ</w:t>
            </w:r>
            <w:r>
              <w:t>.</w:t>
            </w:r>
            <w:r>
              <w:rPr>
                <w:cs/>
              </w:rPr>
              <w:t xml:space="preserve">ย  </w:t>
            </w:r>
            <w:r>
              <w:t>2559</w:t>
            </w:r>
          </w:p>
          <w:p w:rsidR="004D0B27" w:rsidRDefault="004D0B27">
            <w:pPr>
              <w:rPr>
                <w:rFonts w:cs="MS Sans Serif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</w:p>
          <w:p w:rsidR="004D0B27" w:rsidRDefault="004D0B27">
            <w:pPr>
              <w:rPr>
                <w:sz w:val="32"/>
                <w:szCs w:val="32"/>
              </w:rPr>
            </w:pPr>
          </w:p>
        </w:tc>
        <w:tc>
          <w:tcPr>
            <w:tcW w:w="1389" w:type="dxa"/>
          </w:tcPr>
          <w:p w:rsidR="004D0B27" w:rsidRDefault="004D0B27">
            <w:pPr>
              <w:pStyle w:val="Heading2"/>
            </w:pPr>
            <w:r>
              <w:rPr>
                <w:cs/>
              </w:rPr>
              <w:t>บ้านนักเรียน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:rsidR="004D0B27" w:rsidRPr="002145E2" w:rsidRDefault="004D0B27" w:rsidP="0013217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54,818</w:t>
            </w:r>
          </w:p>
        </w:tc>
        <w:tc>
          <w:tcPr>
            <w:tcW w:w="1260" w:type="dxa"/>
          </w:tcPr>
          <w:p w:rsidR="004D0B27" w:rsidRDefault="004D0B27">
            <w:pPr>
              <w:pStyle w:val="Heading2"/>
            </w:pPr>
            <w:r>
              <w:rPr>
                <w:cs/>
              </w:rPr>
              <w:t>-ครูที่ปรึกษา</w:t>
            </w:r>
          </w:p>
          <w:p w:rsidR="004D0B27" w:rsidRDefault="004D0B27" w:rsidP="00BC6CE7">
            <w:pPr>
              <w:pStyle w:val="Heading2"/>
            </w:pPr>
            <w:r>
              <w:rPr>
                <w:cs/>
              </w:rPr>
              <w:t xml:space="preserve">   74  คน</w:t>
            </w:r>
            <w:r>
              <w:t xml:space="preserve"> </w:t>
            </w:r>
          </w:p>
          <w:p w:rsidR="004D0B27" w:rsidRPr="00342B4B" w:rsidRDefault="004D0B27" w:rsidP="00BC6CE7">
            <w:pPr>
              <w:rPr>
                <w:sz w:val="32"/>
                <w:szCs w:val="32"/>
                <w:cs/>
              </w:rPr>
            </w:pPr>
            <w:r>
              <w:rPr>
                <w:cs/>
              </w:rPr>
              <w:t xml:space="preserve">- </w:t>
            </w:r>
            <w:r>
              <w:rPr>
                <w:rFonts w:hint="cs"/>
                <w:sz w:val="32"/>
                <w:szCs w:val="32"/>
                <w:cs/>
              </w:rPr>
              <w:t>นักเรียน</w:t>
            </w:r>
          </w:p>
          <w:p w:rsidR="004D0B27" w:rsidRPr="00341529" w:rsidRDefault="004D0B27" w:rsidP="00AD063D">
            <w:pPr>
              <w:rPr>
                <w:rFonts w:ascii="Angsana New" w:hAnsi="Angsana New"/>
              </w:rPr>
            </w:pPr>
            <w:r>
              <w:rPr>
                <w:rFonts w:cs="AngsanaUPC"/>
                <w:sz w:val="32"/>
                <w:szCs w:val="32"/>
                <w:cs/>
              </w:rPr>
              <w:t xml:space="preserve">   </w:t>
            </w:r>
            <w:r w:rsidRPr="00341529">
              <w:rPr>
                <w:rFonts w:ascii="Angsana New" w:hAnsi="Angsana New"/>
                <w:sz w:val="32"/>
                <w:szCs w:val="32"/>
                <w:cs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341529">
              <w:rPr>
                <w:rFonts w:ascii="Angsana New" w:hAnsi="Angsana New"/>
                <w:sz w:val="32"/>
                <w:szCs w:val="32"/>
                <w:cs/>
              </w:rPr>
              <w:t>00 คน</w:t>
            </w:r>
          </w:p>
        </w:tc>
      </w:tr>
    </w:tbl>
    <w:p w:rsidR="004D0B27" w:rsidRDefault="004D0B27"/>
    <w:p w:rsidR="004D0B27" w:rsidRDefault="004D0B27"/>
    <w:p w:rsidR="004D0B27" w:rsidRDefault="004D0B27"/>
    <w:p w:rsidR="004D0B27" w:rsidRDefault="004D0B27"/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1620"/>
        <w:gridCol w:w="1260"/>
        <w:gridCol w:w="1080"/>
        <w:gridCol w:w="1260"/>
      </w:tblGrid>
      <w:tr w:rsidR="004D0B27">
        <w:tc>
          <w:tcPr>
            <w:tcW w:w="1728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>
        <w:tc>
          <w:tcPr>
            <w:tcW w:w="1728" w:type="dxa"/>
          </w:tcPr>
          <w:p w:rsidR="004D0B27" w:rsidRDefault="004D0B27" w:rsidP="008D3CAC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4D0B27" w:rsidRDefault="004D0B27" w:rsidP="008D3CAC">
            <w:pPr>
              <w:pStyle w:val="Heading2"/>
              <w:spacing w:line="340" w:lineRule="exact"/>
            </w:pPr>
            <w:r>
              <w:rPr>
                <w:cs/>
              </w:rPr>
              <w:t>คัดกรองนักเรียน</w:t>
            </w:r>
          </w:p>
        </w:tc>
        <w:tc>
          <w:tcPr>
            <w:tcW w:w="2160" w:type="dxa"/>
          </w:tcPr>
          <w:p w:rsidR="004D0B27" w:rsidRDefault="004D0B27" w:rsidP="008D3CAC">
            <w:pPr>
              <w:numPr>
                <w:ilvl w:val="0"/>
                <w:numId w:val="6"/>
              </w:num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จัดทำแบบประเมิน </w:t>
            </w:r>
            <w:r>
              <w:rPr>
                <w:rFonts w:ascii="Angsana New" w:hAnsi="Angsana New"/>
                <w:sz w:val="32"/>
                <w:szCs w:val="32"/>
              </w:rPr>
              <w:t>SDQ</w:t>
            </w:r>
          </w:p>
          <w:p w:rsidR="004D0B27" w:rsidRDefault="004D0B27" w:rsidP="008D3CAC">
            <w:pPr>
              <w:numPr>
                <w:ilvl w:val="0"/>
                <w:numId w:val="6"/>
              </w:num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แจกแบบฟอร์มให้กับครูที่ปรึกษา</w:t>
            </w:r>
          </w:p>
          <w:p w:rsidR="004D0B27" w:rsidRDefault="004D0B27" w:rsidP="008D3CAC">
            <w:pPr>
              <w:numPr>
                <w:ilvl w:val="0"/>
                <w:numId w:val="6"/>
              </w:num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ครูที่ปรึกษาแจกแบบประเมินให้กับนักเรียน</w:t>
            </w:r>
          </w:p>
          <w:p w:rsidR="004D0B27" w:rsidRDefault="004D0B27" w:rsidP="008D3CAC">
            <w:pPr>
              <w:numPr>
                <w:ilvl w:val="0"/>
                <w:numId w:val="6"/>
              </w:num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ครูที่ปรึกษาเก็บข้อมูลเพื่อกรอกคะแนน </w:t>
            </w:r>
            <w:r>
              <w:rPr>
                <w:rFonts w:ascii="Angsana New" w:hAnsi="Angsana New"/>
                <w:sz w:val="32"/>
                <w:szCs w:val="32"/>
              </w:rPr>
              <w:t>SDQ</w:t>
            </w:r>
          </w:p>
          <w:p w:rsidR="004D0B27" w:rsidRDefault="004D0B27" w:rsidP="008D3CAC">
            <w:pPr>
              <w:numPr>
                <w:ilvl w:val="0"/>
                <w:numId w:val="6"/>
              </w:num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ครูที่ปรึกษาคัดกรองนักเรียนเป็นกลุ่มปกติ กลุ่มเสี่ยง กลุ่มมีปัญหา</w:t>
            </w:r>
          </w:p>
          <w:p w:rsidR="004D0B27" w:rsidRDefault="004D0B27" w:rsidP="008D3CAC">
            <w:pPr>
              <w:numPr>
                <w:ilvl w:val="0"/>
                <w:numId w:val="6"/>
              </w:num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ดำเนินการส่งเสริมแก้ไขพฤติกรรมตามกระบวนการ</w:t>
            </w:r>
          </w:p>
        </w:tc>
        <w:tc>
          <w:tcPr>
            <w:tcW w:w="1620" w:type="dxa"/>
          </w:tcPr>
          <w:p w:rsidR="004D0B27" w:rsidRDefault="004D0B27" w:rsidP="008D3CAC">
            <w:pPr>
              <w:pStyle w:val="Heading2"/>
              <w:spacing w:line="340" w:lineRule="exact"/>
            </w:pPr>
            <w:r>
              <w:t xml:space="preserve">1 </w:t>
            </w:r>
            <w:r>
              <w:rPr>
                <w:cs/>
              </w:rPr>
              <w:t>ก</w:t>
            </w:r>
            <w:r>
              <w:t>.</w:t>
            </w:r>
            <w:r>
              <w:rPr>
                <w:cs/>
              </w:rPr>
              <w:t>ค</w:t>
            </w:r>
            <w:r>
              <w:t xml:space="preserve">. 2559 -     28 </w:t>
            </w:r>
            <w:r>
              <w:rPr>
                <w:cs/>
              </w:rPr>
              <w:t>ก</w:t>
            </w:r>
            <w:r>
              <w:t>.</w:t>
            </w:r>
            <w:r>
              <w:rPr>
                <w:cs/>
              </w:rPr>
              <w:t>พ</w:t>
            </w:r>
            <w:r>
              <w:t>. 2560</w:t>
            </w:r>
          </w:p>
        </w:tc>
        <w:tc>
          <w:tcPr>
            <w:tcW w:w="1260" w:type="dxa"/>
          </w:tcPr>
          <w:p w:rsidR="004D0B27" w:rsidRDefault="004D0B27" w:rsidP="008D3CAC">
            <w:pPr>
              <w:pStyle w:val="Heading2"/>
              <w:spacing w:line="340" w:lineRule="exact"/>
            </w:pPr>
            <w:r>
              <w:rPr>
                <w:cs/>
              </w:rPr>
              <w:t xml:space="preserve">   ห้องเรียน</w:t>
            </w:r>
          </w:p>
        </w:tc>
        <w:tc>
          <w:tcPr>
            <w:tcW w:w="1080" w:type="dxa"/>
          </w:tcPr>
          <w:p w:rsidR="004D0B27" w:rsidRPr="00A029EB" w:rsidRDefault="004D0B27" w:rsidP="008D3CA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1,590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-ครูที่ปรึกษา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74 คน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-คณะ ทำงานระบบดูแลฯ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5 คน</w:t>
            </w:r>
          </w:p>
        </w:tc>
      </w:tr>
      <w:tr w:rsidR="004D0B27">
        <w:trPr>
          <w:trHeight w:val="7080"/>
        </w:trPr>
        <w:tc>
          <w:tcPr>
            <w:tcW w:w="1728" w:type="dxa"/>
          </w:tcPr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ป้องกัน แก้ไข และส่งเสริมนักเรียน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Pr="004A0033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4D0B27" w:rsidRDefault="004D0B27" w:rsidP="008D3CAC">
            <w:pPr>
              <w:numPr>
                <w:ilvl w:val="0"/>
                <w:numId w:val="7"/>
              </w:num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นำข้อมูลจากการคัดกรองมาแยกเป็นกลุ่ม</w:t>
            </w:r>
          </w:p>
          <w:p w:rsidR="004D0B27" w:rsidRDefault="004D0B27" w:rsidP="008D3CAC">
            <w:pPr>
              <w:numPr>
                <w:ilvl w:val="0"/>
                <w:numId w:val="7"/>
              </w:num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กลุ่มปกติจัดให้มีกิจกรรมส่งเสริมเพื่อพัฒนาศักยภาพต่อไป</w:t>
            </w:r>
          </w:p>
          <w:p w:rsidR="004D0B27" w:rsidRDefault="004D0B27" w:rsidP="008D3CAC">
            <w:pPr>
              <w:numPr>
                <w:ilvl w:val="0"/>
                <w:numId w:val="7"/>
              </w:num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กลุ่มเสี่ยงหาแนวทางป้องกันและแก้ไข โดยจัดกิจกรรมให้เหมาะสมเพื่อพัฒนาไปสู่กลุ่มปกติ</w:t>
            </w:r>
          </w:p>
          <w:p w:rsidR="004D0B27" w:rsidRDefault="004D0B27" w:rsidP="008D3CAC">
            <w:pPr>
              <w:numPr>
                <w:ilvl w:val="0"/>
                <w:numId w:val="7"/>
              </w:num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ครูที่ปรึกษาส่งข้อมูลนักเรียน ที่ขอความช่วยเหลือแยกเป็นประเภทต่างๆ</w:t>
            </w:r>
          </w:p>
          <w:p w:rsidR="004D0B27" w:rsidRDefault="004D0B27" w:rsidP="008D3CAC">
            <w:pPr>
              <w:spacing w:line="340" w:lineRule="exact"/>
              <w:ind w:left="3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คณะกรรมการพิจารณา  ช่วยเหลือตามความขาดแคลน</w:t>
            </w:r>
          </w:p>
        </w:tc>
        <w:tc>
          <w:tcPr>
            <w:tcW w:w="1620" w:type="dxa"/>
          </w:tcPr>
          <w:p w:rsidR="004D0B27" w:rsidRDefault="004D0B27" w:rsidP="008D3CAC">
            <w:pPr>
              <w:pStyle w:val="Heading2"/>
              <w:spacing w:line="340" w:lineRule="exact"/>
            </w:pPr>
            <w:r>
              <w:rPr>
                <w:cs/>
              </w:rPr>
              <w:t>ตลอดปีการศึกษา</w:t>
            </w: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Pr="004A0033" w:rsidRDefault="004D0B27" w:rsidP="008D3CAC">
            <w:pPr>
              <w:spacing w:line="340" w:lineRule="exact"/>
            </w:pPr>
          </w:p>
        </w:tc>
        <w:tc>
          <w:tcPr>
            <w:tcW w:w="1260" w:type="dxa"/>
          </w:tcPr>
          <w:p w:rsidR="004D0B27" w:rsidRDefault="004D0B27" w:rsidP="008D3CAC">
            <w:pPr>
              <w:pStyle w:val="Heading2"/>
              <w:spacing w:line="340" w:lineRule="exact"/>
            </w:pPr>
            <w:r>
              <w:rPr>
                <w:cs/>
              </w:rPr>
              <w:t>โรงเรียน</w:t>
            </w:r>
          </w:p>
          <w:p w:rsidR="004D0B27" w:rsidRDefault="004D0B27" w:rsidP="008D3CAC">
            <w:pPr>
              <w:pStyle w:val="Heading2"/>
              <w:spacing w:line="340" w:lineRule="exact"/>
            </w:pPr>
            <w:r>
              <w:rPr>
                <w:cs/>
              </w:rPr>
              <w:t>ศรีสำโรง</w:t>
            </w:r>
          </w:p>
          <w:p w:rsidR="004D0B27" w:rsidRDefault="004D0B27" w:rsidP="008D3CAC">
            <w:pPr>
              <w:pStyle w:val="Heading2"/>
              <w:spacing w:line="340" w:lineRule="exact"/>
              <w:rPr>
                <w:cs/>
              </w:rPr>
            </w:pPr>
            <w:r>
              <w:rPr>
                <w:cs/>
              </w:rPr>
              <w:t>ชนูปถัมภ์</w:t>
            </w: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Pr="004A0033" w:rsidRDefault="004D0B27" w:rsidP="008D3CAC">
            <w:pPr>
              <w:spacing w:line="340" w:lineRule="exact"/>
            </w:pPr>
          </w:p>
        </w:tc>
        <w:tc>
          <w:tcPr>
            <w:tcW w:w="1080" w:type="dxa"/>
          </w:tcPr>
          <w:p w:rsidR="004D0B27" w:rsidRPr="00A029EB" w:rsidRDefault="004D0B27" w:rsidP="008D3CA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10,683</w:t>
            </w:r>
            <w:r w:rsidRPr="00A029E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-ครูที่ปรึกษา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74 คน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-คณะทำงานระบบดูแลฯ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5 คน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>
        <w:tc>
          <w:tcPr>
            <w:tcW w:w="1728" w:type="dxa"/>
          </w:tcPr>
          <w:p w:rsidR="004D0B27" w:rsidRDefault="004D0B27" w:rsidP="008D3CA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Default="004D0B27" w:rsidP="008D3CA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4D0B27" w:rsidRDefault="004D0B27" w:rsidP="008D3CA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4D0B27" w:rsidRDefault="004D0B27" w:rsidP="008D3CA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Default="004D0B27" w:rsidP="008D3CA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>
        <w:trPr>
          <w:trHeight w:val="285"/>
        </w:trPr>
        <w:tc>
          <w:tcPr>
            <w:tcW w:w="1728" w:type="dxa"/>
          </w:tcPr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ป้องกัน แก้ไข และส่งเสริมนักเรียน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4D0B27" w:rsidRDefault="004D0B27" w:rsidP="008D3CAC">
            <w:pPr>
              <w:numPr>
                <w:ilvl w:val="0"/>
                <w:numId w:val="7"/>
              </w:num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คณะกรรมการสรุปข้อมูลนักเรียน ที่ขอความช่วยเหลือเสนอต่อฝ่ายธุรการ เพื่อขออนุมัติงบประมาณ นำมาช่วยเหลือตามความต้องการ</w:t>
            </w:r>
          </w:p>
          <w:p w:rsidR="004D0B27" w:rsidRDefault="004D0B27" w:rsidP="008D3CAC">
            <w:pPr>
              <w:numPr>
                <w:ilvl w:val="0"/>
                <w:numId w:val="7"/>
              </w:num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ประชุมเครือข่ายผู้ปกครองและองค์กรปกครองชุมชนร่วมป้องกันและส่งเสริมนักเรียน</w:t>
            </w:r>
          </w:p>
        </w:tc>
        <w:tc>
          <w:tcPr>
            <w:tcW w:w="1620" w:type="dxa"/>
          </w:tcPr>
          <w:p w:rsidR="004D0B27" w:rsidRDefault="004D0B27" w:rsidP="008D3CAC">
            <w:pPr>
              <w:spacing w:line="320" w:lineRule="exact"/>
            </w:pPr>
          </w:p>
          <w:p w:rsidR="004D0B27" w:rsidRDefault="004D0B27" w:rsidP="00341529">
            <w:pPr>
              <w:pStyle w:val="Heading2"/>
              <w:spacing w:line="320" w:lineRule="exact"/>
            </w:pPr>
          </w:p>
        </w:tc>
        <w:tc>
          <w:tcPr>
            <w:tcW w:w="1260" w:type="dxa"/>
          </w:tcPr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</w:tc>
        <w:tc>
          <w:tcPr>
            <w:tcW w:w="1080" w:type="dxa"/>
          </w:tcPr>
          <w:p w:rsidR="004D0B27" w:rsidRDefault="004D0B27" w:rsidP="008D3CAC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>
        <w:tc>
          <w:tcPr>
            <w:tcW w:w="1728" w:type="dxa"/>
          </w:tcPr>
          <w:p w:rsidR="004D0B27" w:rsidRDefault="004D0B27" w:rsidP="008D3CAC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5</w:t>
            </w:r>
          </w:p>
          <w:p w:rsidR="004D0B27" w:rsidRDefault="004D0B27" w:rsidP="008D3CAC">
            <w:pPr>
              <w:pStyle w:val="Heading2"/>
              <w:spacing w:line="320" w:lineRule="exact"/>
            </w:pPr>
            <w:r>
              <w:rPr>
                <w:cs/>
              </w:rPr>
              <w:t>ส่งต่อนักเรียน</w:t>
            </w:r>
          </w:p>
        </w:tc>
        <w:tc>
          <w:tcPr>
            <w:tcW w:w="2160" w:type="dxa"/>
          </w:tcPr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 ครูที่ปรึกษาส่งนักเรียนที่  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แก้ไขพฤติกรรมแล้วไม่  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ดีขึ้นมายังหัวหน้าระดับ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2. หัวหน้าระดับดำเนินการ 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แก้ไขพฤติกรรมร่วมกับ   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ฝ่ายปกครอง เพื่อแก้ไข   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พฤติกรรมเพื่อนำไปสู่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การพัฒนาเข้ากลุ่มปกติ   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ต่อไป</w:t>
            </w:r>
          </w:p>
        </w:tc>
        <w:tc>
          <w:tcPr>
            <w:tcW w:w="1620" w:type="dxa"/>
          </w:tcPr>
          <w:p w:rsidR="004D0B27" w:rsidRDefault="004D0B27" w:rsidP="008D3CAC">
            <w:pPr>
              <w:pStyle w:val="Heading2"/>
              <w:spacing w:line="320" w:lineRule="exact"/>
            </w:pPr>
            <w:r>
              <w:rPr>
                <w:cs/>
              </w:rPr>
              <w:t>ตลอดปีการศึกษา</w:t>
            </w:r>
          </w:p>
        </w:tc>
        <w:tc>
          <w:tcPr>
            <w:tcW w:w="1260" w:type="dxa"/>
          </w:tcPr>
          <w:p w:rsidR="004D0B27" w:rsidRDefault="004D0B27" w:rsidP="008D3CAC">
            <w:pPr>
              <w:pStyle w:val="Heading2"/>
              <w:spacing w:line="320" w:lineRule="exact"/>
            </w:pPr>
            <w:r>
              <w:rPr>
                <w:cs/>
              </w:rPr>
              <w:t>โรงเรียนศรีสำโรงชนูป-ถัมภ์</w:t>
            </w:r>
          </w:p>
        </w:tc>
        <w:tc>
          <w:tcPr>
            <w:tcW w:w="1080" w:type="dxa"/>
          </w:tcPr>
          <w:p w:rsidR="004D0B27" w:rsidRDefault="004D0B27" w:rsidP="008D3CAC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ครูที่ปรึกษา</w:t>
            </w:r>
          </w:p>
          <w:p w:rsidR="004D0B27" w:rsidRDefault="004D0B27" w:rsidP="008D3CAC">
            <w:pPr>
              <w:numPr>
                <w:ilvl w:val="0"/>
                <w:numId w:val="10"/>
              </w:num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  <w:p w:rsidR="004D0B27" w:rsidRDefault="004D0B27" w:rsidP="008D3CAC">
            <w:pPr>
              <w:spacing w:line="320" w:lineRule="exact"/>
              <w:ind w:left="90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ind w:lef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หัวหน้าระดับ</w:t>
            </w:r>
          </w:p>
        </w:tc>
      </w:tr>
      <w:tr w:rsidR="004D0B27">
        <w:trPr>
          <w:trHeight w:val="70"/>
        </w:trPr>
        <w:tc>
          <w:tcPr>
            <w:tcW w:w="1728" w:type="dxa"/>
          </w:tcPr>
          <w:p w:rsidR="004D0B27" w:rsidRDefault="004D0B27" w:rsidP="008D3CAC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6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ประสานสัมพันธ์ผู้ปกครอง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1. ประชุมวางแผนในการจัดกิจกรรมเพื่อออกคำสั่งปฏิบัติหน้าที่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2. จัดทำแบบบันทึกประชุมผู้ปกครอง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3.  ส่งแบบบันทึกข้อมูลรายบุคคลให้กับครูที่ปรึกษาเพื่อเตรียมข้อมูลไว้ในวันประชุมผู้ปกครอง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4D0B27" w:rsidRDefault="004D0B27" w:rsidP="008D3CAC">
            <w:pPr>
              <w:pStyle w:val="Heading2"/>
              <w:spacing w:line="320" w:lineRule="exact"/>
            </w:pPr>
            <w:r>
              <w:rPr>
                <w:cs/>
              </w:rPr>
              <w:t xml:space="preserve">ภาคเรียนละ </w:t>
            </w:r>
            <w:r>
              <w:t xml:space="preserve">1 </w:t>
            </w:r>
            <w:r>
              <w:rPr>
                <w:cs/>
              </w:rPr>
              <w:t>ครั้ง</w:t>
            </w: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Default="004D0B27" w:rsidP="008D3CAC">
            <w:pPr>
              <w:spacing w:line="320" w:lineRule="exact"/>
            </w:pPr>
          </w:p>
          <w:p w:rsidR="004D0B27" w:rsidRPr="007D78B2" w:rsidRDefault="004D0B27" w:rsidP="008D3CAC">
            <w:pPr>
              <w:spacing w:line="320" w:lineRule="exact"/>
            </w:pPr>
          </w:p>
        </w:tc>
        <w:tc>
          <w:tcPr>
            <w:tcW w:w="1260" w:type="dxa"/>
          </w:tcPr>
          <w:p w:rsidR="004D0B27" w:rsidRDefault="004D0B27" w:rsidP="008D3CAC">
            <w:pPr>
              <w:pStyle w:val="Heading2"/>
              <w:spacing w:line="320" w:lineRule="exact"/>
            </w:pPr>
            <w:r>
              <w:rPr>
                <w:cs/>
              </w:rPr>
              <w:t>โรงเรียนศรีสำโรงชนูป-ถัมภ์</w:t>
            </w:r>
          </w:p>
        </w:tc>
        <w:tc>
          <w:tcPr>
            <w:tcW w:w="1080" w:type="dxa"/>
          </w:tcPr>
          <w:p w:rsidR="004D0B27" w:rsidRPr="00A029EB" w:rsidRDefault="004D0B27" w:rsidP="008D3CAC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51,612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-ครูที่ปรึกษา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74 คน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-คณะทำงานระบบดูแลฯ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5 คน</w:t>
            </w:r>
          </w:p>
          <w:p w:rsidR="004D0B27" w:rsidRDefault="004D0B27" w:rsidP="008D3CA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>
        <w:tc>
          <w:tcPr>
            <w:tcW w:w="1728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>
        <w:trPr>
          <w:trHeight w:val="4102"/>
        </w:trPr>
        <w:tc>
          <w:tcPr>
            <w:tcW w:w="1728" w:type="dxa"/>
          </w:tcPr>
          <w:p w:rsidR="004D0B27" w:rsidRDefault="004D0B27" w:rsidP="008D3CAC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6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ประสานสัมพันธ์ผู้ปกครอง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ดำเนินการประชุมตามแผนที่วางไว้ 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5. ครูที่ปรึกษาสรุป 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รวบรวมข้อมูลการ 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ประชุมผู้ปกครองส่งกลับ 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มาที่งานระบบดูแลฯ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6. งานระบบดูแลสรุป 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ภาพรวมกาประชุม  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ผู้ปกครองเสนอต่อ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ผู้บริหารต่อไป</w:t>
            </w:r>
          </w:p>
        </w:tc>
        <w:tc>
          <w:tcPr>
            <w:tcW w:w="162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Pr="00D7411F" w:rsidRDefault="004D0B27" w:rsidP="005D4F5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Pr="00D7411F" w:rsidRDefault="004D0B27" w:rsidP="005D4F5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Pr="00D7411F" w:rsidRDefault="004D0B27" w:rsidP="005D4F5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D0B27" w:rsidRPr="00753366" w:rsidRDefault="004D0B27" w:rsidP="005D4F5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>
        <w:trPr>
          <w:trHeight w:val="7020"/>
        </w:trPr>
        <w:tc>
          <w:tcPr>
            <w:tcW w:w="1728" w:type="dxa"/>
          </w:tcPr>
          <w:p w:rsidR="004D0B27" w:rsidRDefault="004D0B27" w:rsidP="008D3CAC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ประเมินทบทวนระบบดูแลช่วยเหลือนักเรียน</w:t>
            </w:r>
          </w:p>
        </w:tc>
        <w:tc>
          <w:tcPr>
            <w:tcW w:w="2160" w:type="dxa"/>
          </w:tcPr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1. ออกคำสั่งแต่งตั้งคณะกรรมการประเมินระบบดูแลฯ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2. เชิญคณะกรรมการประเมินทุกชุดมาประชุมเพื่อทราบแนวทางการประเมินในแต่ละระดับชั้น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3. ดำเนินการประเมินทบทวนตามกระบวนการ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4. เชิญคณะกรรมการประเมินทุกชุด มาสรุปเป็น</w:t>
            </w:r>
          </w:p>
          <w:p w:rsidR="004D0B27" w:rsidRDefault="004D0B27" w:rsidP="008D3CA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ภาพรวมของการพัฒนางานระบบดูแลช่วยเหลือเพื่อปรับปรุงพัฒนางานในปีต่อไป</w:t>
            </w:r>
          </w:p>
        </w:tc>
        <w:tc>
          <w:tcPr>
            <w:tcW w:w="162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มกราคม 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Pr="00D7411F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11F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ศรีสำโรง</w:t>
            </w:r>
          </w:p>
          <w:p w:rsidR="004D0B27" w:rsidRPr="00D7411F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08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366">
              <w:rPr>
                <w:rFonts w:ascii="Angsana New" w:hAnsi="Angsana New"/>
                <w:sz w:val="32"/>
                <w:szCs w:val="32"/>
                <w:cs/>
              </w:rPr>
              <w:t>คณะกรรม</w:t>
            </w: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366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งานดูแล 5 คน</w:t>
            </w: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ครูที่ปรึกษา</w:t>
            </w:r>
          </w:p>
          <w:p w:rsidR="004D0B27" w:rsidRDefault="004D0B27" w:rsidP="008D3CA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74  คน</w:t>
            </w:r>
          </w:p>
        </w:tc>
      </w:tr>
    </w:tbl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1620"/>
        <w:gridCol w:w="1260"/>
        <w:gridCol w:w="1080"/>
        <w:gridCol w:w="1260"/>
      </w:tblGrid>
      <w:tr w:rsidR="004D0B27">
        <w:tc>
          <w:tcPr>
            <w:tcW w:w="1728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>
        <w:tc>
          <w:tcPr>
            <w:tcW w:w="1728" w:type="dxa"/>
          </w:tcPr>
          <w:p w:rsidR="004D0B27" w:rsidRPr="00541F99" w:rsidRDefault="004D0B27" w:rsidP="00541F9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1F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8</w:t>
            </w:r>
          </w:p>
          <w:p w:rsidR="004D0B27" w:rsidRPr="00541F99" w:rsidRDefault="004D0B27" w:rsidP="00541F9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รายงานผลการปฏบัติงาน</w:t>
            </w:r>
          </w:p>
        </w:tc>
        <w:tc>
          <w:tcPr>
            <w:tcW w:w="2160" w:type="dxa"/>
          </w:tcPr>
          <w:p w:rsidR="004D0B27" w:rsidRDefault="004D0B27" w:rsidP="005E5B2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คณะกรรมการงานระบบดูแลช่วยเหลือนักเรียน ประชุมเพื่อสรุปงานในรอบปีการศึกษา</w:t>
            </w:r>
          </w:p>
          <w:p w:rsidR="004D0B27" w:rsidRDefault="004D0B27" w:rsidP="005E5B2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2. สรุปผลการปฏิบัติงานในรอบปีการศึกษาเสนอต่อผู้บริหาร</w:t>
            </w:r>
          </w:p>
        </w:tc>
        <w:tc>
          <w:tcPr>
            <w:tcW w:w="1620" w:type="dxa"/>
          </w:tcPr>
          <w:p w:rsidR="004D0B27" w:rsidRDefault="004D0B27" w:rsidP="00572741">
            <w:pPr>
              <w:pStyle w:val="Heading2"/>
              <w:jc w:val="center"/>
            </w:pPr>
            <w:r>
              <w:rPr>
                <w:cs/>
              </w:rPr>
              <w:t>มี.ค. 25</w:t>
            </w:r>
            <w:r>
              <w:t>60</w:t>
            </w:r>
          </w:p>
        </w:tc>
        <w:tc>
          <w:tcPr>
            <w:tcW w:w="1260" w:type="dxa"/>
          </w:tcPr>
          <w:p w:rsidR="004D0B27" w:rsidRDefault="004D0B27" w:rsidP="005E5B24">
            <w:pPr>
              <w:pStyle w:val="Heading2"/>
              <w:jc w:val="center"/>
            </w:pPr>
            <w:r>
              <w:rPr>
                <w:cs/>
              </w:rPr>
              <w:t>ห้องปกครอง</w:t>
            </w:r>
          </w:p>
        </w:tc>
        <w:tc>
          <w:tcPr>
            <w:tcW w:w="1080" w:type="dxa"/>
          </w:tcPr>
          <w:p w:rsidR="004D0B27" w:rsidRDefault="004D0B27" w:rsidP="00541F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60" w:type="dxa"/>
          </w:tcPr>
          <w:p w:rsidR="004D0B27" w:rsidRDefault="004D0B27" w:rsidP="00541F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366">
              <w:rPr>
                <w:rFonts w:ascii="Angsana New" w:hAnsi="Angsana New"/>
                <w:sz w:val="32"/>
                <w:szCs w:val="32"/>
                <w:cs/>
              </w:rPr>
              <w:t>คณะกรรม</w:t>
            </w:r>
          </w:p>
          <w:p w:rsidR="004D0B27" w:rsidRDefault="004D0B27" w:rsidP="00541F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366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งานดูแล 5 คน</w:t>
            </w:r>
          </w:p>
          <w:p w:rsidR="004D0B27" w:rsidRPr="00342B4B" w:rsidRDefault="004D0B27" w:rsidP="005E5B24">
            <w:pPr>
              <w:rPr>
                <w:rFonts w:cs="AngsanaUPC"/>
                <w:sz w:val="32"/>
                <w:szCs w:val="32"/>
              </w:rPr>
            </w:pPr>
          </w:p>
        </w:tc>
      </w:tr>
      <w:tr w:rsidR="004D0B27">
        <w:tc>
          <w:tcPr>
            <w:tcW w:w="6768" w:type="dxa"/>
            <w:gridSpan w:val="4"/>
          </w:tcPr>
          <w:p w:rsidR="004D0B27" w:rsidRPr="000E57B8" w:rsidRDefault="004D0B27" w:rsidP="000E57B8">
            <w:pPr>
              <w:pStyle w:val="Heading2"/>
              <w:jc w:val="right"/>
              <w:rPr>
                <w:b/>
                <w:bCs/>
              </w:rPr>
            </w:pPr>
            <w:r w:rsidRPr="000E57B8">
              <w:rPr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0" w:type="dxa"/>
          </w:tcPr>
          <w:p w:rsidR="004D0B27" w:rsidRPr="004D770F" w:rsidRDefault="004D0B27" w:rsidP="00834D6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770F">
              <w:rPr>
                <w:rFonts w:ascii="Angsana New" w:hAnsi="Angsana New"/>
                <w:b/>
                <w:bCs/>
                <w:sz w:val="32"/>
                <w:szCs w:val="32"/>
              </w:rPr>
              <w:t>124,3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1260" w:type="dxa"/>
            <w:tcBorders>
              <w:bottom w:val="nil"/>
              <w:right w:val="nil"/>
            </w:tcBorders>
          </w:tcPr>
          <w:p w:rsidR="004D0B27" w:rsidRPr="00753366" w:rsidRDefault="004D0B27" w:rsidP="00541F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Pr="000C4C99" w:rsidRDefault="004D0B27" w:rsidP="00844CAB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4D0B27" w:rsidRPr="000C4C99" w:rsidRDefault="004D0B27" w:rsidP="00844CAB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.1  งบประมาณทั้งสิ้น    </w:t>
      </w:r>
      <w:r>
        <w:rPr>
          <w:rFonts w:ascii="Angsana New" w:hAnsi="Angsana New"/>
          <w:b/>
          <w:bCs/>
          <w:sz w:val="32"/>
          <w:szCs w:val="32"/>
        </w:rPr>
        <w:t>124,334</w:t>
      </w:r>
      <w:r w:rsidRPr="00072F75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4D0B27" w:rsidRDefault="004D0B27" w:rsidP="00844CAB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tbl>
      <w:tblPr>
        <w:tblW w:w="9173" w:type="dxa"/>
        <w:tblInd w:w="-106" w:type="dxa"/>
        <w:tblLook w:val="0000"/>
      </w:tblPr>
      <w:tblGrid>
        <w:gridCol w:w="1017"/>
        <w:gridCol w:w="3631"/>
        <w:gridCol w:w="1018"/>
        <w:gridCol w:w="1015"/>
        <w:gridCol w:w="1140"/>
        <w:gridCol w:w="1352"/>
      </w:tblGrid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27F2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จัดทำประวัตินักเรียน</w:t>
            </w:r>
          </w:p>
        </w:tc>
      </w:tr>
      <w:tr w:rsidR="004D0B27" w:rsidRPr="00427F20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5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500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กระดาษการ์ดสี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A4  1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FA07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FA07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189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ลวดเย็บกระดาษ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MAX No 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14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FB5E5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กระดาษกาว</w:t>
            </w:r>
            <w:r>
              <w:rPr>
                <w:rFonts w:ascii="Angsana New" w:hAnsi="Angsana New"/>
                <w:sz w:val="32"/>
                <w:szCs w:val="32"/>
                <w:cs/>
              </w:rPr>
              <w:t>ย่น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 xml:space="preserve">สี 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1.5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5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หมึกเครื่องปริ้นเตอร์ </w:t>
            </w:r>
            <w:r>
              <w:rPr>
                <w:rFonts w:ascii="Angsana New" w:hAnsi="Angsana New"/>
                <w:sz w:val="32"/>
                <w:szCs w:val="32"/>
              </w:rPr>
              <w:t>1020 12A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6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116EC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5,293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hRule="exact" w:val="510"/>
        </w:trPr>
        <w:tc>
          <w:tcPr>
            <w:tcW w:w="9173" w:type="dxa"/>
            <w:gridSpan w:val="6"/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D0B27" w:rsidRPr="00427F20">
        <w:trPr>
          <w:trHeight w:hRule="exact" w:val="510"/>
        </w:trPr>
        <w:tc>
          <w:tcPr>
            <w:tcW w:w="9173" w:type="dxa"/>
            <w:gridSpan w:val="6"/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D0B27" w:rsidRPr="00427F20">
        <w:trPr>
          <w:trHeight w:hRule="exact" w:val="510"/>
        </w:trPr>
        <w:tc>
          <w:tcPr>
            <w:tcW w:w="9173" w:type="dxa"/>
            <w:gridSpan w:val="6"/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D0B27" w:rsidRPr="00427F20">
        <w:trPr>
          <w:trHeight w:hRule="exact" w:val="510"/>
        </w:trPr>
        <w:tc>
          <w:tcPr>
            <w:tcW w:w="9173" w:type="dxa"/>
            <w:gridSpan w:val="6"/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D0B27" w:rsidRPr="00427F20">
        <w:trPr>
          <w:trHeight w:hRule="exact" w:val="510"/>
        </w:trPr>
        <w:tc>
          <w:tcPr>
            <w:tcW w:w="9173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27F2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เยี่ยมบ้านนักเรียน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600           600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0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กระดาษปก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A4  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89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ลวดเย็บกระดาษ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MAX No 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15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กระดาษกาว</w:t>
            </w:r>
            <w:r>
              <w:rPr>
                <w:rFonts w:ascii="Angsana New" w:hAnsi="Angsana New"/>
                <w:sz w:val="32"/>
                <w:szCs w:val="32"/>
                <w:cs/>
              </w:rPr>
              <w:t>ย่น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 xml:space="preserve">สี 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1.5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114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B86787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พาหนะ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เยี่ยมบ้านเหมาจ่าย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Default="004D0B27" w:rsidP="00B86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1,800</w:t>
            </w:r>
          </w:p>
          <w:p w:rsidR="004D0B27" w:rsidRPr="00427F20" w:rsidRDefault="004D0B27" w:rsidP="00B86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181,800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B8678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,000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hRule="exact" w:val="510"/>
        </w:trPr>
        <w:tc>
          <w:tcPr>
            <w:tcW w:w="66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EF23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54,818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C54A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1C54A1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C54A1">
              <w:rPr>
                <w:rFonts w:ascii="Angsana New" w:hAnsi="Angsana New"/>
                <w:sz w:val="32"/>
                <w:szCs w:val="32"/>
                <w:cs/>
              </w:rPr>
              <w:t>คัดกรองนักเรียน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1C54A1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1C54A1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1C54A1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1,000           1,00</w:t>
            </w:r>
            <w:r w:rsidRPr="001C54A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  <w:cs/>
              </w:rPr>
              <w:t>กระดาษปก</w:t>
            </w:r>
            <w:r w:rsidRPr="001C54A1">
              <w:rPr>
                <w:rFonts w:ascii="Angsana New" w:hAnsi="Angsana New"/>
                <w:sz w:val="32"/>
                <w:szCs w:val="32"/>
              </w:rPr>
              <w:t xml:space="preserve">  A4  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1C54A1">
              <w:rPr>
                <w:rFonts w:ascii="Angsana New" w:hAnsi="Angsana New"/>
                <w:sz w:val="32"/>
                <w:szCs w:val="32"/>
              </w:rPr>
              <w:t xml:space="preserve">0  </w:t>
            </w:r>
            <w:r w:rsidRPr="001C54A1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1C54A1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E65C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E65C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 xml:space="preserve">           1</w:t>
            </w:r>
            <w:r>
              <w:rPr>
                <w:rFonts w:ascii="Angsana New" w:hAnsi="Angsana New"/>
                <w:sz w:val="32"/>
                <w:szCs w:val="32"/>
              </w:rPr>
              <w:t>78</w:t>
            </w:r>
            <w:r w:rsidRPr="001C54A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  <w:cs/>
              </w:rPr>
              <w:t>ลวดเย็บกระดาษ</w:t>
            </w:r>
            <w:r w:rsidRPr="001C54A1">
              <w:rPr>
                <w:rFonts w:ascii="Angsana New" w:hAnsi="Angsana New"/>
                <w:sz w:val="32"/>
                <w:szCs w:val="32"/>
              </w:rPr>
              <w:t xml:space="preserve"> MAX No 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54A1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E65C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E65C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1C54A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  <w:cs/>
              </w:rPr>
              <w:t>ลวดเย็บกระดาษ</w:t>
            </w:r>
            <w:r w:rsidRPr="001C54A1">
              <w:rPr>
                <w:rFonts w:ascii="Angsana New" w:hAnsi="Angsana New"/>
                <w:sz w:val="32"/>
                <w:szCs w:val="32"/>
              </w:rPr>
              <w:t xml:space="preserve">  MAX No 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54A1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 xml:space="preserve">             15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hRule="exact" w:val="51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แม็คเบอร์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1C54A1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hRule="exact" w:val="510"/>
        </w:trPr>
        <w:tc>
          <w:tcPr>
            <w:tcW w:w="6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13217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1,590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63509B" w:rsidRDefault="004D0B27" w:rsidP="009F199E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C54A1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ป้องกัน แก้ไข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และส่งเสริมนักเรียน</w:t>
            </w:r>
          </w:p>
        </w:tc>
      </w:tr>
      <w:tr w:rsidR="004D0B27" w:rsidRPr="00427F20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500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คลิปหนีบดำ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98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กาว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ร้อน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ขวด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25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60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B00D30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อาหารว่างพร้อมเครื่องดื่ม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ประชุมเครือข่ายผู้ปกครอง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0B27" w:rsidRPr="00427F20" w:rsidRDefault="004D0B27" w:rsidP="00B00D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ครั้ง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0B27" w:rsidRPr="00427F20" w:rsidRDefault="004D0B27" w:rsidP="00B00D3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0B27" w:rsidRDefault="004D0B27" w:rsidP="00B00D3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ค่าใช้จ่ายนักเรียน 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ค่าพาหนะ</w:t>
            </w:r>
            <w:r w:rsidRPr="00427F20">
              <w:rPr>
                <w:rFonts w:ascii="Angsana New" w:hAnsi="Angsana New"/>
                <w:sz w:val="32"/>
                <w:szCs w:val="32"/>
              </w:rPr>
              <w:t>,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8A4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740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69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0,000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0B27" w:rsidRPr="008A45AA" w:rsidRDefault="004D0B27" w:rsidP="009F199E">
            <w:pPr>
              <w:rPr>
                <w:rFonts w:ascii="Angsana New" w:hAnsi="Angsana New"/>
                <w:sz w:val="28"/>
                <w:szCs w:val="28"/>
              </w:rPr>
            </w:pPr>
            <w:r w:rsidRPr="008A45A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0B27" w:rsidRDefault="004D0B27" w:rsidP="009F199E">
            <w:pPr>
              <w:rPr>
                <w:rFonts w:ascii="Angsana New" w:hAnsi="Angsana New"/>
                <w:sz w:val="28"/>
                <w:szCs w:val="28"/>
              </w:rPr>
            </w:pPr>
            <w:r w:rsidRPr="008A45AA">
              <w:rPr>
                <w:rFonts w:ascii="Angsana New" w:hAnsi="Angsana New"/>
                <w:sz w:val="28"/>
                <w:szCs w:val="28"/>
                <w:cs/>
              </w:rPr>
              <w:t>ปัจจัยพื้นฐาน</w:t>
            </w:r>
          </w:p>
          <w:p w:rsidR="004D0B27" w:rsidRPr="008A45AA" w:rsidRDefault="004D0B27" w:rsidP="009F199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(ตามที่ได้รับ)</w:t>
            </w:r>
          </w:p>
        </w:tc>
      </w:tr>
      <w:tr w:rsidR="004D0B27" w:rsidRPr="00427F20">
        <w:trPr>
          <w:trHeight w:val="465"/>
        </w:trPr>
        <w:tc>
          <w:tcPr>
            <w:tcW w:w="6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A62E2D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A62E2D" w:rsidRDefault="004D0B27" w:rsidP="0063509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62E2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10,683</w:t>
            </w:r>
            <w:r w:rsidRPr="00A62E2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69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0,000 </w:t>
            </w:r>
          </w:p>
        </w:tc>
      </w:tr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4D0B27" w:rsidRPr="00A62E2D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62E2D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ส่งต่อนักเรียน</w:t>
            </w:r>
          </w:p>
        </w:tc>
      </w:tr>
      <w:tr w:rsidR="004D0B27" w:rsidRPr="00427F20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100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แฟ้มเอกสาร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 xml:space="preserve">สันกว้าง 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แฟ้ม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138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6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A62E2D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A62E2D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238</w:t>
            </w:r>
            <w:r w:rsidRPr="00A62E2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4D0B27" w:rsidRPr="00A62E2D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62E2D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ประสานสัมพันธ์ผู้ปกครอง</w:t>
            </w:r>
          </w:p>
        </w:tc>
      </w:tr>
      <w:tr w:rsidR="004D0B27" w:rsidRPr="00427F20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300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กระดาษปกสี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A4  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เทปกาวย่นสี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76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375B35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 </w:t>
            </w:r>
            <w:r w:rsidRPr="00427F20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375B3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375B3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375B3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147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B00D30" w:rsidRDefault="004D0B27" w:rsidP="00B00D30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อาหารว่างพร้อมเครื่องดื่ม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(ภาคเรียนที่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13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427F20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375B3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136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22</w:t>
            </w:r>
            <w:r w:rsidRPr="00427F2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00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B00D30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อาหารว่างพร้อมเครื่องดื่ม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(ภาคเรียนที่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13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427F20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834D6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427F2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427F20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B00D3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ดอกไม้จัดเวทีประชุม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136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ครั้ง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Default="004D0B27" w:rsidP="00834D6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6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74ADB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4A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74ADB" w:rsidRDefault="004D0B27" w:rsidP="004D770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4AD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51,612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ประเมินทบทวนระบบดูแลช่วยเหลือนักเรียน</w:t>
            </w:r>
          </w:p>
        </w:tc>
      </w:tr>
      <w:tr w:rsidR="004D0B27" w:rsidRPr="00427F20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>
        <w:trPr>
          <w:trHeight w:val="52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-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4D0B27" w:rsidRPr="00427F20">
        <w:trPr>
          <w:trHeight w:val="465"/>
        </w:trPr>
        <w:tc>
          <w:tcPr>
            <w:tcW w:w="6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9173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รายงานผลการปฏิบัติงาน</w:t>
            </w:r>
          </w:p>
        </w:tc>
      </w:tr>
      <w:tr w:rsidR="004D0B27" w:rsidRPr="00427F20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100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>
        <w:trPr>
          <w:trHeight w:val="465"/>
        </w:trPr>
        <w:tc>
          <w:tcPr>
            <w:tcW w:w="6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0E58D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>
        <w:trPr>
          <w:trHeight w:val="465"/>
        </w:trPr>
        <w:tc>
          <w:tcPr>
            <w:tcW w:w="6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9136C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124,334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69</w:t>
            </w:r>
            <w:r w:rsidRPr="00427F20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</w:tr>
    </w:tbl>
    <w:p w:rsidR="004D0B27" w:rsidRDefault="004D0B27" w:rsidP="00844CAB">
      <w:pPr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 xml:space="preserve">            </w:t>
      </w:r>
    </w:p>
    <w:p w:rsidR="004D0B27" w:rsidRPr="008809D9" w:rsidRDefault="004D0B27" w:rsidP="00844CAB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 xml:space="preserve">   </w:t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r w:rsidRPr="008809D9">
        <w:rPr>
          <w:rFonts w:ascii="Angsana New" w:hAnsi="Angsana New"/>
          <w:sz w:val="32"/>
          <w:szCs w:val="32"/>
        </w:rPr>
        <w:t xml:space="preserve">   </w:t>
      </w:r>
      <w:r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4D0B27" w:rsidRPr="008809D9" w:rsidRDefault="004D0B27" w:rsidP="00844CAB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809D9">
        <w:rPr>
          <w:rFonts w:ascii="Angsana New" w:hAnsi="Angsana New"/>
          <w:sz w:val="32"/>
          <w:szCs w:val="32"/>
          <w:cs/>
        </w:rPr>
        <w:t>-  ไตรมาสที่ 1    ตุลาคม  -  มกราคม</w:t>
      </w:r>
    </w:p>
    <w:p w:rsidR="004D0B27" w:rsidRPr="008809D9" w:rsidRDefault="004D0B27" w:rsidP="00844CAB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>ไตรมาสที่ 2    กุมภาพันธ์  -  พฤษภาคม</w:t>
      </w:r>
    </w:p>
    <w:p w:rsidR="004D0B27" w:rsidRDefault="004D0B27" w:rsidP="00844CAB">
      <w:pPr>
        <w:jc w:val="both"/>
        <w:rPr>
          <w:b/>
          <w:bCs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 w:rsidRPr="008809D9">
        <w:rPr>
          <w:rFonts w:ascii="Angsana New" w:hAnsi="Angsana New"/>
          <w:sz w:val="32"/>
          <w:szCs w:val="32"/>
        </w:rPr>
        <w:t>-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4D0B27" w:rsidRPr="00321963" w:rsidRDefault="004D0B27" w:rsidP="00FC4121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321963">
        <w:rPr>
          <w:rFonts w:ascii="Angsana New" w:eastAsia="Times New Roman" w:hAnsi="Angsana New"/>
          <w:b/>
          <w:bCs/>
          <w:sz w:val="32"/>
          <w:szCs w:val="32"/>
        </w:rPr>
        <w:t xml:space="preserve">6.  </w:t>
      </w:r>
      <w:r w:rsidRPr="00321963">
        <w:rPr>
          <w:rFonts w:hint="cs"/>
          <w:b/>
          <w:bCs/>
          <w:sz w:val="32"/>
          <w:szCs w:val="32"/>
          <w:cs/>
        </w:rPr>
        <w:t>การประเมินผล</w:t>
      </w:r>
    </w:p>
    <w:tbl>
      <w:tblPr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0"/>
        <w:gridCol w:w="2160"/>
        <w:gridCol w:w="1980"/>
      </w:tblGrid>
      <w:tr w:rsidR="004D0B27" w:rsidRPr="00321963">
        <w:tc>
          <w:tcPr>
            <w:tcW w:w="4500" w:type="dxa"/>
          </w:tcPr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21963">
              <w:rPr>
                <w:rFonts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60" w:type="dxa"/>
          </w:tcPr>
          <w:p w:rsidR="004D0B27" w:rsidRPr="00321963" w:rsidRDefault="004D0B27" w:rsidP="00516652">
            <w:pPr>
              <w:jc w:val="center"/>
              <w:rPr>
                <w:sz w:val="32"/>
                <w:szCs w:val="32"/>
              </w:rPr>
            </w:pPr>
            <w:r w:rsidRPr="00321963">
              <w:rPr>
                <w:rFonts w:hint="cs"/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eastAsia="Times New Roman" w:hAnsi="Angsana New"/>
                <w:sz w:val="32"/>
                <w:szCs w:val="32"/>
              </w:rPr>
              <w:t>/</w:t>
            </w:r>
            <w:r w:rsidRPr="00321963">
              <w:rPr>
                <w:rFonts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980" w:type="dxa"/>
          </w:tcPr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21963">
              <w:rPr>
                <w:rFonts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D0B27" w:rsidRPr="00321963">
        <w:trPr>
          <w:trHeight w:val="1152"/>
        </w:trPr>
        <w:tc>
          <w:tcPr>
            <w:tcW w:w="4500" w:type="dxa"/>
          </w:tcPr>
          <w:p w:rsidR="004D0B27" w:rsidRPr="00321963" w:rsidRDefault="004D0B27" w:rsidP="00516652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321963">
              <w:rPr>
                <w:rFonts w:hint="cs"/>
                <w:b/>
                <w:bCs/>
                <w:sz w:val="32"/>
                <w:szCs w:val="32"/>
                <w:cs/>
              </w:rPr>
              <w:t>ผลผลิต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Pr="00321963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 Outputs )</w:t>
            </w:r>
          </w:p>
          <w:p w:rsidR="004D0B27" w:rsidRPr="00321963" w:rsidRDefault="004D0B27" w:rsidP="0051665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hint="cs"/>
                <w:sz w:val="32"/>
                <w:szCs w:val="32"/>
                <w:cs/>
              </w:rPr>
              <w:t>นักเรียน</w:t>
            </w:r>
            <w:r>
              <w:rPr>
                <w:sz w:val="32"/>
                <w:szCs w:val="32"/>
                <w:cs/>
              </w:rPr>
              <w:t xml:space="preserve"> 1,800 </w:t>
            </w:r>
            <w:r>
              <w:rPr>
                <w:rFonts w:hint="cs"/>
                <w:sz w:val="32"/>
                <w:szCs w:val="32"/>
                <w:cs/>
              </w:rPr>
              <w:t>คนได้รับคำปรึกษา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ดูแล</w:t>
            </w:r>
            <w:r>
              <w:rPr>
                <w:sz w:val="32"/>
                <w:szCs w:val="32"/>
                <w:cs/>
              </w:rPr>
              <w:t xml:space="preserve"> </w:t>
            </w:r>
            <w:r w:rsidRPr="00D053E6">
              <w:rPr>
                <w:rFonts w:hint="cs"/>
                <w:sz w:val="32"/>
                <w:szCs w:val="32"/>
                <w:cs/>
              </w:rPr>
              <w:t>และพ</w:t>
            </w:r>
            <w:r>
              <w:rPr>
                <w:rFonts w:hint="cs"/>
                <w:sz w:val="32"/>
                <w:szCs w:val="32"/>
                <w:cs/>
              </w:rPr>
              <w:t>ั</w:t>
            </w:r>
            <w:r w:rsidRPr="00D053E6">
              <w:rPr>
                <w:rFonts w:hint="cs"/>
                <w:sz w:val="32"/>
                <w:szCs w:val="32"/>
                <w:cs/>
              </w:rPr>
              <w:t>ฒนาตนเองได้</w:t>
            </w:r>
          </w:p>
        </w:tc>
        <w:tc>
          <w:tcPr>
            <w:tcW w:w="2160" w:type="dxa"/>
          </w:tcPr>
          <w:p w:rsidR="004D0B27" w:rsidRDefault="004D0B27" w:rsidP="00516652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4D0B27" w:rsidRPr="00321963" w:rsidRDefault="004D0B27" w:rsidP="00516652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4D0B27" w:rsidRDefault="004D0B27" w:rsidP="00516652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แบบสอบถาม</w:t>
            </w:r>
          </w:p>
        </w:tc>
      </w:tr>
      <w:tr w:rsidR="004D0B27" w:rsidRPr="00321963">
        <w:trPr>
          <w:trHeight w:val="1324"/>
        </w:trPr>
        <w:tc>
          <w:tcPr>
            <w:tcW w:w="4500" w:type="dxa"/>
          </w:tcPr>
          <w:p w:rsidR="004D0B27" w:rsidRPr="00321963" w:rsidRDefault="004D0B27" w:rsidP="00516652">
            <w:pPr>
              <w:pStyle w:val="BodyTextIndent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4D0B27" w:rsidRPr="00321963" w:rsidRDefault="004D0B27" w:rsidP="00516652">
            <w:pPr>
              <w:pStyle w:val="BodyTextIndent"/>
              <w:spacing w:after="0"/>
              <w:ind w:left="34"/>
              <w:rPr>
                <w:rFonts w:cs="Angsana New"/>
              </w:rPr>
            </w:pPr>
            <w:r w:rsidRPr="00321963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  </w:t>
            </w:r>
            <w:r>
              <w:rPr>
                <w:cs/>
              </w:rPr>
              <w:t xml:space="preserve">นักเรียนร้อยละ 80 ได้รับคำปรึกษา ดูแล </w:t>
            </w:r>
            <w:r w:rsidRPr="00D053E6">
              <w:rPr>
                <w:cs/>
              </w:rPr>
              <w:t>และพ</w:t>
            </w:r>
            <w:r>
              <w:rPr>
                <w:cs/>
              </w:rPr>
              <w:t>ั</w:t>
            </w:r>
            <w:r w:rsidRPr="00D053E6">
              <w:rPr>
                <w:cs/>
              </w:rPr>
              <w:t>ฒนาตนเองได้อย่างมีประสิทธิภาพ</w:t>
            </w:r>
          </w:p>
        </w:tc>
        <w:tc>
          <w:tcPr>
            <w:tcW w:w="2160" w:type="dxa"/>
          </w:tcPr>
          <w:p w:rsidR="004D0B27" w:rsidRDefault="004D0B27" w:rsidP="00516652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4D0B27" w:rsidRDefault="004D0B27" w:rsidP="00516652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   </w:t>
      </w:r>
    </w:p>
    <w:p w:rsidR="004D0B27" w:rsidRDefault="004D0B27" w:rsidP="00272ACF">
      <w:pPr>
        <w:rPr>
          <w:rFonts w:ascii="Angsana New" w:hAnsi="Angsana New"/>
          <w:sz w:val="32"/>
          <w:szCs w:val="32"/>
          <w:cs/>
        </w:rPr>
      </w:pPr>
      <w:r w:rsidRPr="00272ACF">
        <w:rPr>
          <w:b/>
          <w:bCs/>
          <w:sz w:val="32"/>
          <w:szCs w:val="32"/>
          <w:cs/>
        </w:rPr>
        <w:t xml:space="preserve">7. </w:t>
      </w:r>
      <w:r w:rsidRPr="00272ACF">
        <w:rPr>
          <w:rFonts w:ascii="Angsana New" w:hAnsi="Angsana New"/>
          <w:b/>
          <w:bCs/>
          <w:sz w:val="32"/>
          <w:szCs w:val="32"/>
          <w:cs/>
        </w:rPr>
        <w:t>ผ</w:t>
      </w:r>
      <w:r w:rsidRPr="00174252">
        <w:rPr>
          <w:rFonts w:ascii="Angsana New" w:hAnsi="Angsana New"/>
          <w:b/>
          <w:bCs/>
          <w:sz w:val="32"/>
          <w:szCs w:val="32"/>
          <w:cs/>
        </w:rPr>
        <w:t>ลที่คาดว่าจะได้รับ</w:t>
      </w:r>
    </w:p>
    <w:p w:rsidR="004D0B27" w:rsidRDefault="004D0B27" w:rsidP="00272ACF">
      <w:pPr>
        <w:numPr>
          <w:ilvl w:val="0"/>
          <w:numId w:val="12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พัฒนาข้อมูลพื้นฐานของนักเรียนตรงกับสภาพความจริง</w:t>
      </w:r>
    </w:p>
    <w:p w:rsidR="004D0B27" w:rsidRDefault="004D0B27" w:rsidP="00272ACF">
      <w:pPr>
        <w:numPr>
          <w:ilvl w:val="0"/>
          <w:numId w:val="12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สามารถจำแนกคุณลักษณะที่แท้จริงของนักเรียน</w:t>
      </w:r>
    </w:p>
    <w:p w:rsidR="004D0B27" w:rsidRDefault="004D0B27" w:rsidP="00272ACF">
      <w:pPr>
        <w:numPr>
          <w:ilvl w:val="0"/>
          <w:numId w:val="12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พัฒนาแนวทางการแก้ไขการจัดการเรียนการสอนให้เหมาะสมกับผู้เรียนและชุมชน</w:t>
      </w:r>
    </w:p>
    <w:p w:rsidR="004D0B27" w:rsidRDefault="004D0B27" w:rsidP="00272ACF">
      <w:pPr>
        <w:numPr>
          <w:ilvl w:val="0"/>
          <w:numId w:val="12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นำข้อมูลด้านสุขภาพมาปรับปรุงกระบวนการเรียนการสอน</w:t>
      </w:r>
    </w:p>
    <w:p w:rsidR="004D0B27" w:rsidRDefault="004D0B27" w:rsidP="00BC6CE7">
      <w:pPr>
        <w:rPr>
          <w:sz w:val="32"/>
          <w:szCs w:val="32"/>
        </w:rPr>
      </w:pPr>
    </w:p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</w:t>
      </w:r>
    </w:p>
    <w:p w:rsidR="004D0B27" w:rsidRDefault="004D0B27" w:rsidP="00BC6CE7">
      <w:pPr>
        <w:rPr>
          <w:sz w:val="32"/>
          <w:szCs w:val="32"/>
        </w:rPr>
      </w:pPr>
    </w:p>
    <w:p w:rsidR="004D0B27" w:rsidRDefault="004D0B27" w:rsidP="00B00D30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                       </w:t>
      </w:r>
      <w:r>
        <w:rPr>
          <w:rFonts w:hint="cs"/>
          <w:sz w:val="32"/>
          <w:szCs w:val="32"/>
          <w:cs/>
        </w:rPr>
        <w:t>ผู้เสนอโครงการ</w:t>
      </w:r>
    </w:p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                                       (</w:t>
      </w:r>
      <w:r>
        <w:rPr>
          <w:rFonts w:hint="cs"/>
          <w:sz w:val="32"/>
          <w:szCs w:val="32"/>
          <w:cs/>
        </w:rPr>
        <w:t>นายไตรรงค์</w:t>
      </w:r>
      <w:r>
        <w:rPr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กล่ำบุตร</w:t>
      </w:r>
      <w:r>
        <w:rPr>
          <w:sz w:val="32"/>
          <w:szCs w:val="32"/>
          <w:cs/>
        </w:rPr>
        <w:t>)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</w:p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</w:t>
      </w:r>
    </w:p>
    <w:p w:rsidR="004D0B27" w:rsidRDefault="004D0B27" w:rsidP="00BC6CE7">
      <w:pPr>
        <w:rPr>
          <w:sz w:val="32"/>
          <w:szCs w:val="32"/>
        </w:rPr>
      </w:pPr>
    </w:p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</w:t>
      </w:r>
      <w:r>
        <w:rPr>
          <w:rFonts w:hint="cs"/>
          <w:sz w:val="32"/>
          <w:szCs w:val="32"/>
          <w:cs/>
        </w:rPr>
        <w:t>ลงชื่อ</w:t>
      </w:r>
      <w:r>
        <w:rPr>
          <w:sz w:val="32"/>
          <w:szCs w:val="32"/>
          <w:cs/>
        </w:rPr>
        <w:tab/>
        <w:t xml:space="preserve">                             </w:t>
      </w:r>
      <w:r>
        <w:rPr>
          <w:rFonts w:hint="cs"/>
          <w:sz w:val="32"/>
          <w:szCs w:val="32"/>
          <w:cs/>
        </w:rPr>
        <w:t>ผู้เห็นชอบโครงการ</w:t>
      </w:r>
      <w:r>
        <w:rPr>
          <w:sz w:val="32"/>
          <w:szCs w:val="32"/>
          <w:cs/>
        </w:rPr>
        <w:t xml:space="preserve">        </w:t>
      </w:r>
      <w:r>
        <w:rPr>
          <w:rFonts w:hint="cs"/>
          <w:sz w:val="32"/>
          <w:szCs w:val="32"/>
          <w:cs/>
        </w:rPr>
        <w:t>ลงชื่อ</w:t>
      </w:r>
      <w:r>
        <w:rPr>
          <w:sz w:val="32"/>
          <w:szCs w:val="32"/>
          <w:cs/>
        </w:rPr>
        <w:tab/>
        <w:t xml:space="preserve">                   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ผู้เห็นชอบโครงการ</w:t>
      </w:r>
    </w:p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(</w:t>
      </w:r>
      <w:r>
        <w:rPr>
          <w:rFonts w:hint="cs"/>
          <w:sz w:val="32"/>
          <w:szCs w:val="32"/>
          <w:cs/>
        </w:rPr>
        <w:t>นายประจวบ</w:t>
      </w:r>
      <w:r>
        <w:rPr>
          <w:sz w:val="32"/>
          <w:szCs w:val="32"/>
          <w:cs/>
        </w:rPr>
        <w:t xml:space="preserve">    </w:t>
      </w:r>
      <w:r>
        <w:rPr>
          <w:rFonts w:hint="cs"/>
          <w:sz w:val="32"/>
          <w:szCs w:val="32"/>
          <w:cs/>
        </w:rPr>
        <w:t>ชูวิทย์</w:t>
      </w:r>
      <w:r>
        <w:rPr>
          <w:sz w:val="32"/>
          <w:szCs w:val="32"/>
          <w:cs/>
        </w:rPr>
        <w:t>)</w:t>
      </w:r>
      <w:r>
        <w:rPr>
          <w:sz w:val="32"/>
          <w:szCs w:val="32"/>
        </w:rPr>
        <w:t xml:space="preserve">                   </w:t>
      </w:r>
      <w:r>
        <w:rPr>
          <w:sz w:val="32"/>
          <w:szCs w:val="32"/>
          <w:cs/>
        </w:rPr>
        <w:t xml:space="preserve">                    (</w:t>
      </w:r>
      <w:r>
        <w:rPr>
          <w:rFonts w:hint="cs"/>
          <w:sz w:val="32"/>
          <w:szCs w:val="32"/>
          <w:cs/>
        </w:rPr>
        <w:t>นายวัลลภ</w:t>
      </w:r>
      <w:r>
        <w:rPr>
          <w:sz w:val="32"/>
          <w:szCs w:val="32"/>
          <w:cs/>
        </w:rPr>
        <w:t xml:space="preserve">    </w:t>
      </w:r>
      <w:r>
        <w:rPr>
          <w:rFonts w:hint="cs"/>
          <w:sz w:val="32"/>
          <w:szCs w:val="32"/>
          <w:cs/>
        </w:rPr>
        <w:t>เอี่ยมมะ</w:t>
      </w:r>
      <w:r>
        <w:rPr>
          <w:sz w:val="32"/>
          <w:szCs w:val="32"/>
          <w:cs/>
        </w:rPr>
        <w:t>)</w:t>
      </w:r>
    </w:p>
    <w:p w:rsidR="004D0B27" w:rsidRDefault="004D0B27" w:rsidP="00BC6CE7">
      <w:pPr>
        <w:rPr>
          <w:sz w:val="32"/>
          <w:szCs w:val="32"/>
        </w:rPr>
      </w:pPr>
    </w:p>
    <w:p w:rsidR="004D0B27" w:rsidRDefault="004D0B27" w:rsidP="00BC6CE7">
      <w:pPr>
        <w:rPr>
          <w:sz w:val="32"/>
          <w:szCs w:val="32"/>
        </w:rPr>
      </w:pPr>
    </w:p>
    <w:p w:rsidR="004D0B27" w:rsidRDefault="004D0B27" w:rsidP="00BC6CE7">
      <w:pPr>
        <w:rPr>
          <w:sz w:val="32"/>
          <w:szCs w:val="32"/>
        </w:rPr>
      </w:pPr>
    </w:p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                  </w:t>
      </w:r>
    </w:p>
    <w:p w:rsidR="004D0B27" w:rsidRDefault="004D0B27" w:rsidP="00A029EB">
      <w:pPr>
        <w:jc w:val="center"/>
        <w:rPr>
          <w:sz w:val="32"/>
          <w:szCs w:val="32"/>
        </w:rPr>
      </w:pPr>
      <w:r>
        <w:rPr>
          <w:sz w:val="32"/>
          <w:szCs w:val="32"/>
          <w:cs/>
        </w:rPr>
        <w:t>(</w:t>
      </w:r>
      <w:r>
        <w:rPr>
          <w:rFonts w:hint="cs"/>
          <w:sz w:val="32"/>
          <w:szCs w:val="32"/>
          <w:cs/>
        </w:rPr>
        <w:t>ลงชื่อ</w:t>
      </w:r>
      <w:r>
        <w:rPr>
          <w:sz w:val="32"/>
          <w:szCs w:val="32"/>
          <w:cs/>
        </w:rPr>
        <w:t>)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ผู้อนุมัติโครงการ</w:t>
      </w:r>
    </w:p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      (</w:t>
      </w:r>
      <w:r>
        <w:rPr>
          <w:rFonts w:hint="cs"/>
          <w:sz w:val="32"/>
          <w:szCs w:val="32"/>
          <w:cs/>
        </w:rPr>
        <w:t>นายมนตรี</w:t>
      </w:r>
      <w:r>
        <w:rPr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คงเจริญ</w:t>
      </w:r>
      <w:r>
        <w:rPr>
          <w:sz w:val="32"/>
          <w:szCs w:val="32"/>
          <w:cs/>
        </w:rPr>
        <w:t>)</w:t>
      </w:r>
    </w:p>
    <w:p w:rsidR="004D0B27" w:rsidRPr="008E1FD0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        </w:t>
      </w:r>
      <w:r>
        <w:rPr>
          <w:rFonts w:hint="cs"/>
          <w:sz w:val="32"/>
          <w:szCs w:val="32"/>
          <w:cs/>
        </w:rPr>
        <w:t>ผู้อำนวยการโรงเรียนศรีสำโรงชนูปถัมภ์</w:t>
      </w:r>
      <w:bookmarkStart w:id="0" w:name="_PictureBullets"/>
      <w:r w:rsidRPr="00050989">
        <w:rPr>
          <w:vanish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bullet="t">
            <v:imagedata r:id="rId7" o:title=""/>
          </v:shape>
        </w:pict>
      </w:r>
      <w:bookmarkEnd w:id="0"/>
    </w:p>
    <w:sectPr w:rsidR="004D0B27" w:rsidRPr="008E1FD0" w:rsidSect="00595945">
      <w:headerReference w:type="default" r:id="rId8"/>
      <w:pgSz w:w="11906" w:h="16838" w:code="9"/>
      <w:pgMar w:top="1151" w:right="1134" w:bottom="862" w:left="1701" w:header="720" w:footer="720" w:gutter="0"/>
      <w:pgNumType w:start="1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B27" w:rsidRDefault="004D0B27">
      <w:r>
        <w:separator/>
      </w:r>
    </w:p>
  </w:endnote>
  <w:endnote w:type="continuationSeparator" w:id="0">
    <w:p w:rsidR="004D0B27" w:rsidRDefault="004D0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??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Sans Serif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B27" w:rsidRDefault="004D0B27">
      <w:r>
        <w:separator/>
      </w:r>
    </w:p>
  </w:footnote>
  <w:footnote w:type="continuationSeparator" w:id="0">
    <w:p w:rsidR="004D0B27" w:rsidRDefault="004D0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B27" w:rsidRDefault="004D0B27" w:rsidP="00167058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38B"/>
    <w:multiLevelType w:val="multilevel"/>
    <w:tmpl w:val="76947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4C7556"/>
    <w:multiLevelType w:val="singleLevel"/>
    <w:tmpl w:val="52088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b/>
        <w:bCs/>
      </w:rPr>
    </w:lvl>
  </w:abstractNum>
  <w:abstractNum w:abstractNumId="2">
    <w:nsid w:val="19091875"/>
    <w:multiLevelType w:val="hybridMultilevel"/>
    <w:tmpl w:val="72ACA844"/>
    <w:lvl w:ilvl="0" w:tplc="A3FA417A">
      <w:start w:val="74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3">
    <w:nsid w:val="2BDC5334"/>
    <w:multiLevelType w:val="singleLevel"/>
    <w:tmpl w:val="70BA1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>
    <w:nsid w:val="340C737B"/>
    <w:multiLevelType w:val="multilevel"/>
    <w:tmpl w:val="62E41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43054AC"/>
    <w:multiLevelType w:val="multilevel"/>
    <w:tmpl w:val="3F5C2D7E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  <w:b/>
        <w:bCs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75"/>
      </w:pPr>
      <w:rPr>
        <w:rFonts w:cs="Times New Roman"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830"/>
        </w:tabs>
        <w:ind w:left="1830" w:hanging="720"/>
      </w:pPr>
      <w:rPr>
        <w:rFonts w:cs="Times New Roman"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720"/>
      </w:pPr>
      <w:rPr>
        <w:rFonts w:cs="Times New Roman"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300"/>
        </w:tabs>
        <w:ind w:left="3300" w:hanging="1080"/>
      </w:pPr>
      <w:rPr>
        <w:rFonts w:cs="Times New Roman"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3855"/>
        </w:tabs>
        <w:ind w:left="3855" w:hanging="1080"/>
      </w:pPr>
      <w:rPr>
        <w:rFonts w:cs="Times New Roman"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080"/>
      </w:pPr>
      <w:rPr>
        <w:rFonts w:cs="Times New Roman"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5325"/>
        </w:tabs>
        <w:ind w:left="5325" w:hanging="1440"/>
      </w:pPr>
      <w:rPr>
        <w:rFonts w:cs="Times New Roman"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440"/>
      </w:pPr>
      <w:rPr>
        <w:rFonts w:cs="Times New Roman" w:hint="cs"/>
        <w:b/>
        <w:bCs/>
      </w:rPr>
    </w:lvl>
  </w:abstractNum>
  <w:abstractNum w:abstractNumId="6">
    <w:nsid w:val="392E474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47E71BB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530D50A2"/>
    <w:multiLevelType w:val="singleLevel"/>
    <w:tmpl w:val="4240190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5A7C1A2F"/>
    <w:multiLevelType w:val="hybridMultilevel"/>
    <w:tmpl w:val="65887B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69D72994"/>
    <w:multiLevelType w:val="hybridMultilevel"/>
    <w:tmpl w:val="185E3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CDF4B4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11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027"/>
    <w:rsid w:val="000120D4"/>
    <w:rsid w:val="00050989"/>
    <w:rsid w:val="000663D3"/>
    <w:rsid w:val="00072F75"/>
    <w:rsid w:val="000772B0"/>
    <w:rsid w:val="00093991"/>
    <w:rsid w:val="000C4C99"/>
    <w:rsid w:val="000E267A"/>
    <w:rsid w:val="000E57B8"/>
    <w:rsid w:val="000E58D3"/>
    <w:rsid w:val="000F3B30"/>
    <w:rsid w:val="001059E3"/>
    <w:rsid w:val="00116ECB"/>
    <w:rsid w:val="00132178"/>
    <w:rsid w:val="00167058"/>
    <w:rsid w:val="00174252"/>
    <w:rsid w:val="001B4166"/>
    <w:rsid w:val="001B71A9"/>
    <w:rsid w:val="001C54A1"/>
    <w:rsid w:val="001F0B1A"/>
    <w:rsid w:val="001F2027"/>
    <w:rsid w:val="002121FF"/>
    <w:rsid w:val="002145E2"/>
    <w:rsid w:val="00221198"/>
    <w:rsid w:val="0024493A"/>
    <w:rsid w:val="00272ACF"/>
    <w:rsid w:val="002D4816"/>
    <w:rsid w:val="002F34FC"/>
    <w:rsid w:val="002F75A9"/>
    <w:rsid w:val="00321963"/>
    <w:rsid w:val="00337A75"/>
    <w:rsid w:val="00341529"/>
    <w:rsid w:val="00342B4B"/>
    <w:rsid w:val="00343483"/>
    <w:rsid w:val="00373854"/>
    <w:rsid w:val="00375B35"/>
    <w:rsid w:val="003C0934"/>
    <w:rsid w:val="003D46E4"/>
    <w:rsid w:val="003E7220"/>
    <w:rsid w:val="003F300F"/>
    <w:rsid w:val="00417533"/>
    <w:rsid w:val="00426C2D"/>
    <w:rsid w:val="00427F20"/>
    <w:rsid w:val="00474ADB"/>
    <w:rsid w:val="00494C30"/>
    <w:rsid w:val="004A0033"/>
    <w:rsid w:val="004C2453"/>
    <w:rsid w:val="004D0B27"/>
    <w:rsid w:val="004D770F"/>
    <w:rsid w:val="004E4E9F"/>
    <w:rsid w:val="00516652"/>
    <w:rsid w:val="0053390D"/>
    <w:rsid w:val="00541F99"/>
    <w:rsid w:val="00553CF0"/>
    <w:rsid w:val="00557008"/>
    <w:rsid w:val="00572741"/>
    <w:rsid w:val="00595945"/>
    <w:rsid w:val="005D4F52"/>
    <w:rsid w:val="005E5B24"/>
    <w:rsid w:val="005E6532"/>
    <w:rsid w:val="005E6A9D"/>
    <w:rsid w:val="005F60AF"/>
    <w:rsid w:val="0063509B"/>
    <w:rsid w:val="00657922"/>
    <w:rsid w:val="006822BC"/>
    <w:rsid w:val="006B3CA6"/>
    <w:rsid w:val="006F2396"/>
    <w:rsid w:val="0070271C"/>
    <w:rsid w:val="00711B94"/>
    <w:rsid w:val="00716FE8"/>
    <w:rsid w:val="00723B72"/>
    <w:rsid w:val="007532B4"/>
    <w:rsid w:val="00753366"/>
    <w:rsid w:val="007A0942"/>
    <w:rsid w:val="007A5782"/>
    <w:rsid w:val="007D0EA2"/>
    <w:rsid w:val="007D78B2"/>
    <w:rsid w:val="007F57C3"/>
    <w:rsid w:val="0081040F"/>
    <w:rsid w:val="00834D64"/>
    <w:rsid w:val="00844CAB"/>
    <w:rsid w:val="008809D9"/>
    <w:rsid w:val="008922E4"/>
    <w:rsid w:val="008A45AA"/>
    <w:rsid w:val="008B379F"/>
    <w:rsid w:val="008B57BD"/>
    <w:rsid w:val="008C1DF3"/>
    <w:rsid w:val="008D3CAC"/>
    <w:rsid w:val="008E0938"/>
    <w:rsid w:val="008E1FD0"/>
    <w:rsid w:val="008E21B5"/>
    <w:rsid w:val="008F2A87"/>
    <w:rsid w:val="009136C2"/>
    <w:rsid w:val="00950862"/>
    <w:rsid w:val="0096318F"/>
    <w:rsid w:val="00976CF6"/>
    <w:rsid w:val="0099245C"/>
    <w:rsid w:val="009A6DB9"/>
    <w:rsid w:val="009D46AE"/>
    <w:rsid w:val="009F199E"/>
    <w:rsid w:val="00A029EB"/>
    <w:rsid w:val="00A20A80"/>
    <w:rsid w:val="00A62E2D"/>
    <w:rsid w:val="00A76443"/>
    <w:rsid w:val="00A839E1"/>
    <w:rsid w:val="00AA775C"/>
    <w:rsid w:val="00AB7025"/>
    <w:rsid w:val="00AD063D"/>
    <w:rsid w:val="00B00D30"/>
    <w:rsid w:val="00B36787"/>
    <w:rsid w:val="00B726A6"/>
    <w:rsid w:val="00B86787"/>
    <w:rsid w:val="00BC4879"/>
    <w:rsid w:val="00BC68EF"/>
    <w:rsid w:val="00BC6CE7"/>
    <w:rsid w:val="00C0174A"/>
    <w:rsid w:val="00C17E3D"/>
    <w:rsid w:val="00C3628A"/>
    <w:rsid w:val="00C60413"/>
    <w:rsid w:val="00C94863"/>
    <w:rsid w:val="00CA3B5C"/>
    <w:rsid w:val="00CA6FA6"/>
    <w:rsid w:val="00D00A6D"/>
    <w:rsid w:val="00D053E6"/>
    <w:rsid w:val="00D616AB"/>
    <w:rsid w:val="00D63CA5"/>
    <w:rsid w:val="00D7411F"/>
    <w:rsid w:val="00D81924"/>
    <w:rsid w:val="00D85238"/>
    <w:rsid w:val="00DA0EF9"/>
    <w:rsid w:val="00DB30D9"/>
    <w:rsid w:val="00DF4107"/>
    <w:rsid w:val="00E07357"/>
    <w:rsid w:val="00E25AC0"/>
    <w:rsid w:val="00E40B6A"/>
    <w:rsid w:val="00E65C46"/>
    <w:rsid w:val="00E97D2B"/>
    <w:rsid w:val="00EF2305"/>
    <w:rsid w:val="00EF3460"/>
    <w:rsid w:val="00F14A2B"/>
    <w:rsid w:val="00F5215C"/>
    <w:rsid w:val="00F73D79"/>
    <w:rsid w:val="00F8719A"/>
    <w:rsid w:val="00F900B6"/>
    <w:rsid w:val="00F92942"/>
    <w:rsid w:val="00FA079E"/>
    <w:rsid w:val="00FA2D18"/>
    <w:rsid w:val="00FB5E5A"/>
    <w:rsid w:val="00FC4121"/>
    <w:rsid w:val="00FC7BB6"/>
    <w:rsid w:val="00FD529B"/>
    <w:rsid w:val="00FE35FF"/>
    <w:rsid w:val="00FE6B95"/>
    <w:rsid w:val="00FE7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C30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4C30"/>
    <w:pPr>
      <w:keepNext/>
      <w:jc w:val="right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4C30"/>
    <w:pPr>
      <w:keepNext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94C30"/>
    <w:pPr>
      <w:keepNext/>
      <w:outlineLvl w:val="2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16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416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416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FC4121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4165"/>
    <w:rPr>
      <w:sz w:val="24"/>
      <w:szCs w:val="30"/>
      <w:lang w:eastAsia="zh-CN"/>
    </w:rPr>
  </w:style>
  <w:style w:type="paragraph" w:styleId="NoSpacing">
    <w:name w:val="No Spacing"/>
    <w:uiPriority w:val="99"/>
    <w:qFormat/>
    <w:rsid w:val="00F900B6"/>
    <w:rPr>
      <w:rFonts w:ascii="Calibri" w:hAnsi="Calibri"/>
    </w:rPr>
  </w:style>
  <w:style w:type="paragraph" w:styleId="Header">
    <w:name w:val="header"/>
    <w:basedOn w:val="Normal"/>
    <w:link w:val="HeaderChar"/>
    <w:uiPriority w:val="99"/>
    <w:rsid w:val="00167058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14165"/>
    <w:rPr>
      <w:sz w:val="24"/>
      <w:szCs w:val="30"/>
      <w:lang w:eastAsia="zh-CN"/>
    </w:rPr>
  </w:style>
  <w:style w:type="character" w:styleId="PageNumber">
    <w:name w:val="page number"/>
    <w:basedOn w:val="DefaultParagraphFont"/>
    <w:uiPriority w:val="99"/>
    <w:rsid w:val="0016705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6318F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14165"/>
    <w:rPr>
      <w:sz w:val="24"/>
      <w:szCs w:val="3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18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9</Pages>
  <Words>1446</Words>
  <Characters>8248</Characters>
  <Application>Microsoft Office Outlook</Application>
  <DocSecurity>0</DocSecurity>
  <Lines>0</Lines>
  <Paragraphs>0</Paragraphs>
  <ScaleCrop>false</ScaleCrop>
  <Company>IT-STATION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subject/>
  <dc:creator>user</dc:creator>
  <cp:keywords/>
  <dc:description/>
  <cp:lastModifiedBy>IT-STATION</cp:lastModifiedBy>
  <cp:revision>7</cp:revision>
  <cp:lastPrinted>2012-03-18T06:33:00Z</cp:lastPrinted>
  <dcterms:created xsi:type="dcterms:W3CDTF">2016-03-16T16:41:00Z</dcterms:created>
  <dcterms:modified xsi:type="dcterms:W3CDTF">2016-05-05T06:12:00Z</dcterms:modified>
</cp:coreProperties>
</file>