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F4" w:rsidRPr="00490474" w:rsidRDefault="00C20AF4" w:rsidP="00276305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b/>
          <w:bCs/>
          <w:cs/>
        </w:rPr>
        <w:t>โครงการ</w:t>
      </w:r>
      <w:r w:rsidRPr="00490474">
        <w:rPr>
          <w:rFonts w:ascii="Angsana New" w:hAnsi="Angsana New" w:cs="Angsana New"/>
        </w:rPr>
        <w:t xml:space="preserve">     </w:t>
      </w:r>
      <w:r w:rsidRPr="00490474">
        <w:rPr>
          <w:rFonts w:ascii="Angsana New" w:hAnsi="Angsana New" w:cs="Angsana New"/>
        </w:rPr>
        <w:tab/>
      </w:r>
      <w:r w:rsidRPr="00490474">
        <w:rPr>
          <w:rFonts w:ascii="Angsana New" w:hAnsi="Angsana New" w:cs="Angsana New"/>
          <w:cs/>
        </w:rPr>
        <w:t>พัฒนาเวรประจำวัน</w:t>
      </w:r>
      <w:r w:rsidRPr="00490474">
        <w:rPr>
          <w:rFonts w:ascii="Angsana New" w:hAnsi="Angsana New" w:cs="Angsana New"/>
        </w:rPr>
        <w:tab/>
      </w:r>
      <w:r w:rsidRPr="00490474">
        <w:rPr>
          <w:rFonts w:ascii="Angsana New" w:hAnsi="Angsana New" w:cs="Angsana New"/>
        </w:rPr>
        <w:tab/>
      </w:r>
    </w:p>
    <w:p w:rsidR="00C20AF4" w:rsidRPr="00CA3B5C" w:rsidRDefault="00C20AF4" w:rsidP="003A3938">
      <w:pPr>
        <w:rPr>
          <w:rFonts w:ascii="Angsana New" w:hAnsi="Angsana New"/>
        </w:rPr>
      </w:pPr>
      <w:r w:rsidRPr="00CA3B5C">
        <w:rPr>
          <w:rFonts w:ascii="Angsana New" w:hAnsi="Angsana New"/>
          <w:b/>
          <w:bCs/>
          <w:cs/>
        </w:rPr>
        <w:t>แผนงาน</w:t>
      </w:r>
      <w:r w:rsidRPr="00CA3B5C">
        <w:rPr>
          <w:rFonts w:ascii="Angsana New" w:hAnsi="Angsana New"/>
        </w:rPr>
        <w:tab/>
      </w:r>
      <w:r w:rsidRPr="00CA3B5C">
        <w:rPr>
          <w:rFonts w:ascii="Angsana New" w:hAnsi="Angsana New"/>
        </w:rPr>
        <w:tab/>
      </w:r>
      <w:r w:rsidRPr="00CA3B5C">
        <w:rPr>
          <w:rFonts w:ascii="Angsana New" w:hAnsi="Angsana New"/>
        </w:rPr>
        <w:tab/>
      </w:r>
    </w:p>
    <w:p w:rsidR="00C20AF4" w:rsidRPr="00CA3B5C" w:rsidRDefault="00C20AF4" w:rsidP="003A3938">
      <w:pPr>
        <w:rPr>
          <w:rFonts w:ascii="Angsana New" w:hAnsi="Angsana New"/>
          <w:b/>
          <w:bCs/>
          <w:cs/>
        </w:rPr>
      </w:pPr>
      <w:r w:rsidRPr="00BC6EDF">
        <w:rPr>
          <w:rFonts w:ascii="Angsana New" w:hAnsi="Angsana New"/>
          <w:b/>
          <w:bCs/>
          <w:cs/>
        </w:rPr>
        <w:t>กลยุทธ์</w:t>
      </w:r>
      <w:r w:rsidRPr="00BC6EDF">
        <w:rPr>
          <w:b/>
          <w:bCs/>
          <w:cs/>
        </w:rPr>
        <w:t>ของสถานศึกษา</w:t>
      </w:r>
      <w:r w:rsidRPr="00CA3B5C">
        <w:rPr>
          <w:rFonts w:ascii="Angsana New" w:hAnsi="Angsana New"/>
          <w:b/>
          <w:bCs/>
          <w:cs/>
        </w:rPr>
        <w:t xml:space="preserve"> </w:t>
      </w:r>
      <w:r w:rsidRPr="00CA3B5C">
        <w:rPr>
          <w:rFonts w:ascii="Angsana New" w:hAnsi="Angsana New"/>
          <w:cs/>
        </w:rPr>
        <w:t xml:space="preserve">  ข้อ </w:t>
      </w:r>
      <w:r>
        <w:rPr>
          <w:rFonts w:ascii="Angsana New" w:hAnsi="Angsana New"/>
          <w:cs/>
        </w:rPr>
        <w:t>5</w:t>
      </w:r>
      <w:r w:rsidRPr="00CA3B5C">
        <w:rPr>
          <w:rFonts w:ascii="Angsana New" w:hAnsi="Angsana New"/>
          <w:cs/>
        </w:rPr>
        <w:t xml:space="preserve">                     </w:t>
      </w:r>
      <w:r w:rsidRPr="00CA3B5C">
        <w:rPr>
          <w:rFonts w:ascii="Angsana New" w:hAnsi="Angsana New"/>
          <w:b/>
          <w:bCs/>
          <w:cs/>
        </w:rPr>
        <w:t>จุดเน้น</w:t>
      </w:r>
      <w:r w:rsidRPr="00CA3B5C">
        <w:rPr>
          <w:rFonts w:ascii="Angsana New" w:hAnsi="Angsana New"/>
          <w:cs/>
        </w:rPr>
        <w:t xml:space="preserve"> </w:t>
      </w:r>
      <w:r w:rsidRPr="00CA3B5C">
        <w:rPr>
          <w:rFonts w:ascii="Angsana New" w:hAnsi="Angsana New"/>
          <w:b/>
          <w:bCs/>
          <w:cs/>
        </w:rPr>
        <w:t xml:space="preserve">สพฐ.  </w:t>
      </w:r>
      <w:r w:rsidRPr="00CA3B5C">
        <w:rPr>
          <w:rFonts w:ascii="Angsana New" w:hAnsi="Angsana New"/>
          <w:cs/>
        </w:rPr>
        <w:t xml:space="preserve">ข้อ </w:t>
      </w:r>
      <w:r>
        <w:rPr>
          <w:rFonts w:ascii="Angsana New" w:hAnsi="Angsana New"/>
          <w:cs/>
        </w:rPr>
        <w:t>6</w:t>
      </w:r>
      <w:r w:rsidRPr="00CA3B5C">
        <w:rPr>
          <w:rFonts w:ascii="Angsana New" w:hAnsi="Angsana New"/>
          <w:cs/>
        </w:rPr>
        <w:t xml:space="preserve">            </w:t>
      </w:r>
    </w:p>
    <w:p w:rsidR="00C20AF4" w:rsidRDefault="00C20AF4" w:rsidP="00276305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b/>
          <w:bCs/>
          <w:cs/>
        </w:rPr>
        <w:t>สอดคล้องกับ</w:t>
      </w:r>
      <w:r w:rsidRPr="003166F7">
        <w:rPr>
          <w:rFonts w:ascii="Angsana New" w:hAnsi="Angsana New" w:cs="Angsana New"/>
          <w:b/>
          <w:bCs/>
          <w:cs/>
        </w:rPr>
        <w:t>มาตรฐาน</w:t>
      </w:r>
      <w:r w:rsidRPr="00207F49">
        <w:rPr>
          <w:rFonts w:ascii="Angsana New" w:hAnsi="Angsana New" w:cs="Angsana New"/>
          <w:b/>
          <w:bCs/>
          <w:cs/>
        </w:rPr>
        <w:t>การศึกษา</w:t>
      </w:r>
      <w:r w:rsidRPr="00490474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/>
        </w:rPr>
        <w:t xml:space="preserve">   </w:t>
      </w:r>
      <w:r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>11</w:t>
      </w:r>
    </w:p>
    <w:p w:rsidR="00C20AF4" w:rsidRDefault="00C20AF4" w:rsidP="00276305">
      <w:pPr>
        <w:rPr>
          <w:rFonts w:ascii="Angsana New" w:hAnsi="Angsana New" w:cs="Angsana New"/>
          <w:b/>
          <w:bCs/>
          <w:cs/>
        </w:rPr>
      </w:pPr>
      <w:r w:rsidRPr="00207F49">
        <w:rPr>
          <w:rFonts w:ascii="Angsana New" w:hAnsi="Angsana New" w:cs="Angsana New"/>
          <w:b/>
          <w:bCs/>
          <w:cs/>
        </w:rPr>
        <w:t>ลักษณะ</w:t>
      </w:r>
      <w:r w:rsidRPr="00207F49">
        <w:rPr>
          <w:rFonts w:ascii="Angsana New" w:hAnsi="Angsana New" w:cs="Angsana New"/>
          <w:b/>
          <w:bCs/>
          <w:cs/>
        </w:rPr>
        <w:tab/>
      </w:r>
      <w:r w:rsidRPr="00207F49">
        <w:rPr>
          <w:rFonts w:ascii="Angsana New" w:hAnsi="Angsana New" w:cs="Angsana New"/>
          <w:b/>
          <w:bCs/>
        </w:rPr>
        <w:t xml:space="preserve"> </w:t>
      </w:r>
      <w:r w:rsidRPr="00207F49">
        <w:rPr>
          <w:rFonts w:ascii="Angsana New" w:hAnsi="Angsana New" w:cs="Angsana New"/>
          <w:b/>
          <w:bCs/>
        </w:rPr>
        <w:tab/>
      </w:r>
      <w:r w:rsidRPr="00207F49">
        <w:rPr>
          <w:rFonts w:ascii="Angsana New" w:hAnsi="Angsana New" w:cs="Angsana New"/>
          <w:b/>
          <w:bCs/>
        </w:rPr>
        <w:tab/>
      </w:r>
      <w:r w:rsidRPr="00207F49"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/>
          <w:cs/>
        </w:rPr>
        <w:t>โครงการต่อเนื่อง</w:t>
      </w:r>
    </w:p>
    <w:p w:rsidR="00C20AF4" w:rsidRPr="00BC6EDF" w:rsidRDefault="00C20AF4" w:rsidP="00276305">
      <w:pPr>
        <w:rPr>
          <w:rFonts w:ascii="Angsana New" w:hAnsi="Angsana New" w:cs="Angsana New"/>
          <w:cs/>
        </w:rPr>
      </w:pPr>
      <w:r w:rsidRPr="00490474">
        <w:rPr>
          <w:rFonts w:ascii="Angsana New" w:hAnsi="Angsana New" w:cs="Angsana New"/>
          <w:b/>
          <w:bCs/>
          <w:cs/>
        </w:rPr>
        <w:t>ผู้รับผิดชอบ</w:t>
      </w:r>
      <w:r w:rsidRPr="00490474">
        <w:rPr>
          <w:rFonts w:ascii="Angsana New" w:hAnsi="Angsana New" w:cs="Angsana New"/>
        </w:rPr>
        <w:t xml:space="preserve">   </w:t>
      </w:r>
      <w:r w:rsidRPr="00490474">
        <w:rPr>
          <w:rFonts w:ascii="Angsana New" w:hAnsi="Angsana New" w:cs="Angsana New"/>
          <w:cs/>
        </w:rPr>
        <w:tab/>
        <w:t>นาย</w:t>
      </w:r>
      <w:r>
        <w:rPr>
          <w:rFonts w:ascii="Angsana New" w:hAnsi="Angsana New" w:cs="Angsana New"/>
          <w:cs/>
        </w:rPr>
        <w:t>มานิตย์  ชาติวุฒิ</w:t>
      </w:r>
    </w:p>
    <w:p w:rsidR="00C20AF4" w:rsidRPr="003A3938" w:rsidRDefault="00C20AF4" w:rsidP="00276305">
      <w:pPr>
        <w:rPr>
          <w:rFonts w:ascii="Angsana New" w:hAnsi="Angsana New" w:cs="Angsana New"/>
        </w:rPr>
      </w:pPr>
      <w:r w:rsidRPr="003A3938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3A3938">
        <w:rPr>
          <w:rFonts w:ascii="Angsana New" w:hAnsi="Angsana New" w:cs="Angsana New"/>
        </w:rPr>
        <w:t xml:space="preserve">    </w:t>
      </w:r>
      <w:r w:rsidRPr="003A3938"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>9</w:t>
      </w:r>
      <w:r w:rsidRPr="003A3938">
        <w:rPr>
          <w:rFonts w:ascii="Angsana New" w:hAnsi="Angsana New" w:cs="Angsana New"/>
          <w:cs/>
        </w:rPr>
        <w:t xml:space="preserve"> พ.ค. </w:t>
      </w:r>
      <w:r w:rsidRPr="003A3938">
        <w:rPr>
          <w:rFonts w:ascii="Angsana New" w:hAnsi="Angsana New" w:cs="Angsana New"/>
        </w:rPr>
        <w:t>255</w:t>
      </w:r>
      <w:r>
        <w:rPr>
          <w:rFonts w:ascii="Angsana New" w:hAnsi="Angsana New" w:cs="Angsana New"/>
        </w:rPr>
        <w:t>9</w:t>
      </w:r>
      <w:r>
        <w:rPr>
          <w:rFonts w:ascii="Angsana New" w:hAnsi="Angsana New" w:cs="Angsana New"/>
          <w:cs/>
        </w:rPr>
        <w:t xml:space="preserve"> - 31 มี</w:t>
      </w:r>
      <w:r w:rsidRPr="003A3938">
        <w:rPr>
          <w:rFonts w:ascii="Angsana New" w:hAnsi="Angsana New" w:cs="Angsana New"/>
          <w:cs/>
        </w:rPr>
        <w:t xml:space="preserve">.ค. </w:t>
      </w:r>
      <w:r>
        <w:rPr>
          <w:rFonts w:ascii="Angsana New" w:hAnsi="Angsana New" w:cs="Angsana New"/>
        </w:rPr>
        <w:t>2560</w:t>
      </w:r>
    </w:p>
    <w:p w:rsidR="00C20AF4" w:rsidRPr="003A3938" w:rsidRDefault="00C20AF4" w:rsidP="00276305">
      <w:pPr>
        <w:pBdr>
          <w:bottom w:val="single" w:sz="6" w:space="1" w:color="auto"/>
        </w:pBdr>
        <w:rPr>
          <w:rFonts w:ascii="Angsana New" w:hAnsi="Angsana New" w:cs="Angsana New"/>
          <w:sz w:val="16"/>
          <w:szCs w:val="16"/>
        </w:rPr>
      </w:pPr>
      <w:r w:rsidRPr="00490474">
        <w:rPr>
          <w:rFonts w:ascii="Angsana New" w:hAnsi="Angsana New" w:cs="Angsana New"/>
          <w:cs/>
        </w:rPr>
        <w:tab/>
      </w:r>
    </w:p>
    <w:p w:rsidR="00C20AF4" w:rsidRPr="00BD52C6" w:rsidRDefault="00C20AF4" w:rsidP="00276305">
      <w:pPr>
        <w:rPr>
          <w:rFonts w:ascii="Angsana New" w:hAnsi="Angsana New" w:cs="Angsana New"/>
          <w:sz w:val="16"/>
          <w:szCs w:val="16"/>
        </w:rPr>
      </w:pPr>
    </w:p>
    <w:p w:rsidR="00C20AF4" w:rsidRDefault="00C20AF4" w:rsidP="007C688E">
      <w:pPr>
        <w:rPr>
          <w:rFonts w:ascii="Angsana New" w:hAnsi="Angsana New" w:cs="Angsana New"/>
          <w:cs/>
        </w:rPr>
      </w:pPr>
      <w:r w:rsidRPr="00490474">
        <w:rPr>
          <w:rFonts w:ascii="Angsana New" w:hAnsi="Angsana New" w:cs="Angsana New"/>
          <w:b/>
          <w:bCs/>
        </w:rPr>
        <w:t>1</w:t>
      </w:r>
      <w:r w:rsidRPr="00490474">
        <w:rPr>
          <w:rFonts w:ascii="Angsana New" w:hAnsi="Angsana New" w:cs="Angsana New"/>
          <w:b/>
          <w:bCs/>
          <w:cs/>
        </w:rPr>
        <w:t>. หลักการและเหตุผล</w:t>
      </w:r>
      <w:r w:rsidRPr="00490474">
        <w:rPr>
          <w:rFonts w:ascii="Angsana New" w:hAnsi="Angsana New" w:cs="Angsana New"/>
          <w:cs/>
        </w:rPr>
        <w:tab/>
      </w:r>
    </w:p>
    <w:p w:rsidR="00C20AF4" w:rsidRDefault="00C20AF4" w:rsidP="003A3016">
      <w:pPr>
        <w:ind w:firstLine="72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การ</w:t>
      </w:r>
      <w:r w:rsidRPr="00490474">
        <w:rPr>
          <w:rFonts w:ascii="Angsana New" w:hAnsi="Angsana New" w:cs="Angsana New"/>
          <w:cs/>
        </w:rPr>
        <w:t>พัฒนาเวรป</w:t>
      </w:r>
      <w:r>
        <w:rPr>
          <w:rFonts w:ascii="Angsana New" w:hAnsi="Angsana New" w:cs="Angsana New"/>
          <w:cs/>
        </w:rPr>
        <w:t>ระจำวันให้มีประสิทธิภาพมาก  และ</w:t>
      </w:r>
      <w:r w:rsidRPr="00490474">
        <w:rPr>
          <w:rFonts w:ascii="Angsana New" w:hAnsi="Angsana New" w:cs="Angsana New"/>
          <w:cs/>
        </w:rPr>
        <w:t>นักเรียนมีการปฏิบัติตามระเบียบวินัยของโรงเรียน</w:t>
      </w:r>
    </w:p>
    <w:p w:rsidR="00C20AF4" w:rsidRDefault="00C20AF4" w:rsidP="002C06DD">
      <w:pPr>
        <w:rPr>
          <w:b/>
          <w:bCs/>
        </w:rPr>
      </w:pPr>
      <w:r w:rsidRPr="00490474">
        <w:rPr>
          <w:rFonts w:ascii="Angsana New" w:hAnsi="Angsana New" w:cs="Angsana New"/>
          <w:cs/>
        </w:rPr>
        <w:t>มากที่สุด</w:t>
      </w:r>
    </w:p>
    <w:p w:rsidR="00C20AF4" w:rsidRDefault="00C20AF4" w:rsidP="003A3016">
      <w:pPr>
        <w:rPr>
          <w:b/>
          <w:bCs/>
        </w:rPr>
      </w:pPr>
      <w:r>
        <w:rPr>
          <w:b/>
          <w:bCs/>
          <w:cs/>
        </w:rPr>
        <w:t>2</w:t>
      </w:r>
      <w:r w:rsidRPr="005E6A9D">
        <w:rPr>
          <w:b/>
          <w:bCs/>
          <w:cs/>
        </w:rPr>
        <w:t>. วัตถุประสงค์</w:t>
      </w:r>
    </w:p>
    <w:p w:rsidR="00C20AF4" w:rsidRDefault="00C20AF4" w:rsidP="00490474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 xml:space="preserve">2.1 ผลผลิต </w:t>
      </w:r>
      <w:r w:rsidRPr="003C0934">
        <w:rPr>
          <w:rFonts w:ascii="Angsana New" w:hAnsi="Angsana New"/>
          <w:b/>
          <w:bCs/>
        </w:rPr>
        <w:t xml:space="preserve">(Outputs)  </w:t>
      </w:r>
    </w:p>
    <w:p w:rsidR="00C20AF4" w:rsidRDefault="00C20AF4" w:rsidP="00490474">
      <w:pPr>
        <w:rPr>
          <w:b/>
          <w:bCs/>
          <w:cs/>
        </w:rPr>
      </w:pPr>
      <w:r>
        <w:rPr>
          <w:b/>
          <w:bCs/>
        </w:rPr>
        <w:tab/>
      </w:r>
      <w:r>
        <w:t xml:space="preserve">    </w:t>
      </w:r>
      <w:r w:rsidRPr="00490474">
        <w:rPr>
          <w:rFonts w:ascii="Angsana New" w:hAnsi="Angsana New" w:cs="Angsana New"/>
          <w:cs/>
        </w:rPr>
        <w:t>พัฒนาเวรประจำวันให้มีประสิทธิภาพมากที่สุด</w:t>
      </w:r>
    </w:p>
    <w:p w:rsidR="00C20AF4" w:rsidRDefault="00C20AF4" w:rsidP="00490474">
      <w:pPr>
        <w:ind w:firstLine="720"/>
        <w:rPr>
          <w:b/>
          <w:bCs/>
        </w:rPr>
      </w:pPr>
      <w:r w:rsidRPr="003C0934">
        <w:rPr>
          <w:rFonts w:ascii="Angsana New" w:hAnsi="Angsana New"/>
          <w:b/>
          <w:bCs/>
        </w:rPr>
        <w:t xml:space="preserve">2.2 </w:t>
      </w:r>
      <w:r w:rsidRPr="003C0934">
        <w:rPr>
          <w:rFonts w:ascii="Angsana New" w:hAnsi="Angsana New"/>
          <w:b/>
          <w:bCs/>
          <w:cs/>
        </w:rPr>
        <w:t xml:space="preserve">ผลลัพธ์ </w:t>
      </w:r>
      <w:r w:rsidRPr="003C0934">
        <w:rPr>
          <w:rFonts w:ascii="Angsana New" w:hAnsi="Angsana New"/>
          <w:b/>
          <w:bCs/>
        </w:rPr>
        <w:t>(Outcomes)</w:t>
      </w:r>
    </w:p>
    <w:p w:rsidR="00C20AF4" w:rsidRPr="003C0934" w:rsidRDefault="00C20AF4" w:rsidP="00490474">
      <w:pPr>
        <w:ind w:firstLine="720"/>
        <w:rPr>
          <w:b/>
          <w:bCs/>
        </w:rPr>
      </w:pPr>
      <w:r>
        <w:t xml:space="preserve">    </w:t>
      </w:r>
      <w:r w:rsidRPr="00490474">
        <w:rPr>
          <w:rFonts w:ascii="Angsana New" w:hAnsi="Angsana New" w:cs="Angsana New"/>
          <w:cs/>
        </w:rPr>
        <w:t>นักเรียนมีการปฏิบัติตามระเบียบวินัยของโรงเรียนมากที่สุด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 เป้าหมาย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.1 เป้าหมายเชิงปริมาณ</w:t>
      </w:r>
    </w:p>
    <w:p w:rsidR="00C20AF4" w:rsidRPr="00490474" w:rsidRDefault="00C20AF4" w:rsidP="007C688E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>1. ครูเวรประจำวัน ทั้ง  5  วัน ปฏิบัติงานเวรประจำวันอย่างมีประสิทธิภาพ</w:t>
      </w:r>
    </w:p>
    <w:p w:rsidR="00C20AF4" w:rsidRPr="00490474" w:rsidRDefault="00C20AF4" w:rsidP="007C688E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>2. นักเรียน  1,800</w:t>
      </w:r>
      <w:r w:rsidRPr="00490474">
        <w:rPr>
          <w:rFonts w:ascii="Angsana New" w:hAnsi="Angsana New" w:cs="Angsana New"/>
        </w:rPr>
        <w:t xml:space="preserve"> </w:t>
      </w:r>
      <w:r w:rsidRPr="00490474">
        <w:rPr>
          <w:rFonts w:ascii="Angsana New" w:hAnsi="Angsana New" w:cs="Angsana New"/>
          <w:cs/>
        </w:rPr>
        <w:t>คน ปฏิบัติตามระเบียบวินัยของโรงเรียนอย่างมีประสิทธิภาพ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.2  เป้าหมายเชิงคุณภาพ</w:t>
      </w:r>
    </w:p>
    <w:p w:rsidR="00C20AF4" w:rsidRPr="00490474" w:rsidRDefault="00C20AF4" w:rsidP="00CC1A3A">
      <w:pPr>
        <w:ind w:firstLine="720"/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1. ครูเวรประจำวัน ร้อยละ 80 มีประสิทธิภาพในการปฏิบัติงาน</w:t>
      </w:r>
    </w:p>
    <w:p w:rsidR="00C20AF4" w:rsidRPr="00490474" w:rsidRDefault="00C20AF4" w:rsidP="00A108F5">
      <w:pPr>
        <w:ind w:firstLine="720"/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 xml:space="preserve">             2. นักเรียนโรงเรียนศรีสำโรงชนูปถัมภ์ ประพฤติตนอยู่ในระเบียบวินัยของโรงเรียนเป็นอย่างดี</w:t>
      </w:r>
    </w:p>
    <w:p w:rsidR="00C20AF4" w:rsidRDefault="00C20AF4" w:rsidP="00BD52C6">
      <w:pPr>
        <w:pStyle w:val="NoSpacing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C20AF4" w:rsidRDefault="00C20AF4" w:rsidP="00BD52C6">
      <w:pPr>
        <w:ind w:left="720" w:firstLine="720"/>
        <w:rPr>
          <w:rFonts w:ascii="Angsana New" w:hAnsi="Angsana New"/>
        </w:rPr>
      </w:pPr>
      <w:r w:rsidRPr="00426C2D">
        <w:rPr>
          <w:rFonts w:ascii="Angsana New" w:hAnsi="Angsana New"/>
          <w:cs/>
        </w:rPr>
        <w:t xml:space="preserve">มาตรฐานที่ </w:t>
      </w:r>
      <w:r w:rsidRPr="00426C2D">
        <w:rPr>
          <w:rFonts w:ascii="Angsana New" w:hAnsi="Angsana New"/>
        </w:rPr>
        <w:t xml:space="preserve">  1</w:t>
      </w:r>
      <w:r>
        <w:rPr>
          <w:rFonts w:ascii="Angsana New" w:hAnsi="Angsana New"/>
        </w:rPr>
        <w:t>1</w:t>
      </w:r>
      <w:r w:rsidRPr="00426C2D">
        <w:rPr>
          <w:rFonts w:ascii="Angsana New" w:hAnsi="Angsana New"/>
        </w:rPr>
        <w:t xml:space="preserve">   </w:t>
      </w:r>
      <w:r w:rsidRPr="00426C2D">
        <w:rPr>
          <w:rFonts w:ascii="Angsana New" w:hAnsi="Angsana New"/>
          <w:cs/>
        </w:rPr>
        <w:t xml:space="preserve">ตัวบ่งชี้  </w:t>
      </w:r>
      <w:r w:rsidRPr="00426C2D">
        <w:rPr>
          <w:rFonts w:ascii="Angsana New" w:hAnsi="Angsana New"/>
        </w:rPr>
        <w:t>1</w:t>
      </w:r>
      <w:r>
        <w:rPr>
          <w:rFonts w:ascii="Angsana New" w:hAnsi="Angsana New"/>
        </w:rPr>
        <w:t>1.1</w:t>
      </w:r>
    </w:p>
    <w:p w:rsidR="00C20AF4" w:rsidRDefault="00C20AF4" w:rsidP="00BD52C6">
      <w:pPr>
        <w:ind w:left="720" w:firstLine="720"/>
        <w:rPr>
          <w:rFonts w:ascii="Angsana New" w:hAnsi="Angsana New"/>
        </w:rPr>
      </w:pPr>
    </w:p>
    <w:p w:rsidR="00C20AF4" w:rsidRDefault="00C20AF4" w:rsidP="00BD52C6">
      <w:pPr>
        <w:ind w:left="720" w:firstLine="720"/>
        <w:rPr>
          <w:rFonts w:ascii="Angsana New" w:hAnsi="Angsana New"/>
        </w:rPr>
      </w:pPr>
    </w:p>
    <w:p w:rsidR="00C20AF4" w:rsidRDefault="00C20AF4" w:rsidP="00BD52C6">
      <w:pPr>
        <w:ind w:left="720" w:firstLine="720"/>
        <w:rPr>
          <w:rFonts w:ascii="Angsana New" w:hAnsi="Angsana New"/>
        </w:rPr>
      </w:pPr>
    </w:p>
    <w:p w:rsidR="00C20AF4" w:rsidRDefault="00C20AF4" w:rsidP="00BD52C6">
      <w:pPr>
        <w:ind w:left="720" w:firstLine="720"/>
        <w:rPr>
          <w:rFonts w:ascii="Angsana New" w:hAnsi="Angsana New"/>
        </w:rPr>
      </w:pPr>
    </w:p>
    <w:p w:rsidR="00C20AF4" w:rsidRDefault="00C20AF4" w:rsidP="00BC6EDF">
      <w:pPr>
        <w:rPr>
          <w:rFonts w:ascii="Angsana New" w:hAnsi="Angsana New"/>
        </w:rPr>
      </w:pPr>
    </w:p>
    <w:p w:rsidR="00C20AF4" w:rsidRDefault="00C20AF4" w:rsidP="00BC6EDF">
      <w:pPr>
        <w:rPr>
          <w:rFonts w:ascii="Angsana New" w:hAnsi="Angsana New"/>
        </w:rPr>
      </w:pPr>
    </w:p>
    <w:p w:rsidR="00C20AF4" w:rsidRPr="00426C2D" w:rsidRDefault="00C20AF4" w:rsidP="00BC6EDF">
      <w:pPr>
        <w:rPr>
          <w:rFonts w:ascii="Angsana New" w:hAnsi="Angsana New"/>
          <w:cs/>
        </w:rPr>
      </w:pPr>
    </w:p>
    <w:p w:rsidR="00C20AF4" w:rsidRPr="006B6E97" w:rsidRDefault="00C20AF4" w:rsidP="007C688E">
      <w:pPr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t xml:space="preserve">4.  </w:t>
      </w:r>
      <w:r w:rsidRPr="000C4C9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5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892"/>
        <w:gridCol w:w="2160"/>
        <w:gridCol w:w="1440"/>
        <w:gridCol w:w="1440"/>
        <w:gridCol w:w="1260"/>
      </w:tblGrid>
      <w:tr w:rsidR="00C20AF4" w:rsidRPr="005B0DA0">
        <w:tc>
          <w:tcPr>
            <w:tcW w:w="1368" w:type="dxa"/>
          </w:tcPr>
          <w:p w:rsidR="00C20AF4" w:rsidRPr="005B0DA0" w:rsidRDefault="00C20AF4" w:rsidP="003120B8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  </w:t>
            </w: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1892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วิธีดำเนินงาน/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C20AF4" w:rsidRDefault="00C20AF4" w:rsidP="003120B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ระยะเวลา (วันเริ่มต้น</w:t>
            </w:r>
          </w:p>
          <w:p w:rsidR="00C20AF4" w:rsidRPr="005B0DA0" w:rsidRDefault="00C20AF4" w:rsidP="003120B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-   วันสิ้นสุด</w:t>
            </w:r>
          </w:p>
        </w:tc>
        <w:tc>
          <w:tcPr>
            <w:tcW w:w="144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126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20AF4" w:rsidRPr="005B0DA0">
        <w:tc>
          <w:tcPr>
            <w:tcW w:w="1368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กิจกรรมที่ 1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งานเวรประจำวัน</w:t>
            </w:r>
          </w:p>
        </w:tc>
        <w:tc>
          <w:tcPr>
            <w:tcW w:w="1892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 xml:space="preserve">1. เตรียมการ   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2. ดำเนินการ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3. กำกับติดตาม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cs/>
              </w:rPr>
              <w:t>4.</w:t>
            </w:r>
            <w:r w:rsidRPr="005B0DA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B0DA0">
              <w:rPr>
                <w:rFonts w:ascii="Angsana New" w:hAnsi="Angsana New" w:cs="Angsana New"/>
                <w:cs/>
              </w:rPr>
              <w:t>ประเมินผล</w:t>
            </w:r>
          </w:p>
        </w:tc>
        <w:tc>
          <w:tcPr>
            <w:tcW w:w="2160" w:type="dxa"/>
          </w:tcPr>
          <w:p w:rsidR="00C20AF4" w:rsidRPr="005B0DA0" w:rsidRDefault="00C20AF4" w:rsidP="006A4D4F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โรงเรียนศรีสำโรงชนูป-ถัมภ์</w:t>
            </w:r>
          </w:p>
        </w:tc>
        <w:tc>
          <w:tcPr>
            <w:tcW w:w="1440" w:type="dxa"/>
          </w:tcPr>
          <w:p w:rsidR="00C20AF4" w:rsidRPr="005B0DA0" w:rsidRDefault="00C20AF4" w:rsidP="00517C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32,000</w:t>
            </w:r>
          </w:p>
        </w:tc>
        <w:tc>
          <w:tcPr>
            <w:tcW w:w="126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ฝ่ายปกครองและงานเวรประจำวัน</w:t>
            </w:r>
          </w:p>
        </w:tc>
      </w:tr>
      <w:tr w:rsidR="00C20AF4" w:rsidRPr="005B0DA0">
        <w:tc>
          <w:tcPr>
            <w:tcW w:w="6860" w:type="dxa"/>
            <w:gridSpan w:val="4"/>
          </w:tcPr>
          <w:p w:rsidR="00C20AF4" w:rsidRPr="005B0DA0" w:rsidRDefault="00C20AF4" w:rsidP="005B0DA0">
            <w:pPr>
              <w:jc w:val="right"/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รวมเงิน</w:t>
            </w:r>
          </w:p>
        </w:tc>
        <w:tc>
          <w:tcPr>
            <w:tcW w:w="1440" w:type="dxa"/>
          </w:tcPr>
          <w:p w:rsidR="00C20AF4" w:rsidRPr="005B0DA0" w:rsidRDefault="00C20AF4" w:rsidP="00517C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32,000</w:t>
            </w:r>
          </w:p>
        </w:tc>
        <w:tc>
          <w:tcPr>
            <w:tcW w:w="126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</w:p>
        </w:tc>
      </w:tr>
    </w:tbl>
    <w:p w:rsidR="00C20AF4" w:rsidRDefault="00C20AF4" w:rsidP="006B6E97">
      <w:pPr>
        <w:rPr>
          <w:rFonts w:ascii="Angsana New" w:hAnsi="Angsana New"/>
          <w:b/>
          <w:bCs/>
        </w:rPr>
      </w:pPr>
    </w:p>
    <w:p w:rsidR="00C20AF4" w:rsidRPr="000C4C99" w:rsidRDefault="00C20AF4" w:rsidP="006B6E97">
      <w:pPr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t xml:space="preserve">5.      </w:t>
      </w:r>
      <w:r w:rsidRPr="000C4C99">
        <w:rPr>
          <w:rFonts w:ascii="Angsana New" w:hAnsi="Angsana New"/>
          <w:b/>
          <w:bCs/>
          <w:cs/>
        </w:rPr>
        <w:t>งบประมาณ</w:t>
      </w:r>
    </w:p>
    <w:p w:rsidR="00C20AF4" w:rsidRPr="000C4C99" w:rsidRDefault="00C20AF4" w:rsidP="006B6E97">
      <w:pPr>
        <w:rPr>
          <w:rFonts w:ascii="Angsana New" w:hAnsi="Angsana New"/>
        </w:rPr>
      </w:pPr>
      <w:r w:rsidRPr="000C4C99">
        <w:rPr>
          <w:rFonts w:ascii="Angsana New" w:hAnsi="Angsana New"/>
          <w:cs/>
        </w:rPr>
        <w:t xml:space="preserve">                </w:t>
      </w:r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 xml:space="preserve">.1  งบประมาณทั้งสิ้น    </w:t>
      </w:r>
      <w:r>
        <w:rPr>
          <w:rFonts w:ascii="Angsana New" w:hAnsi="Angsana New" w:cs="Angsana New"/>
          <w:b/>
          <w:bCs/>
        </w:rPr>
        <w:t>32,000</w:t>
      </w:r>
      <w:r>
        <w:rPr>
          <w:rFonts w:ascii="Angsana New" w:hAnsi="Angsana New"/>
          <w:cs/>
        </w:rPr>
        <w:t xml:space="preserve">  </w:t>
      </w:r>
      <w:r w:rsidRPr="000C4C99">
        <w:rPr>
          <w:rFonts w:ascii="Angsana New" w:hAnsi="Angsana New"/>
          <w:cs/>
        </w:rPr>
        <w:t>บาท</w:t>
      </w:r>
    </w:p>
    <w:p w:rsidR="00C20AF4" w:rsidRDefault="00C20AF4" w:rsidP="006B6E97">
      <w:pPr>
        <w:rPr>
          <w:rFonts w:ascii="Angsana New" w:hAnsi="Angsana New"/>
        </w:rPr>
      </w:pPr>
      <w:r w:rsidRPr="000C4C99">
        <w:rPr>
          <w:rFonts w:ascii="Angsana New" w:hAnsi="Angsana New"/>
          <w:cs/>
        </w:rPr>
        <w:tab/>
        <w:t xml:space="preserve">  </w:t>
      </w:r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 xml:space="preserve">.2  </w:t>
      </w:r>
      <w:r w:rsidRPr="000C4C99">
        <w:rPr>
          <w:rFonts w:ascii="Angsana New" w:hAnsi="Angsana New"/>
        </w:rPr>
        <w:t xml:space="preserve"> </w:t>
      </w:r>
      <w:r w:rsidRPr="000C4C99">
        <w:rPr>
          <w:rFonts w:ascii="Angsana New" w:hAnsi="Angsana New"/>
          <w:cs/>
        </w:rPr>
        <w:t>บัญชีรายละเอียดวัสดุ</w:t>
      </w:r>
      <w:r w:rsidRPr="000C4C99">
        <w:rPr>
          <w:rFonts w:ascii="Angsana New" w:hAnsi="Angsana New"/>
        </w:rPr>
        <w:t>/</w:t>
      </w:r>
      <w:r w:rsidRPr="000C4C99">
        <w:rPr>
          <w:rFonts w:ascii="Angsana New" w:hAnsi="Angsana New"/>
          <w:cs/>
        </w:rPr>
        <w:t>อุปกรณ์ประกอบโครงการ</w:t>
      </w:r>
      <w:r w:rsidRPr="000C4C99">
        <w:rPr>
          <w:rFonts w:ascii="Angsana New" w:hAnsi="Angsana New"/>
        </w:rPr>
        <w:t xml:space="preserve">  (</w:t>
      </w:r>
      <w:r w:rsidRPr="000C4C99">
        <w:rPr>
          <w:rFonts w:ascii="Angsana New" w:hAnsi="Angsana New"/>
          <w:cs/>
        </w:rPr>
        <w:t>แยกตามกิจกรรม</w:t>
      </w:r>
      <w:r w:rsidRPr="000C4C99">
        <w:rPr>
          <w:rFonts w:ascii="Angsana New" w:hAnsi="Angsana New"/>
        </w:rPr>
        <w:t>)</w:t>
      </w:r>
    </w:p>
    <w:p w:rsidR="00C20AF4" w:rsidRPr="006B6E97" w:rsidRDefault="00C20AF4" w:rsidP="00490474">
      <w:pPr>
        <w:rPr>
          <w:rFonts w:ascii="Angsana New" w:hAnsi="Angsana New"/>
          <w:cs/>
        </w:rPr>
      </w:pPr>
    </w:p>
    <w:tbl>
      <w:tblPr>
        <w:tblW w:w="9000" w:type="dxa"/>
        <w:tblInd w:w="-106" w:type="dxa"/>
        <w:tblLook w:val="0000"/>
      </w:tblPr>
      <w:tblGrid>
        <w:gridCol w:w="1020"/>
        <w:gridCol w:w="3540"/>
        <w:gridCol w:w="1020"/>
        <w:gridCol w:w="1020"/>
        <w:gridCol w:w="1160"/>
        <w:gridCol w:w="1240"/>
      </w:tblGrid>
      <w:tr w:rsidR="00C20AF4" w:rsidRPr="006B6E97">
        <w:trPr>
          <w:trHeight w:val="46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6B6E97">
              <w:rPr>
                <w:rFonts w:ascii="Angsana New" w:hAnsi="Angsana New" w:cs="Angsana New"/>
                <w:b/>
                <w:bCs/>
              </w:rPr>
              <w:t>1</w:t>
            </w:r>
            <w:r w:rsidRPr="006B6E97">
              <w:rPr>
                <w:rFonts w:ascii="Angsana New" w:hAnsi="Angsana New" w:cs="Angsana New"/>
              </w:rPr>
              <w:t xml:space="preserve">  </w:t>
            </w:r>
            <w:r w:rsidRPr="006B6E97">
              <w:rPr>
                <w:rFonts w:ascii="Angsana New" w:hAnsi="Angsana New" w:cs="Angsana New"/>
                <w:cs/>
              </w:rPr>
              <w:t>งานเวรประจำวัน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  <w:cs/>
              </w:rPr>
              <w:t>แบตวิทยุสื่อสาร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CB157D">
            <w:pPr>
              <w:jc w:val="right"/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DF6436">
            <w:pPr>
              <w:jc w:val="right"/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  <w:r w:rsidRPr="006B6E97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 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  <w:cs/>
              </w:rPr>
              <w:t>ค่าซ่อมบำรุงวิทยุสื่อสาร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CB157D">
            <w:pPr>
              <w:jc w:val="right"/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CB15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</w:t>
            </w:r>
            <w:r w:rsidRPr="006B6E97">
              <w:rPr>
                <w:rFonts w:ascii="Angsana New" w:hAnsi="Angsana New" w:cs="Angsana New"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 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วิทยุสื่อสาร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CB15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CB157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  <w:tr w:rsidR="00C20AF4" w:rsidRPr="006B6E97">
        <w:trPr>
          <w:trHeight w:val="465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32,0</w:t>
            </w:r>
            <w:r w:rsidRPr="006B6E97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  <w:tr w:rsidR="00C20AF4" w:rsidRPr="006B6E97">
        <w:trPr>
          <w:trHeight w:val="465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32,0</w:t>
            </w:r>
            <w:r w:rsidRPr="006B6E97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</w:tbl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Pr="008809D9" w:rsidRDefault="00C20AF4" w:rsidP="006B6E97">
      <w:pPr>
        <w:rPr>
          <w:rFonts w:ascii="Angsana New" w:hAnsi="Angsana New"/>
          <w:cs/>
        </w:rPr>
      </w:pPr>
      <w:r w:rsidRPr="008809D9">
        <w:rPr>
          <w:rFonts w:ascii="Angsana New" w:hAnsi="Angsana New"/>
          <w:cs/>
        </w:rPr>
        <w:t xml:space="preserve">            </w:t>
      </w:r>
      <w:r w:rsidRPr="008809D9">
        <w:rPr>
          <w:rFonts w:ascii="Angsana New" w:hAnsi="Angsana New"/>
        </w:rPr>
        <w:t>5</w:t>
      </w:r>
      <w:r w:rsidRPr="008809D9">
        <w:rPr>
          <w:rFonts w:ascii="Angsana New" w:hAnsi="Angsana New"/>
          <w:cs/>
        </w:rPr>
        <w:t>.3  ระยะเวลาตามไตรมาส</w:t>
      </w:r>
      <w:r w:rsidRPr="008809D9">
        <w:rPr>
          <w:rFonts w:ascii="Angsana New" w:hAnsi="Angsana New"/>
        </w:rPr>
        <w:t xml:space="preserve">   </w:t>
      </w:r>
      <w:r w:rsidRPr="008809D9">
        <w:rPr>
          <w:rFonts w:ascii="Angsana New" w:hAnsi="Angsana New"/>
          <w:cs/>
        </w:rPr>
        <w:t>ทุกกิจกรรมดำเนินการทุกไตรมาส</w:t>
      </w:r>
    </w:p>
    <w:p w:rsidR="00C20AF4" w:rsidRPr="008809D9" w:rsidRDefault="00C20AF4" w:rsidP="006B6E97">
      <w:pPr>
        <w:rPr>
          <w:rFonts w:ascii="Angsana New" w:hAnsi="Angsana New"/>
        </w:rPr>
      </w:pP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  <w:t xml:space="preserve"> -  ไตรมาสที่ 1    ตุลาคม  -  มกราคม</w:t>
      </w:r>
    </w:p>
    <w:p w:rsidR="00C20AF4" w:rsidRPr="008809D9" w:rsidRDefault="00C20AF4" w:rsidP="006B6E97">
      <w:pPr>
        <w:rPr>
          <w:rFonts w:ascii="Angsana New" w:hAnsi="Angsana New"/>
        </w:rPr>
      </w:pPr>
      <w:r w:rsidRPr="008809D9">
        <w:rPr>
          <w:rFonts w:ascii="Angsana New" w:hAnsi="Angsana New"/>
        </w:rPr>
        <w:t xml:space="preserve">                          </w:t>
      </w:r>
      <w:r w:rsidRPr="008809D9">
        <w:rPr>
          <w:rFonts w:ascii="Angsana New" w:hAnsi="Angsana New"/>
        </w:rPr>
        <w:tab/>
      </w:r>
      <w:r w:rsidRPr="008809D9">
        <w:rPr>
          <w:rFonts w:ascii="Angsana New" w:hAnsi="Angsana New"/>
        </w:rPr>
        <w:tab/>
        <w:t xml:space="preserve">  -  </w:t>
      </w:r>
      <w:r w:rsidRPr="008809D9">
        <w:rPr>
          <w:rFonts w:ascii="Angsana New" w:hAnsi="Angsana New"/>
          <w:cs/>
        </w:rPr>
        <w:t>ไตรมาสที่ 2    กุมภาพันธ์  -  พฤษภาคม</w:t>
      </w:r>
    </w:p>
    <w:p w:rsidR="00C20AF4" w:rsidRDefault="00C20AF4" w:rsidP="006B6E97">
      <w:pPr>
        <w:rPr>
          <w:rFonts w:ascii="Angsana New" w:hAnsi="Angsana New"/>
        </w:rPr>
      </w:pP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  <w:t xml:space="preserve">  -  ไตรมาสที่ 3     มิถุนายน </w:t>
      </w:r>
      <w:r>
        <w:rPr>
          <w:rFonts w:ascii="Angsana New" w:hAnsi="Angsana New"/>
        </w:rPr>
        <w:t>–</w:t>
      </w:r>
      <w:r w:rsidRPr="008809D9">
        <w:rPr>
          <w:rFonts w:ascii="Angsana New" w:hAnsi="Angsana New"/>
          <w:cs/>
        </w:rPr>
        <w:t xml:space="preserve"> กันยายน</w:t>
      </w: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Default="00C20AF4" w:rsidP="00490474">
      <w:pPr>
        <w:jc w:val="both"/>
        <w:rPr>
          <w:rFonts w:ascii="Angsana New" w:hAnsi="Angsana New"/>
          <w:b/>
          <w:bCs/>
        </w:rPr>
      </w:pPr>
    </w:p>
    <w:p w:rsidR="00C20AF4" w:rsidRPr="00321963" w:rsidRDefault="00C20AF4" w:rsidP="00490474">
      <w:pPr>
        <w:jc w:val="both"/>
        <w:rPr>
          <w:rFonts w:ascii="Angsana New" w:hAnsi="Angsana New"/>
          <w:b/>
          <w:bCs/>
        </w:rPr>
      </w:pPr>
      <w:r w:rsidRPr="00321963">
        <w:rPr>
          <w:rFonts w:ascii="Angsana New" w:hAnsi="Angsana New"/>
          <w:b/>
          <w:bCs/>
        </w:rPr>
        <w:t xml:space="preserve">6.  </w:t>
      </w:r>
      <w:r w:rsidRPr="00321963">
        <w:rPr>
          <w:b/>
          <w:bCs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60"/>
        <w:gridCol w:w="2340"/>
        <w:gridCol w:w="1980"/>
      </w:tblGrid>
      <w:tr w:rsidR="00C20AF4" w:rsidRPr="00321963">
        <w:tc>
          <w:tcPr>
            <w:tcW w:w="486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วิธีวัด</w:t>
            </w:r>
            <w:r w:rsidRPr="00321963">
              <w:rPr>
                <w:rFonts w:ascii="Angsana New" w:hAnsi="Angsana New"/>
              </w:rPr>
              <w:t>/</w:t>
            </w:r>
            <w:r w:rsidRPr="00321963">
              <w:rPr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เครื่องมือที่ใช้</w:t>
            </w:r>
          </w:p>
        </w:tc>
      </w:tr>
      <w:tr w:rsidR="00C20AF4" w:rsidRPr="00321963">
        <w:trPr>
          <w:trHeight w:val="1152"/>
        </w:trPr>
        <w:tc>
          <w:tcPr>
            <w:tcW w:w="4860" w:type="dxa"/>
          </w:tcPr>
          <w:p w:rsidR="00C20AF4" w:rsidRPr="00321963" w:rsidRDefault="00C20AF4" w:rsidP="005B0DA0">
            <w:pPr>
              <w:rPr>
                <w:rFonts w:ascii="Angsana New" w:hAnsi="Angsana New"/>
              </w:rPr>
            </w:pPr>
            <w:r w:rsidRPr="00321963">
              <w:rPr>
                <w:rFonts w:ascii="Angsana New" w:hAnsi="Angsana New"/>
              </w:rPr>
              <w:t xml:space="preserve"> </w:t>
            </w:r>
            <w:r w:rsidRPr="00321963">
              <w:rPr>
                <w:b/>
                <w:bCs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</w:rPr>
              <w:t>( Outputs )</w:t>
            </w:r>
          </w:p>
          <w:p w:rsidR="00C20AF4" w:rsidRPr="00321963" w:rsidRDefault="00C20AF4" w:rsidP="005B0DA0">
            <w:pPr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Pr="00490474">
              <w:rPr>
                <w:rFonts w:ascii="Angsana New" w:hAnsi="Angsana New" w:cs="Angsana New"/>
                <w:cs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  <w:tr w:rsidR="00C20AF4" w:rsidRPr="00321963">
        <w:trPr>
          <w:trHeight w:val="1324"/>
        </w:trPr>
        <w:tc>
          <w:tcPr>
            <w:tcW w:w="4860" w:type="dxa"/>
          </w:tcPr>
          <w:p w:rsidR="00C20AF4" w:rsidRPr="00321963" w:rsidRDefault="00C20AF4" w:rsidP="005B0DA0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C20AF4" w:rsidRPr="00321963" w:rsidRDefault="00C20AF4" w:rsidP="005B0DA0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 w:rsidRPr="00490474">
              <w:rPr>
                <w:rFonts w:ascii="Angsana New" w:hAnsi="Angsana New" w:cs="Angsana New"/>
                <w:cs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</w:tbl>
    <w:p w:rsidR="00C20AF4" w:rsidRDefault="00C20AF4" w:rsidP="00490474">
      <w:r>
        <w:rPr>
          <w:cs/>
        </w:rPr>
        <w:t xml:space="preserve">                        </w:t>
      </w:r>
    </w:p>
    <w:p w:rsidR="00C20AF4" w:rsidRDefault="00C20AF4" w:rsidP="00490474">
      <w:pPr>
        <w:rPr>
          <w:rFonts w:ascii="Angsana New" w:hAnsi="Angsana New"/>
          <w:cs/>
        </w:rPr>
      </w:pPr>
      <w:r w:rsidRPr="00272ACF">
        <w:rPr>
          <w:b/>
          <w:bCs/>
          <w:cs/>
        </w:rPr>
        <w:t xml:space="preserve">7. </w:t>
      </w:r>
      <w:r w:rsidRPr="00272ACF">
        <w:rPr>
          <w:rFonts w:ascii="Angsana New" w:hAnsi="Angsana New"/>
          <w:b/>
          <w:bCs/>
          <w:cs/>
        </w:rPr>
        <w:t>ผ</w:t>
      </w:r>
      <w:r w:rsidRPr="00174252">
        <w:rPr>
          <w:rFonts w:ascii="Angsana New" w:hAnsi="Angsana New"/>
          <w:b/>
          <w:bCs/>
          <w:cs/>
        </w:rPr>
        <w:t>ลที่คาดว่าจะได้รับ</w:t>
      </w:r>
    </w:p>
    <w:p w:rsidR="00C20AF4" w:rsidRPr="00490474" w:rsidRDefault="00C20AF4" w:rsidP="00490474">
      <w:pPr>
        <w:ind w:firstLine="720"/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>1. เวรประจำวันให้มีประสิทธิภาพมากที่สุด</w:t>
      </w:r>
    </w:p>
    <w:p w:rsidR="00C20AF4" w:rsidRPr="00490474" w:rsidRDefault="00C20AF4" w:rsidP="0049047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  <w:t>2. นักเรียนมีการปฏิบัติตามระเบียบวินัยของโรงเรียนมากที่สุด</w:t>
      </w:r>
    </w:p>
    <w:p w:rsidR="00C20AF4" w:rsidRPr="00490474" w:rsidRDefault="00C20AF4" w:rsidP="007C688E">
      <w:pPr>
        <w:rPr>
          <w:rFonts w:ascii="Angsana New" w:hAnsi="Angsana New" w:cs="Angsana New"/>
        </w:rPr>
      </w:pPr>
    </w:p>
    <w:p w:rsidR="00C20AF4" w:rsidRPr="00490474" w:rsidRDefault="00C20AF4" w:rsidP="007C688E">
      <w:pPr>
        <w:rPr>
          <w:rFonts w:ascii="Angsana New" w:hAnsi="Angsana New" w:cs="Angsana New"/>
        </w:rPr>
      </w:pPr>
    </w:p>
    <w:p w:rsidR="00C20AF4" w:rsidRPr="00490474" w:rsidRDefault="00C20AF4" w:rsidP="007C688E">
      <w:pPr>
        <w:rPr>
          <w:rFonts w:ascii="Angsana New" w:hAnsi="Angsana New" w:cs="Angsana New"/>
        </w:rPr>
      </w:pP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                                     </w:t>
      </w: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  <w:t>ลงชื่อ</w:t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 xml:space="preserve"> </w:t>
      </w:r>
      <w:r w:rsidRPr="00490474">
        <w:rPr>
          <w:rFonts w:ascii="Angsana New" w:hAnsi="Angsana New" w:cs="Angsana New"/>
          <w:cs/>
        </w:rPr>
        <w:tab/>
        <w:t>ผู้เสนอโครงการ</w:t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                                                      </w:t>
      </w:r>
      <w:r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/>
          <w:cs/>
        </w:rPr>
        <w:t>ยมานิตย์  ชาติวุฒิ</w:t>
      </w:r>
      <w:r w:rsidRPr="00490474">
        <w:rPr>
          <w:rFonts w:ascii="Angsana New" w:hAnsi="Angsana New" w:cs="Angsana New"/>
          <w:cs/>
        </w:rPr>
        <w:t>)</w:t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</w:t>
      </w:r>
    </w:p>
    <w:p w:rsidR="00C20AF4" w:rsidRPr="00490474" w:rsidRDefault="00C20AF4" w:rsidP="000E3354">
      <w:pPr>
        <w:rPr>
          <w:rFonts w:ascii="Angsana New" w:hAnsi="Angsana New" w:cs="Angsana New"/>
        </w:rPr>
      </w:pPr>
    </w:p>
    <w:p w:rsidR="00C20AF4" w:rsidRPr="00490474" w:rsidRDefault="00C20AF4" w:rsidP="000E3354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  ลงชื่อ</w:t>
      </w:r>
      <w:r>
        <w:rPr>
          <w:rFonts w:ascii="Angsana New" w:hAnsi="Angsana New" w:cs="Angsana New"/>
          <w:cs/>
        </w:rPr>
        <w:tab/>
        <w:t xml:space="preserve">                            </w:t>
      </w:r>
      <w:r w:rsidRPr="00490474">
        <w:rPr>
          <w:rFonts w:ascii="Angsana New" w:hAnsi="Angsana New" w:cs="Angsana New"/>
          <w:cs/>
        </w:rPr>
        <w:t xml:space="preserve"> ผู้เห็นชอบโครงการ</w:t>
      </w:r>
      <w:r w:rsidRPr="00490474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  <w:cs/>
        </w:rPr>
        <w:t xml:space="preserve">     ลงชื่อ</w:t>
      </w:r>
      <w:r w:rsidRPr="00490474">
        <w:rPr>
          <w:rFonts w:ascii="Angsana New" w:hAnsi="Angsana New" w:cs="Angsana New"/>
          <w:cs/>
        </w:rPr>
        <w:tab/>
        <w:t xml:space="preserve">                   </w:t>
      </w:r>
      <w:r w:rsidRPr="00490474">
        <w:rPr>
          <w:rFonts w:ascii="Angsana New" w:hAnsi="Angsana New" w:cs="Angsana New"/>
          <w:cs/>
        </w:rPr>
        <w:tab/>
        <w:t>ผู้เห็นชอบโครงการ</w:t>
      </w:r>
    </w:p>
    <w:p w:rsidR="00C20AF4" w:rsidRPr="00490474" w:rsidRDefault="00C20AF4" w:rsidP="000E3354">
      <w:pPr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                 </w:t>
      </w:r>
      <w:r w:rsidRPr="00490474">
        <w:rPr>
          <w:rFonts w:ascii="Angsana New" w:hAnsi="Angsana New" w:cs="Angsana New"/>
          <w:cs/>
        </w:rPr>
        <w:t>(นายประจวบ    ชูวิทย์)</w:t>
      </w:r>
      <w:r w:rsidRPr="00490474">
        <w:rPr>
          <w:rFonts w:ascii="Angsana New" w:hAnsi="Angsana New" w:cs="Angsana New"/>
        </w:rPr>
        <w:t xml:space="preserve">                   </w:t>
      </w:r>
      <w:r w:rsidRPr="00490474">
        <w:rPr>
          <w:rFonts w:ascii="Angsana New" w:hAnsi="Angsana New" w:cs="Angsana New"/>
          <w:cs/>
        </w:rPr>
        <w:t xml:space="preserve">                         </w:t>
      </w:r>
      <w:r>
        <w:rPr>
          <w:rFonts w:ascii="Angsana New" w:hAnsi="Angsana New" w:cs="Angsana New"/>
          <w:cs/>
        </w:rPr>
        <w:t xml:space="preserve">     </w:t>
      </w:r>
      <w:r w:rsidRPr="00490474">
        <w:rPr>
          <w:rFonts w:ascii="Angsana New" w:hAnsi="Angsana New" w:cs="Angsana New"/>
          <w:cs/>
        </w:rPr>
        <w:t>(นายวัลลภ    เอี่ยมมะ)</w:t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</w:t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</w:t>
      </w:r>
    </w:p>
    <w:p w:rsidR="00C20AF4" w:rsidRPr="00490474" w:rsidRDefault="00C20AF4" w:rsidP="000E3354">
      <w:pPr>
        <w:rPr>
          <w:rFonts w:ascii="Angsana New" w:hAnsi="Angsana New" w:cs="Angsana New"/>
        </w:rPr>
      </w:pPr>
    </w:p>
    <w:p w:rsidR="00C20AF4" w:rsidRPr="00490474" w:rsidRDefault="00C20AF4" w:rsidP="008F79F8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                              </w:t>
      </w: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>(ลงชื่อ)</w:t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>ผู้อนุมัติโครงการ</w:t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cs/>
        </w:rPr>
        <w:t xml:space="preserve">                </w:t>
      </w:r>
      <w:r w:rsidRPr="00490474">
        <w:rPr>
          <w:rFonts w:ascii="Angsana New" w:hAnsi="Angsana New" w:cs="Angsana New"/>
          <w:cs/>
        </w:rPr>
        <w:t>(นาย</w:t>
      </w:r>
      <w:r>
        <w:rPr>
          <w:rFonts w:ascii="Angsana New" w:hAnsi="Angsana New" w:cs="Angsana New"/>
          <w:cs/>
        </w:rPr>
        <w:t>มนตรี  คงเจริญ</w:t>
      </w:r>
      <w:r w:rsidRPr="00490474">
        <w:rPr>
          <w:rFonts w:ascii="Angsana New" w:hAnsi="Angsana New" w:cs="Angsana New"/>
          <w:cs/>
        </w:rPr>
        <w:t>)</w:t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 xml:space="preserve">                 </w:t>
      </w:r>
      <w:r>
        <w:rPr>
          <w:rFonts w:ascii="Angsana New" w:hAnsi="Angsana New" w:cs="Angsana New"/>
          <w:cs/>
        </w:rPr>
        <w:tab/>
        <w:t xml:space="preserve">    </w:t>
      </w:r>
      <w:r w:rsidRPr="00490474">
        <w:rPr>
          <w:rFonts w:ascii="Angsana New" w:hAnsi="Angsana New" w:cs="Angsana New"/>
          <w:cs/>
        </w:rPr>
        <w:t>ผู้อำนวยการโรงเรียนศรีสำโรงชนูปถัมภ์</w:t>
      </w:r>
    </w:p>
    <w:p w:rsidR="00C20AF4" w:rsidRPr="00490474" w:rsidRDefault="00C20AF4" w:rsidP="007C688E">
      <w:pPr>
        <w:rPr>
          <w:rFonts w:ascii="Angsana New" w:hAnsi="Angsana New" w:cs="Angsana New"/>
        </w:rPr>
      </w:pPr>
    </w:p>
    <w:sectPr w:rsidR="00C20AF4" w:rsidRPr="00490474" w:rsidSect="003120B8">
      <w:headerReference w:type="default" r:id="rId7"/>
      <w:pgSz w:w="11906" w:h="16838"/>
      <w:pgMar w:top="1298" w:right="862" w:bottom="1298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AF4" w:rsidRDefault="00C20AF4">
      <w:r>
        <w:separator/>
      </w:r>
    </w:p>
  </w:endnote>
  <w:endnote w:type="continuationSeparator" w:id="0">
    <w:p w:rsidR="00C20AF4" w:rsidRDefault="00C20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AF4" w:rsidRDefault="00C20AF4">
      <w:r>
        <w:separator/>
      </w:r>
    </w:p>
  </w:footnote>
  <w:footnote w:type="continuationSeparator" w:id="0">
    <w:p w:rsidR="00C20AF4" w:rsidRDefault="00C20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AF4" w:rsidRDefault="00C20AF4" w:rsidP="00FA318F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88E"/>
    <w:rsid w:val="000A5CE3"/>
    <w:rsid w:val="000C4C99"/>
    <w:rsid w:val="000D04E3"/>
    <w:rsid w:val="000E3354"/>
    <w:rsid w:val="00116151"/>
    <w:rsid w:val="00126E95"/>
    <w:rsid w:val="00166EB8"/>
    <w:rsid w:val="00174252"/>
    <w:rsid w:val="00182FCC"/>
    <w:rsid w:val="0018672A"/>
    <w:rsid w:val="00207F49"/>
    <w:rsid w:val="002157D5"/>
    <w:rsid w:val="0022634B"/>
    <w:rsid w:val="00272ACF"/>
    <w:rsid w:val="00276305"/>
    <w:rsid w:val="002C06DD"/>
    <w:rsid w:val="002F49E4"/>
    <w:rsid w:val="00303254"/>
    <w:rsid w:val="003120B8"/>
    <w:rsid w:val="003166F7"/>
    <w:rsid w:val="00321963"/>
    <w:rsid w:val="003440C2"/>
    <w:rsid w:val="00397253"/>
    <w:rsid w:val="003A3016"/>
    <w:rsid w:val="003A3938"/>
    <w:rsid w:val="003A5105"/>
    <w:rsid w:val="003C0934"/>
    <w:rsid w:val="003E7CAD"/>
    <w:rsid w:val="00411E33"/>
    <w:rsid w:val="00423142"/>
    <w:rsid w:val="00426C2D"/>
    <w:rsid w:val="00461E4A"/>
    <w:rsid w:val="00490474"/>
    <w:rsid w:val="004A3F02"/>
    <w:rsid w:val="00517C2C"/>
    <w:rsid w:val="00532752"/>
    <w:rsid w:val="00536CFA"/>
    <w:rsid w:val="005A2551"/>
    <w:rsid w:val="005B0DA0"/>
    <w:rsid w:val="005C0038"/>
    <w:rsid w:val="005D5A8E"/>
    <w:rsid w:val="005E6A9D"/>
    <w:rsid w:val="005F5A9E"/>
    <w:rsid w:val="00635CFD"/>
    <w:rsid w:val="00637556"/>
    <w:rsid w:val="006A1BF5"/>
    <w:rsid w:val="006A4D4F"/>
    <w:rsid w:val="006B6E97"/>
    <w:rsid w:val="006D7808"/>
    <w:rsid w:val="007451CA"/>
    <w:rsid w:val="0077303B"/>
    <w:rsid w:val="007947CE"/>
    <w:rsid w:val="007A062C"/>
    <w:rsid w:val="007C688E"/>
    <w:rsid w:val="007C6BF0"/>
    <w:rsid w:val="007F633B"/>
    <w:rsid w:val="00867CA0"/>
    <w:rsid w:val="00875574"/>
    <w:rsid w:val="008809D9"/>
    <w:rsid w:val="008C3834"/>
    <w:rsid w:val="008C56B1"/>
    <w:rsid w:val="008F79F8"/>
    <w:rsid w:val="00931895"/>
    <w:rsid w:val="00A04A9A"/>
    <w:rsid w:val="00A108F5"/>
    <w:rsid w:val="00A33407"/>
    <w:rsid w:val="00A76443"/>
    <w:rsid w:val="00AC0818"/>
    <w:rsid w:val="00AC56B3"/>
    <w:rsid w:val="00B20E04"/>
    <w:rsid w:val="00BA7516"/>
    <w:rsid w:val="00BB60E2"/>
    <w:rsid w:val="00BC6EDF"/>
    <w:rsid w:val="00BD52C6"/>
    <w:rsid w:val="00BE50F2"/>
    <w:rsid w:val="00C00017"/>
    <w:rsid w:val="00C12C3E"/>
    <w:rsid w:val="00C20AF4"/>
    <w:rsid w:val="00C25950"/>
    <w:rsid w:val="00CA3B5C"/>
    <w:rsid w:val="00CB157D"/>
    <w:rsid w:val="00CB6AA6"/>
    <w:rsid w:val="00CC1A3A"/>
    <w:rsid w:val="00CC56F3"/>
    <w:rsid w:val="00D05F7B"/>
    <w:rsid w:val="00D1534F"/>
    <w:rsid w:val="00D45AC5"/>
    <w:rsid w:val="00D87B63"/>
    <w:rsid w:val="00DC0C39"/>
    <w:rsid w:val="00DE4E54"/>
    <w:rsid w:val="00DF6436"/>
    <w:rsid w:val="00E05D10"/>
    <w:rsid w:val="00E353DC"/>
    <w:rsid w:val="00E610BB"/>
    <w:rsid w:val="00EB2D81"/>
    <w:rsid w:val="00EB59C7"/>
    <w:rsid w:val="00F11CFB"/>
    <w:rsid w:val="00F55723"/>
    <w:rsid w:val="00F61062"/>
    <w:rsid w:val="00F74C6D"/>
    <w:rsid w:val="00FA3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33B"/>
    <w:rPr>
      <w:rFonts w:cs="AngsanaUPC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E00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490474"/>
    <w:pPr>
      <w:spacing w:after="120"/>
      <w:ind w:left="360"/>
    </w:pPr>
    <w:rPr>
      <w:rFonts w:ascii="AngsanaUPC" w:hAnsi="AngsanaUPC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90474"/>
    <w:rPr>
      <w:rFonts w:ascii="AngsanaUPC" w:eastAsia="Times New Roman" w:hAnsi="AngsanaUPC" w:cs="AngsanaUPC"/>
      <w:sz w:val="32"/>
      <w:szCs w:val="32"/>
      <w:lang w:bidi="th-TH"/>
    </w:rPr>
  </w:style>
  <w:style w:type="paragraph" w:styleId="NoSpacing">
    <w:name w:val="No Spacing"/>
    <w:uiPriority w:val="99"/>
    <w:qFormat/>
    <w:rsid w:val="00BD52C6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FA318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F0E00"/>
    <w:rPr>
      <w:sz w:val="32"/>
      <w:szCs w:val="40"/>
    </w:rPr>
  </w:style>
  <w:style w:type="character" w:styleId="PageNumber">
    <w:name w:val="page number"/>
    <w:basedOn w:val="DefaultParagraphFont"/>
    <w:uiPriority w:val="99"/>
    <w:rsid w:val="00FA318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7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7B63"/>
    <w:rPr>
      <w:rFonts w:cs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7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451</Words>
  <Characters>2573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subject/>
  <dc:creator>USER</dc:creator>
  <cp:keywords/>
  <dc:description/>
  <cp:lastModifiedBy>IT-STATION</cp:lastModifiedBy>
  <cp:revision>5</cp:revision>
  <cp:lastPrinted>2008-03-10T06:33:00Z</cp:lastPrinted>
  <dcterms:created xsi:type="dcterms:W3CDTF">2016-03-16T16:39:00Z</dcterms:created>
  <dcterms:modified xsi:type="dcterms:W3CDTF">2016-05-05T06:09:00Z</dcterms:modified>
</cp:coreProperties>
</file>