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3FF" w:rsidRPr="008E21B5" w:rsidRDefault="008673FF" w:rsidP="00F20EE5">
      <w:pPr>
        <w:rPr>
          <w:rFonts w:ascii="Angsana New" w:hAnsi="Angsana New"/>
          <w:sz w:val="32"/>
          <w:szCs w:val="32"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ab/>
      </w:r>
      <w:r>
        <w:rPr>
          <w:sz w:val="32"/>
          <w:szCs w:val="32"/>
          <w:cs/>
        </w:rPr>
        <w:t>พัฒนาระดับชั้น</w:t>
      </w:r>
    </w:p>
    <w:p w:rsidR="008673FF" w:rsidRPr="00CA3B5C" w:rsidRDefault="008673FF" w:rsidP="003379BE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</w:p>
    <w:p w:rsidR="008673FF" w:rsidRPr="00CA3B5C" w:rsidRDefault="008673FF" w:rsidP="003379BE">
      <w:pPr>
        <w:rPr>
          <w:rFonts w:ascii="Angsana New" w:hAnsi="Angsana New"/>
          <w:b/>
          <w:bCs/>
          <w:sz w:val="32"/>
          <w:szCs w:val="32"/>
          <w:cs/>
        </w:rPr>
      </w:pPr>
      <w:r w:rsidRPr="002821C6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2821C6">
        <w:rPr>
          <w:b/>
          <w:bCs/>
          <w:sz w:val="32"/>
          <w:szCs w:val="32"/>
          <w:cs/>
        </w:rPr>
        <w:t>ของสถานศึกษา</w:t>
      </w:r>
      <w:r w:rsidRPr="00CA3B5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  ข้อ </w:t>
      </w:r>
      <w:r>
        <w:rPr>
          <w:rFonts w:ascii="Angsana New" w:hAnsi="Angsana New"/>
          <w:sz w:val="32"/>
          <w:szCs w:val="32"/>
          <w:cs/>
        </w:rPr>
        <w:t>5</w:t>
      </w:r>
      <w:r w:rsidRPr="00CA3B5C">
        <w:rPr>
          <w:rFonts w:ascii="Angsana New" w:hAnsi="Angsana New"/>
          <w:sz w:val="32"/>
          <w:szCs w:val="32"/>
          <w:cs/>
        </w:rPr>
        <w:t xml:space="preserve">                     </w:t>
      </w:r>
      <w:r w:rsidRPr="00CA3B5C">
        <w:rPr>
          <w:rFonts w:ascii="Angsana New" w:hAnsi="Angsana New"/>
          <w:b/>
          <w:bCs/>
          <w:sz w:val="32"/>
          <w:szCs w:val="32"/>
          <w:cs/>
        </w:rPr>
        <w:t>จุดเน้น</w:t>
      </w:r>
      <w:r w:rsidRPr="00CA3B5C">
        <w:rPr>
          <w:rFonts w:ascii="Angsana New" w:hAnsi="Angsana New"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b/>
          <w:bCs/>
          <w:sz w:val="32"/>
          <w:szCs w:val="32"/>
          <w:cs/>
        </w:rPr>
        <w:t xml:space="preserve">สพฐ.  </w:t>
      </w:r>
      <w:r w:rsidRPr="00CA3B5C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  <w:cs/>
        </w:rPr>
        <w:t>12</w:t>
      </w:r>
      <w:r w:rsidRPr="00CA3B5C">
        <w:rPr>
          <w:rFonts w:ascii="Angsana New" w:hAnsi="Angsana New"/>
          <w:sz w:val="32"/>
          <w:szCs w:val="32"/>
          <w:cs/>
        </w:rPr>
        <w:t xml:space="preserve">             </w:t>
      </w:r>
    </w:p>
    <w:p w:rsidR="008673FF" w:rsidRDefault="008673FF" w:rsidP="003379BE">
      <w:pPr>
        <w:rPr>
          <w:rFonts w:ascii="Angsana New" w:hAnsi="Angsana New"/>
          <w:sz w:val="32"/>
          <w:szCs w:val="32"/>
        </w:rPr>
      </w:pPr>
      <w:r w:rsidRPr="002821C6">
        <w:rPr>
          <w:rFonts w:ascii="Angsana New" w:hAnsi="Angsana New"/>
          <w:b/>
          <w:bCs/>
          <w:sz w:val="32"/>
          <w:szCs w:val="32"/>
          <w:cs/>
        </w:rPr>
        <w:t>สอดคล้องกับมาตรฐานการศึกษา</w:t>
      </w:r>
      <w:r>
        <w:rPr>
          <w:rFonts w:ascii="Angsana New" w:hAnsi="Angsana New"/>
          <w:sz w:val="32"/>
          <w:szCs w:val="32"/>
          <w:cs/>
        </w:rPr>
        <w:t xml:space="preserve">   </w:t>
      </w:r>
      <w:r w:rsidRPr="003379BE">
        <w:rPr>
          <w:rFonts w:ascii="Angsana New" w:hAnsi="Angsana New"/>
          <w:sz w:val="32"/>
          <w:szCs w:val="32"/>
          <w:cs/>
        </w:rPr>
        <w:t xml:space="preserve">  2 </w:t>
      </w:r>
      <w:r w:rsidRPr="003379BE">
        <w:rPr>
          <w:rFonts w:ascii="Angsana New" w:hAnsi="Angsana New"/>
          <w:sz w:val="32"/>
          <w:szCs w:val="32"/>
        </w:rPr>
        <w:t>,6</w:t>
      </w:r>
    </w:p>
    <w:p w:rsidR="008673FF" w:rsidRPr="002821C6" w:rsidRDefault="008673FF" w:rsidP="002821C6">
      <w:pPr>
        <w:rPr>
          <w:rFonts w:ascii="Angsana New" w:hAnsi="Angsana New"/>
          <w:b/>
          <w:bCs/>
          <w:sz w:val="32"/>
          <w:szCs w:val="32"/>
        </w:rPr>
      </w:pPr>
      <w:r w:rsidRPr="002821C6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2821C6">
        <w:rPr>
          <w:rFonts w:ascii="Angsana New" w:hAnsi="Angsana New"/>
          <w:b/>
          <w:bCs/>
          <w:sz w:val="32"/>
          <w:szCs w:val="32"/>
          <w:cs/>
        </w:rPr>
        <w:tab/>
      </w:r>
      <w:r w:rsidRPr="002821C6">
        <w:rPr>
          <w:rFonts w:ascii="Angsana New" w:hAnsi="Angsana New"/>
          <w:b/>
          <w:bCs/>
          <w:sz w:val="32"/>
          <w:szCs w:val="32"/>
        </w:rPr>
        <w:t xml:space="preserve"> </w:t>
      </w:r>
      <w:r w:rsidRPr="002821C6">
        <w:rPr>
          <w:rFonts w:ascii="Angsana New" w:hAnsi="Angsana New"/>
          <w:b/>
          <w:bCs/>
          <w:sz w:val="32"/>
          <w:szCs w:val="32"/>
        </w:rPr>
        <w:tab/>
      </w:r>
      <w:r w:rsidRPr="002821C6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8673FF" w:rsidRPr="003379BE" w:rsidRDefault="008673FF" w:rsidP="003379BE">
      <w:pPr>
        <w:rPr>
          <w:rFonts w:ascii="Angsana New" w:hAnsi="Angsana New"/>
          <w:sz w:val="32"/>
          <w:szCs w:val="32"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>
        <w:rPr>
          <w:rFonts w:ascii="Angsana New" w:hAnsi="Angsana New"/>
          <w:sz w:val="32"/>
          <w:szCs w:val="32"/>
        </w:rPr>
        <w:tab/>
      </w:r>
      <w:r>
        <w:rPr>
          <w:sz w:val="32"/>
          <w:szCs w:val="32"/>
          <w:cs/>
        </w:rPr>
        <w:t>นายมานิตย์  ชาฒิวุฒิ</w:t>
      </w:r>
      <w:r>
        <w:rPr>
          <w:rFonts w:ascii="Angsana New" w:hAnsi="Angsana New"/>
          <w:sz w:val="32"/>
          <w:szCs w:val="32"/>
        </w:rPr>
        <w:tab/>
      </w:r>
    </w:p>
    <w:p w:rsidR="008673FF" w:rsidRPr="003379BE" w:rsidRDefault="008673FF" w:rsidP="00F20EE5">
      <w:pPr>
        <w:rPr>
          <w:rFonts w:ascii="Angsana New" w:hAnsi="Angsana New"/>
          <w:sz w:val="32"/>
          <w:szCs w:val="32"/>
        </w:rPr>
      </w:pPr>
      <w:r w:rsidRPr="003379BE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3379B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พ.ค. 255</w:t>
      </w:r>
      <w:r>
        <w:rPr>
          <w:rFonts w:ascii="Angsana New" w:hAnsi="Angsana New"/>
          <w:sz w:val="32"/>
          <w:szCs w:val="32"/>
        </w:rPr>
        <w:t>9</w:t>
      </w:r>
      <w:r w:rsidRPr="003379BE">
        <w:rPr>
          <w:rFonts w:ascii="Angsana New" w:hAnsi="Angsana New"/>
          <w:sz w:val="32"/>
          <w:szCs w:val="32"/>
          <w:cs/>
        </w:rPr>
        <w:t xml:space="preserve"> - 31 </w:t>
      </w:r>
      <w:r>
        <w:rPr>
          <w:rFonts w:ascii="Angsana New" w:hAnsi="Angsana New"/>
          <w:sz w:val="32"/>
          <w:szCs w:val="32"/>
          <w:cs/>
        </w:rPr>
        <w:t>มี</w:t>
      </w:r>
      <w:r w:rsidRPr="003379BE">
        <w:rPr>
          <w:rFonts w:ascii="Angsana New" w:hAnsi="Angsana New"/>
          <w:sz w:val="32"/>
          <w:szCs w:val="32"/>
          <w:cs/>
        </w:rPr>
        <w:t>.ค.</w:t>
      </w:r>
      <w:r>
        <w:rPr>
          <w:rFonts w:ascii="Angsana New" w:hAnsi="Angsana New"/>
          <w:sz w:val="32"/>
          <w:szCs w:val="32"/>
          <w:cs/>
        </w:rPr>
        <w:t xml:space="preserve"> 25</w:t>
      </w:r>
      <w:r>
        <w:rPr>
          <w:rFonts w:ascii="Angsana New" w:hAnsi="Angsana New"/>
          <w:sz w:val="32"/>
          <w:szCs w:val="32"/>
        </w:rPr>
        <w:t>60</w:t>
      </w:r>
    </w:p>
    <w:p w:rsidR="008673FF" w:rsidRPr="00F8719A" w:rsidRDefault="008673FF" w:rsidP="00F20EE5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8673FF" w:rsidRPr="00F8719A" w:rsidRDefault="008673FF" w:rsidP="00F20EE5">
      <w:pPr>
        <w:rPr>
          <w:rFonts w:ascii="Angsana New" w:hAnsi="Angsana New"/>
          <w:sz w:val="16"/>
          <w:szCs w:val="16"/>
        </w:rPr>
      </w:pPr>
    </w:p>
    <w:p w:rsidR="008673FF" w:rsidRDefault="008673FF" w:rsidP="007C688E">
      <w:pPr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 xml:space="preserve">1. </w:t>
      </w:r>
      <w:r w:rsidRPr="005E6A9D">
        <w:rPr>
          <w:b/>
          <w:bCs/>
          <w:sz w:val="32"/>
          <w:szCs w:val="32"/>
          <w:cs/>
        </w:rPr>
        <w:t>หลักการและเหตุผล</w:t>
      </w:r>
      <w:r>
        <w:rPr>
          <w:sz w:val="32"/>
          <w:szCs w:val="32"/>
          <w:cs/>
        </w:rPr>
        <w:tab/>
      </w:r>
    </w:p>
    <w:p w:rsidR="008673FF" w:rsidRDefault="008673FF" w:rsidP="000B79A6">
      <w:pPr>
        <w:rPr>
          <w:sz w:val="32"/>
          <w:szCs w:val="32"/>
          <w:cs/>
        </w:rPr>
      </w:pPr>
      <w:r>
        <w:rPr>
          <w:sz w:val="32"/>
          <w:szCs w:val="32"/>
          <w:cs/>
        </w:rPr>
        <w:t xml:space="preserve">            ต้องการพัฒนาบริเวณโรงเรียนให้สะอาด และพัฒนาคุณธรรม จริยธรรมของนักเรียนให้เป็นนักเรียนที่ดี</w:t>
      </w:r>
    </w:p>
    <w:p w:rsidR="008673FF" w:rsidRDefault="008673FF" w:rsidP="007C688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2</w:t>
      </w:r>
      <w:r w:rsidRPr="005E6A9D">
        <w:rPr>
          <w:b/>
          <w:bCs/>
          <w:sz w:val="32"/>
          <w:szCs w:val="32"/>
          <w:cs/>
        </w:rPr>
        <w:t>. วัตถุประสงค์</w:t>
      </w:r>
    </w:p>
    <w:p w:rsidR="008673FF" w:rsidRDefault="008673FF" w:rsidP="007C688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 xml:space="preserve">2.1 ผลผลิต </w:t>
      </w:r>
      <w:r w:rsidRPr="003C0934">
        <w:rPr>
          <w:rFonts w:ascii="Angsana New" w:hAnsi="Angsana New"/>
          <w:b/>
          <w:bCs/>
          <w:sz w:val="32"/>
          <w:szCs w:val="32"/>
        </w:rPr>
        <w:t xml:space="preserve">(Outputs)  </w:t>
      </w:r>
    </w:p>
    <w:p w:rsidR="008673FF" w:rsidRDefault="008673FF" w:rsidP="007C688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3C0934">
        <w:rPr>
          <w:sz w:val="32"/>
          <w:szCs w:val="32"/>
          <w:cs/>
        </w:rPr>
        <w:t>ให้นักเรียนมีความรับผิดชอบ มีคุณธรรม จริยธรรม</w:t>
      </w:r>
    </w:p>
    <w:p w:rsidR="008673FF" w:rsidRDefault="008673FF" w:rsidP="003C0934">
      <w:pPr>
        <w:ind w:firstLine="720"/>
        <w:rPr>
          <w:b/>
          <w:bCs/>
          <w:sz w:val="32"/>
          <w:szCs w:val="32"/>
        </w:rPr>
      </w:pPr>
      <w:r w:rsidRPr="003C093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3C0934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3C0934">
        <w:rPr>
          <w:rFonts w:ascii="Angsana New" w:hAnsi="Angsana New"/>
          <w:b/>
          <w:bCs/>
          <w:sz w:val="32"/>
          <w:szCs w:val="32"/>
        </w:rPr>
        <w:t>(Outcomes)</w:t>
      </w:r>
    </w:p>
    <w:p w:rsidR="008673FF" w:rsidRPr="00B65161" w:rsidRDefault="008673FF" w:rsidP="003C0934">
      <w:pPr>
        <w:ind w:firstLine="720"/>
        <w:rPr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 </w:t>
      </w:r>
      <w:r w:rsidRPr="00B65161">
        <w:rPr>
          <w:sz w:val="32"/>
          <w:szCs w:val="32"/>
          <w:cs/>
        </w:rPr>
        <w:t>บริเวณโรงเรียนสะอาด</w:t>
      </w:r>
      <w:r w:rsidRPr="00B65161">
        <w:rPr>
          <w:sz w:val="32"/>
          <w:szCs w:val="32"/>
        </w:rPr>
        <w:tab/>
      </w:r>
    </w:p>
    <w:p w:rsidR="008673FF" w:rsidRPr="005E6A9D" w:rsidRDefault="008673FF" w:rsidP="007C688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3</w:t>
      </w:r>
      <w:r w:rsidRPr="005E6A9D">
        <w:rPr>
          <w:b/>
          <w:bCs/>
          <w:sz w:val="32"/>
          <w:szCs w:val="32"/>
          <w:cs/>
        </w:rPr>
        <w:t>. เป้าหมาย</w:t>
      </w:r>
    </w:p>
    <w:p w:rsidR="008673FF" w:rsidRPr="005E6A9D" w:rsidRDefault="008673FF" w:rsidP="007C688E">
      <w:pPr>
        <w:rPr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>3</w:t>
      </w:r>
      <w:r w:rsidRPr="005E6A9D">
        <w:rPr>
          <w:b/>
          <w:bCs/>
          <w:sz w:val="32"/>
          <w:szCs w:val="32"/>
          <w:cs/>
        </w:rPr>
        <w:t>.1 เป้าหมายเชิงปริมาณ</w:t>
      </w:r>
    </w:p>
    <w:p w:rsidR="008673FF" w:rsidRDefault="008673FF" w:rsidP="007C688E">
      <w:pPr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นักเรียนระดับชั้นมัธยมศึกษาปีที่ 1 </w:t>
      </w:r>
      <w:r w:rsidRPr="00574A3E">
        <w:rPr>
          <w:rFonts w:ascii="Angsana New" w:hAnsi="Angsana New"/>
          <w:sz w:val="32"/>
          <w:szCs w:val="32"/>
        </w:rPr>
        <w:t>-</w:t>
      </w:r>
      <w:r>
        <w:rPr>
          <w:sz w:val="32"/>
          <w:szCs w:val="32"/>
          <w:cs/>
        </w:rPr>
        <w:t xml:space="preserve"> 6  โรงเรียนศรีสำโรงชนูปถัมภ์</w:t>
      </w:r>
    </w:p>
    <w:p w:rsidR="008673FF" w:rsidRPr="005E6A9D" w:rsidRDefault="008673FF" w:rsidP="007C688E">
      <w:pPr>
        <w:rPr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>3</w:t>
      </w:r>
      <w:r w:rsidRPr="005E6A9D">
        <w:rPr>
          <w:b/>
          <w:bCs/>
          <w:sz w:val="32"/>
          <w:szCs w:val="32"/>
          <w:cs/>
        </w:rPr>
        <w:t>.2  เป้าหมายเชิงคุณภาพ</w:t>
      </w:r>
    </w:p>
    <w:p w:rsidR="008673FF" w:rsidRDefault="008673FF" w:rsidP="007C688E">
      <w:pPr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>1. พื้นที่บริเวณโรงเรียนศรีสำโรงชนูปถัมภ์ร้อยละ 80  สะอาด</w:t>
      </w:r>
    </w:p>
    <w:p w:rsidR="008673FF" w:rsidRDefault="008673FF" w:rsidP="007C688E">
      <w:pPr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2. นักเรียนระดับชั้นมัธยมศึกษาปีที่ 1 </w:t>
      </w:r>
      <w:r>
        <w:rPr>
          <w:rFonts w:ascii="Angsana New" w:hAnsi="Angsana New"/>
          <w:sz w:val="32"/>
          <w:szCs w:val="32"/>
        </w:rPr>
        <w:t>-</w:t>
      </w:r>
      <w:r>
        <w:rPr>
          <w:sz w:val="32"/>
          <w:szCs w:val="32"/>
          <w:cs/>
        </w:rPr>
        <w:t xml:space="preserve"> 6 โรงเรียนศรีสำโรงชนูปถัมภ์ มีความรับผิดชอบ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มีคุณธรรม   จริยธรรม</w:t>
      </w:r>
    </w:p>
    <w:p w:rsidR="008673FF" w:rsidRDefault="008673FF" w:rsidP="002C6B83">
      <w:pPr>
        <w:pStyle w:val="NoSpacing"/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8673FF" w:rsidRPr="002C6B83" w:rsidRDefault="008673FF" w:rsidP="002C6B83">
      <w:pPr>
        <w:ind w:left="720" w:firstLine="720"/>
        <w:jc w:val="both"/>
        <w:rPr>
          <w:rFonts w:ascii="Angsana New" w:hAnsi="Angsana New"/>
          <w:b/>
          <w:bCs/>
          <w:sz w:val="32"/>
          <w:szCs w:val="32"/>
        </w:rPr>
      </w:pPr>
      <w:r w:rsidRPr="002C6B83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</w:t>
      </w:r>
      <w:r w:rsidRPr="002C6B83">
        <w:rPr>
          <w:rFonts w:ascii="Angsana New" w:hAnsi="Angsana New"/>
          <w:b/>
          <w:bCs/>
          <w:sz w:val="32"/>
          <w:szCs w:val="32"/>
        </w:rPr>
        <w:t xml:space="preserve"> 2 ,6    </w:t>
      </w:r>
      <w:r w:rsidRPr="002C6B83">
        <w:rPr>
          <w:rFonts w:ascii="Angsana New" w:hAnsi="Angsana New"/>
          <w:sz w:val="32"/>
          <w:szCs w:val="32"/>
          <w:cs/>
        </w:rPr>
        <w:t xml:space="preserve">ตัวบ่งชี้  </w:t>
      </w:r>
      <w:r w:rsidRPr="002C6B83">
        <w:rPr>
          <w:rFonts w:ascii="Angsana New" w:hAnsi="Angsana New"/>
          <w:b/>
          <w:bCs/>
          <w:sz w:val="32"/>
          <w:szCs w:val="32"/>
        </w:rPr>
        <w:t>2.1-2.4</w:t>
      </w:r>
      <w:r>
        <w:rPr>
          <w:rFonts w:ascii="Angsana New" w:hAnsi="Angsana New"/>
          <w:b/>
          <w:bCs/>
          <w:sz w:val="32"/>
          <w:szCs w:val="32"/>
        </w:rPr>
        <w:t xml:space="preserve"> ,6.1-6.4</w:t>
      </w:r>
    </w:p>
    <w:p w:rsidR="008673FF" w:rsidRDefault="008673FF" w:rsidP="007C688E">
      <w:pPr>
        <w:rPr>
          <w:b/>
          <w:bCs/>
          <w:sz w:val="32"/>
          <w:szCs w:val="32"/>
        </w:rPr>
      </w:pPr>
    </w:p>
    <w:p w:rsidR="008673FF" w:rsidRDefault="008673FF" w:rsidP="007C688E">
      <w:pPr>
        <w:rPr>
          <w:b/>
          <w:bCs/>
          <w:sz w:val="32"/>
          <w:szCs w:val="32"/>
        </w:rPr>
      </w:pPr>
    </w:p>
    <w:p w:rsidR="008673FF" w:rsidRDefault="008673FF" w:rsidP="007C688E">
      <w:pPr>
        <w:rPr>
          <w:b/>
          <w:bCs/>
          <w:sz w:val="32"/>
          <w:szCs w:val="32"/>
        </w:rPr>
      </w:pPr>
    </w:p>
    <w:p w:rsidR="008673FF" w:rsidRDefault="008673FF" w:rsidP="007C688E">
      <w:pPr>
        <w:rPr>
          <w:b/>
          <w:bCs/>
          <w:sz w:val="32"/>
          <w:szCs w:val="32"/>
        </w:rPr>
      </w:pPr>
    </w:p>
    <w:p w:rsidR="008673FF" w:rsidRDefault="008673FF" w:rsidP="007C688E">
      <w:pPr>
        <w:rPr>
          <w:b/>
          <w:bCs/>
          <w:sz w:val="32"/>
          <w:szCs w:val="32"/>
        </w:rPr>
      </w:pPr>
    </w:p>
    <w:p w:rsidR="008673FF" w:rsidRDefault="008673FF" w:rsidP="007C688E">
      <w:pPr>
        <w:rPr>
          <w:b/>
          <w:bCs/>
          <w:sz w:val="32"/>
          <w:szCs w:val="32"/>
        </w:rPr>
      </w:pPr>
    </w:p>
    <w:p w:rsidR="008673FF" w:rsidRDefault="008673FF" w:rsidP="007C688E">
      <w:pPr>
        <w:rPr>
          <w:b/>
          <w:bCs/>
          <w:sz w:val="32"/>
          <w:szCs w:val="32"/>
        </w:rPr>
      </w:pPr>
    </w:p>
    <w:p w:rsidR="008673FF" w:rsidRDefault="008673FF" w:rsidP="007C688E">
      <w:pPr>
        <w:rPr>
          <w:b/>
          <w:bCs/>
          <w:sz w:val="32"/>
          <w:szCs w:val="32"/>
        </w:rPr>
      </w:pPr>
    </w:p>
    <w:p w:rsidR="008673FF" w:rsidRPr="003379BE" w:rsidRDefault="008673FF" w:rsidP="007C688E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800"/>
        <w:gridCol w:w="2160"/>
        <w:gridCol w:w="1800"/>
        <w:gridCol w:w="1080"/>
        <w:gridCol w:w="1440"/>
      </w:tblGrid>
      <w:tr w:rsidR="008673FF" w:rsidRPr="001E5889">
        <w:tc>
          <w:tcPr>
            <w:tcW w:w="1548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00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 xml:space="preserve">ระยะเวลา (วันเริ่มต้น </w:t>
            </w:r>
            <w:r w:rsidRPr="001E5889">
              <w:rPr>
                <w:b/>
                <w:bCs/>
                <w:sz w:val="32"/>
                <w:szCs w:val="32"/>
              </w:rPr>
              <w:t xml:space="preserve">  </w:t>
            </w:r>
            <w:r w:rsidRPr="001E5889">
              <w:rPr>
                <w:b/>
                <w:bCs/>
                <w:sz w:val="32"/>
                <w:szCs w:val="32"/>
                <w:cs/>
              </w:rPr>
              <w:t>-   วันสิ้นสุด</w:t>
            </w:r>
          </w:p>
        </w:tc>
        <w:tc>
          <w:tcPr>
            <w:tcW w:w="1800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8673FF" w:rsidRPr="001E5889">
        <w:tc>
          <w:tcPr>
            <w:tcW w:w="1548" w:type="dxa"/>
          </w:tcPr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พัฒนาพื้นที่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ที่แต่ละระดับชั้นรับผิดชอบ</w:t>
            </w:r>
          </w:p>
        </w:tc>
        <w:tc>
          <w:tcPr>
            <w:tcW w:w="2160" w:type="dxa"/>
          </w:tcPr>
          <w:p w:rsidR="008673FF" w:rsidRPr="001E5889" w:rsidRDefault="008673FF" w:rsidP="001E5889">
            <w:pPr>
              <w:jc w:val="center"/>
              <w:rPr>
                <w:sz w:val="32"/>
                <w:szCs w:val="32"/>
              </w:rPr>
            </w:pPr>
          </w:p>
          <w:p w:rsidR="008673FF" w:rsidRPr="001E5889" w:rsidRDefault="008673FF" w:rsidP="001E5889">
            <w:pPr>
              <w:jc w:val="center"/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พื้นที่ที่รับผิดชอบแต่ละระดับชั้น</w:t>
            </w:r>
          </w:p>
        </w:tc>
        <w:tc>
          <w:tcPr>
            <w:tcW w:w="108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903D13" w:rsidRDefault="008673FF" w:rsidP="00C16F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  <w:r w:rsidRPr="00903D1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903D1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4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ครูในระดับ</w:t>
            </w:r>
          </w:p>
        </w:tc>
      </w:tr>
      <w:tr w:rsidR="008673FF" w:rsidRPr="001E5889">
        <w:tc>
          <w:tcPr>
            <w:tcW w:w="1548" w:type="dxa"/>
          </w:tcPr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พัฒนาสวนหย่อมในระดับ</w:t>
            </w:r>
          </w:p>
        </w:tc>
        <w:tc>
          <w:tcPr>
            <w:tcW w:w="2160" w:type="dxa"/>
          </w:tcPr>
          <w:p w:rsidR="008673FF" w:rsidRPr="001E5889" w:rsidRDefault="008673FF" w:rsidP="001E5889">
            <w:pPr>
              <w:jc w:val="center"/>
              <w:rPr>
                <w:sz w:val="32"/>
                <w:szCs w:val="32"/>
              </w:rPr>
            </w:pPr>
          </w:p>
          <w:p w:rsidR="008673FF" w:rsidRPr="001E5889" w:rsidRDefault="008673FF" w:rsidP="001E5889">
            <w:pPr>
              <w:jc w:val="center"/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พื้นที่รับผิดชอบแต่ละระดับชั้น</w:t>
            </w:r>
          </w:p>
        </w:tc>
        <w:tc>
          <w:tcPr>
            <w:tcW w:w="108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375F9E" w:rsidRDefault="008673FF" w:rsidP="001E588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ครูในระดับ</w:t>
            </w:r>
          </w:p>
        </w:tc>
      </w:tr>
      <w:tr w:rsidR="008673FF" w:rsidRPr="001E5889">
        <w:tc>
          <w:tcPr>
            <w:tcW w:w="1548" w:type="dxa"/>
          </w:tcPr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- การแต่งกายของ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 xml:space="preserve">   นักเรียน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- การมาเรียน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- ความประพฤติ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 xml:space="preserve">  ของนักเรียน</w:t>
            </w:r>
          </w:p>
        </w:tc>
        <w:tc>
          <w:tcPr>
            <w:tcW w:w="2160" w:type="dxa"/>
          </w:tcPr>
          <w:p w:rsidR="008673FF" w:rsidRPr="001E5889" w:rsidRDefault="008673FF" w:rsidP="001E5889">
            <w:pPr>
              <w:jc w:val="center"/>
              <w:rPr>
                <w:sz w:val="32"/>
                <w:szCs w:val="32"/>
              </w:rPr>
            </w:pPr>
          </w:p>
          <w:p w:rsidR="008673FF" w:rsidRPr="001E5889" w:rsidRDefault="008673FF" w:rsidP="001E5889">
            <w:pPr>
              <w:jc w:val="center"/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โรงเรียนศรีสำโรง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ชนูปถัมภ์</w:t>
            </w:r>
          </w:p>
        </w:tc>
        <w:tc>
          <w:tcPr>
            <w:tcW w:w="108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1E5889">
            <w:pPr>
              <w:jc w:val="center"/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ครูในระดับ</w:t>
            </w:r>
          </w:p>
        </w:tc>
      </w:tr>
      <w:tr w:rsidR="008673FF" w:rsidRPr="001E5889">
        <w:tc>
          <w:tcPr>
            <w:tcW w:w="1548" w:type="dxa"/>
          </w:tcPr>
          <w:p w:rsidR="008673FF" w:rsidRPr="001E5889" w:rsidRDefault="008673FF" w:rsidP="00BC108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760" w:type="dxa"/>
            <w:gridSpan w:val="3"/>
          </w:tcPr>
          <w:p w:rsidR="008673FF" w:rsidRPr="001E5889" w:rsidRDefault="008673FF" w:rsidP="00BC108D">
            <w:pPr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 xml:space="preserve">                                                                      รวมเงินทุกกิจกรรม</w:t>
            </w:r>
          </w:p>
        </w:tc>
        <w:tc>
          <w:tcPr>
            <w:tcW w:w="1080" w:type="dxa"/>
          </w:tcPr>
          <w:p w:rsidR="008673FF" w:rsidRPr="00574A3E" w:rsidRDefault="008673FF" w:rsidP="00C16F7F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36,200</w:t>
            </w:r>
          </w:p>
        </w:tc>
        <w:tc>
          <w:tcPr>
            <w:tcW w:w="1440" w:type="dxa"/>
          </w:tcPr>
          <w:p w:rsidR="008673FF" w:rsidRPr="001E5889" w:rsidRDefault="008673FF" w:rsidP="00BC108D">
            <w:pPr>
              <w:rPr>
                <w:sz w:val="32"/>
                <w:szCs w:val="32"/>
              </w:rPr>
            </w:pPr>
          </w:p>
        </w:tc>
      </w:tr>
    </w:tbl>
    <w:p w:rsidR="008673FF" w:rsidRDefault="008673FF" w:rsidP="007C688E">
      <w:pPr>
        <w:rPr>
          <w:b/>
          <w:bCs/>
          <w:sz w:val="32"/>
          <w:szCs w:val="32"/>
        </w:rPr>
      </w:pPr>
    </w:p>
    <w:p w:rsidR="008673FF" w:rsidRPr="000C4C99" w:rsidRDefault="008673FF" w:rsidP="003379BE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5.    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8673FF" w:rsidRPr="000C4C99" w:rsidRDefault="008673FF" w:rsidP="003379BE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 xml:space="preserve">              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.1  งบประมาณทั้งสิ้น    </w:t>
      </w:r>
      <w:r>
        <w:rPr>
          <w:rFonts w:ascii="Angsana New" w:hAnsi="Angsana New"/>
          <w:sz w:val="32"/>
          <w:szCs w:val="32"/>
          <w:cs/>
        </w:rPr>
        <w:t>36</w:t>
      </w:r>
      <w:r w:rsidRPr="00DB509C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  <w:cs/>
        </w:rPr>
        <w:t>2</w:t>
      </w:r>
      <w:r w:rsidRPr="00DB509C">
        <w:rPr>
          <w:rFonts w:ascii="Angsana New" w:hAnsi="Angsana New"/>
          <w:sz w:val="32"/>
          <w:szCs w:val="32"/>
          <w:cs/>
        </w:rPr>
        <w:t>00</w:t>
      </w:r>
      <w:r>
        <w:rPr>
          <w:rFonts w:ascii="Angsana New" w:hAnsi="Angsana New"/>
          <w:sz w:val="32"/>
          <w:szCs w:val="32"/>
        </w:rPr>
        <w:t xml:space="preserve">  </w:t>
      </w:r>
      <w:r w:rsidRPr="000C4C99">
        <w:rPr>
          <w:rFonts w:ascii="Angsana New" w:hAnsi="Angsana New"/>
          <w:sz w:val="32"/>
          <w:szCs w:val="32"/>
          <w:cs/>
        </w:rPr>
        <w:t>บาท</w:t>
      </w:r>
    </w:p>
    <w:p w:rsidR="008673FF" w:rsidRDefault="008673FF" w:rsidP="003379BE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ab/>
        <w:t xml:space="preserve">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.2  </w:t>
      </w:r>
      <w:r w:rsidRPr="000C4C99">
        <w:rPr>
          <w:rFonts w:ascii="Angsana New" w:hAnsi="Angsana New"/>
          <w:sz w:val="32"/>
          <w:szCs w:val="32"/>
        </w:rPr>
        <w:t xml:space="preserve"> </w:t>
      </w:r>
      <w:r w:rsidRPr="000C4C99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0C4C99">
        <w:rPr>
          <w:rFonts w:ascii="Angsana New" w:hAnsi="Angsana New"/>
          <w:sz w:val="32"/>
          <w:szCs w:val="32"/>
        </w:rPr>
        <w:t>/</w:t>
      </w:r>
      <w:r w:rsidRPr="000C4C99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0C4C99">
        <w:rPr>
          <w:rFonts w:ascii="Angsana New" w:hAnsi="Angsana New"/>
          <w:sz w:val="32"/>
          <w:szCs w:val="32"/>
        </w:rPr>
        <w:t xml:space="preserve">  (</w:t>
      </w:r>
      <w:r w:rsidRPr="000C4C99">
        <w:rPr>
          <w:rFonts w:ascii="Angsana New" w:hAnsi="Angsana New"/>
          <w:sz w:val="32"/>
          <w:szCs w:val="32"/>
          <w:cs/>
        </w:rPr>
        <w:t>แยกตามกิจกรรม</w:t>
      </w:r>
      <w:r w:rsidRPr="000C4C99">
        <w:rPr>
          <w:rFonts w:ascii="Angsana New" w:hAnsi="Angsana New"/>
          <w:sz w:val="32"/>
          <w:szCs w:val="32"/>
        </w:rPr>
        <w:t>)</w:t>
      </w:r>
    </w:p>
    <w:p w:rsidR="008673FF" w:rsidRDefault="008673FF" w:rsidP="003379BE">
      <w:pPr>
        <w:rPr>
          <w:rFonts w:ascii="Angsana New" w:hAnsi="Angsana New"/>
          <w:sz w:val="32"/>
          <w:szCs w:val="32"/>
        </w:rPr>
      </w:pPr>
    </w:p>
    <w:tbl>
      <w:tblPr>
        <w:tblW w:w="9235" w:type="dxa"/>
        <w:tblInd w:w="-106" w:type="dxa"/>
        <w:tblLook w:val="0000"/>
      </w:tblPr>
      <w:tblGrid>
        <w:gridCol w:w="1020"/>
        <w:gridCol w:w="3640"/>
        <w:gridCol w:w="1295"/>
        <w:gridCol w:w="1020"/>
        <w:gridCol w:w="1020"/>
        <w:gridCol w:w="1240"/>
      </w:tblGrid>
      <w:tr w:rsidR="008673FF" w:rsidRPr="00DF1983">
        <w:trPr>
          <w:trHeight w:val="450"/>
        </w:trPr>
        <w:tc>
          <w:tcPr>
            <w:tcW w:w="92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673FF" w:rsidRPr="00DF1983" w:rsidRDefault="008673FF" w:rsidP="003379BE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</w:t>
            </w:r>
            <w:r w:rsidRPr="00DF198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F1983">
              <w:rPr>
                <w:rFonts w:ascii="Angsana New" w:hAnsi="Angsana New"/>
                <w:sz w:val="32"/>
                <w:szCs w:val="32"/>
                <w:cs/>
              </w:rPr>
              <w:t>พัฒนาพื้นที่</w:t>
            </w:r>
          </w:p>
        </w:tc>
      </w:tr>
      <w:tr w:rsidR="008673FF" w:rsidRPr="00DF1983">
        <w:trPr>
          <w:trHeight w:val="9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673FF" w:rsidRPr="00DF1983">
        <w:trPr>
          <w:trHeight w:val="45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  <w:cs/>
              </w:rPr>
              <w:t>ไม้กวาดทางมะพร้าว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DF198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903D1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DF198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903D1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DF1983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>
        <w:trPr>
          <w:trHeight w:val="45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  <w:cs/>
              </w:rPr>
              <w:t>เข่งพลาสติก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903D1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102D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2,400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>
        <w:trPr>
          <w:trHeight w:val="45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  <w:cs/>
              </w:rPr>
              <w:t>ถ่านโทรโข่ง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903D1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903D1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DF198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>
        <w:trPr>
          <w:trHeight w:val="45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  <w:cs/>
              </w:rPr>
              <w:t>ที่ตักขยะ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903D1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102D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3,200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>
        <w:trPr>
          <w:trHeight w:val="45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  <w:cs/>
              </w:rPr>
              <w:t>ไม้กวาดดอกหญ้า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12,000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>
        <w:trPr>
          <w:trHeight w:val="45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  <w:cs/>
              </w:rPr>
              <w:t>ถังขยะ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4,100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>
        <w:trPr>
          <w:trHeight w:val="450"/>
        </w:trPr>
        <w:tc>
          <w:tcPr>
            <w:tcW w:w="6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73FF" w:rsidRPr="00DF1983" w:rsidRDefault="008673FF" w:rsidP="00AE0A6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noProof/>
                <w:sz w:val="32"/>
                <w:szCs w:val="32"/>
              </w:rPr>
              <w:t>36,200</w:t>
            </w:r>
            <w:r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8673FF" w:rsidRPr="00DF1983" w:rsidRDefault="008673FF" w:rsidP="00AE0A6B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>
        <w:trPr>
          <w:trHeight w:val="465"/>
        </w:trPr>
        <w:tc>
          <w:tcPr>
            <w:tcW w:w="9235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673FF" w:rsidRPr="00DF1983" w:rsidRDefault="008673FF" w:rsidP="003379BE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</w:t>
            </w:r>
            <w:r w:rsidRPr="00DF198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F1983">
              <w:rPr>
                <w:rFonts w:ascii="Angsana New" w:hAnsi="Angsana New"/>
                <w:sz w:val="32"/>
                <w:szCs w:val="32"/>
                <w:cs/>
              </w:rPr>
              <w:t>ปรับพัฒนาสวนหย่อมแต่ละระดับชั้น</w:t>
            </w:r>
          </w:p>
        </w:tc>
      </w:tr>
      <w:tr w:rsidR="008673FF" w:rsidRPr="00DF1983">
        <w:trPr>
          <w:trHeight w:val="9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673FF" w:rsidRPr="00DF1983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3FF" w:rsidRPr="00DF1983" w:rsidRDefault="008673FF" w:rsidP="003379B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3FF" w:rsidRPr="00DF1983" w:rsidRDefault="008673FF" w:rsidP="00903D1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3FF" w:rsidRPr="00DF1983" w:rsidRDefault="008673FF" w:rsidP="00102D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>
        <w:trPr>
          <w:trHeight w:val="465"/>
        </w:trPr>
        <w:tc>
          <w:tcPr>
            <w:tcW w:w="6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102D4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102D4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center"/>
          </w:tcPr>
          <w:p w:rsidR="008673FF" w:rsidRPr="00DF1983" w:rsidRDefault="008673FF" w:rsidP="005B281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>
        <w:trPr>
          <w:trHeight w:val="465"/>
        </w:trPr>
        <w:tc>
          <w:tcPr>
            <w:tcW w:w="9235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:rsidR="008673FF" w:rsidRPr="00DF1983" w:rsidRDefault="008673FF" w:rsidP="003379BE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8673FF" w:rsidRPr="00DF1983">
        <w:trPr>
          <w:trHeight w:val="465"/>
        </w:trPr>
        <w:tc>
          <w:tcPr>
            <w:tcW w:w="9235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673FF" w:rsidRPr="00DF1983" w:rsidRDefault="008673FF" w:rsidP="003379BE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</w:t>
            </w:r>
            <w:r w:rsidRPr="00DF198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F1983">
              <w:rPr>
                <w:rFonts w:ascii="Angsana New" w:hAnsi="Angsana New"/>
                <w:sz w:val="32"/>
                <w:szCs w:val="32"/>
                <w:cs/>
              </w:rPr>
              <w:t>พัฒนาระเบียบวินัยของนักเรียน</w:t>
            </w:r>
          </w:p>
        </w:tc>
      </w:tr>
      <w:tr w:rsidR="008673FF" w:rsidRPr="00DF1983">
        <w:trPr>
          <w:trHeight w:val="9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673FF" w:rsidRPr="00DF1983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102D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 -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8673FF" w:rsidRPr="00DF1983">
        <w:trPr>
          <w:trHeight w:val="465"/>
        </w:trPr>
        <w:tc>
          <w:tcPr>
            <w:tcW w:w="6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FF" w:rsidRPr="00DF1983" w:rsidRDefault="008673FF" w:rsidP="003379B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73FF" w:rsidRPr="00DF1983" w:rsidRDefault="008673FF" w:rsidP="00102D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 -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73FF" w:rsidRPr="00DF1983" w:rsidRDefault="008673FF" w:rsidP="003379BE">
            <w:pPr>
              <w:rPr>
                <w:rFonts w:ascii="Arial" w:hAnsi="Arial" w:cs="Tahoma"/>
                <w:sz w:val="20"/>
                <w:szCs w:val="20"/>
              </w:rPr>
            </w:pPr>
          </w:p>
        </w:tc>
      </w:tr>
      <w:tr w:rsidR="008673FF" w:rsidRPr="00DF1983">
        <w:trPr>
          <w:trHeight w:val="465"/>
        </w:trPr>
        <w:tc>
          <w:tcPr>
            <w:tcW w:w="6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102D4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756FE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36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673FF" w:rsidRPr="00DF1983" w:rsidRDefault="008673FF" w:rsidP="003379BE">
            <w:pPr>
              <w:jc w:val="center"/>
              <w:rPr>
                <w:rFonts w:cs="Tahoma"/>
                <w:sz w:val="32"/>
                <w:szCs w:val="32"/>
              </w:rPr>
            </w:pPr>
          </w:p>
        </w:tc>
      </w:tr>
    </w:tbl>
    <w:p w:rsidR="008673FF" w:rsidRDefault="008673FF" w:rsidP="003379BE">
      <w:pPr>
        <w:rPr>
          <w:rFonts w:ascii="Angsana New" w:hAnsi="Angsana New"/>
          <w:sz w:val="32"/>
          <w:szCs w:val="32"/>
        </w:rPr>
      </w:pPr>
    </w:p>
    <w:p w:rsidR="008673FF" w:rsidRPr="008809D9" w:rsidRDefault="008673FF" w:rsidP="00102D46">
      <w:pPr>
        <w:rPr>
          <w:rFonts w:ascii="Angsana New" w:hAnsi="Angsana New"/>
          <w:sz w:val="32"/>
          <w:szCs w:val="32"/>
          <w:cs/>
        </w:rPr>
      </w:pPr>
      <w:r w:rsidRPr="008809D9">
        <w:rPr>
          <w:rFonts w:ascii="Angsana New" w:hAnsi="Angsana New"/>
          <w:sz w:val="32"/>
          <w:szCs w:val="32"/>
          <w:cs/>
        </w:rPr>
        <w:t xml:space="preserve">            </w:t>
      </w:r>
      <w:r w:rsidRPr="008809D9">
        <w:rPr>
          <w:rFonts w:ascii="Angsana New" w:hAnsi="Angsana New"/>
          <w:sz w:val="32"/>
          <w:szCs w:val="32"/>
        </w:rPr>
        <w:t>5</w:t>
      </w:r>
      <w:r w:rsidRPr="008809D9">
        <w:rPr>
          <w:rFonts w:ascii="Angsana New" w:hAnsi="Angsana New"/>
          <w:sz w:val="32"/>
          <w:szCs w:val="32"/>
          <w:cs/>
        </w:rPr>
        <w:t>.3  ระยะเวลาตามไตรมาส</w:t>
      </w:r>
      <w:r w:rsidRPr="008809D9">
        <w:rPr>
          <w:rFonts w:ascii="Angsana New" w:hAnsi="Angsana New"/>
          <w:sz w:val="32"/>
          <w:szCs w:val="32"/>
        </w:rPr>
        <w:t xml:space="preserve">   </w:t>
      </w:r>
      <w:r w:rsidRPr="008809D9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8673FF" w:rsidRPr="008809D9" w:rsidRDefault="008673FF" w:rsidP="00102D46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-  ไตรมาสที่ 1    ตุลาคม  -  มกราคม</w:t>
      </w:r>
    </w:p>
    <w:p w:rsidR="008673FF" w:rsidRPr="008809D9" w:rsidRDefault="008673FF" w:rsidP="00102D46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</w:rPr>
        <w:t xml:space="preserve">                          </w:t>
      </w:r>
      <w:r w:rsidRPr="008809D9">
        <w:rPr>
          <w:rFonts w:ascii="Angsana New" w:hAnsi="Angsana New"/>
          <w:sz w:val="32"/>
          <w:szCs w:val="32"/>
        </w:rPr>
        <w:tab/>
      </w:r>
      <w:r w:rsidRPr="008809D9">
        <w:rPr>
          <w:rFonts w:ascii="Angsana New" w:hAnsi="Angsana New"/>
          <w:sz w:val="32"/>
          <w:szCs w:val="32"/>
        </w:rPr>
        <w:tab/>
        <w:t xml:space="preserve">  -  </w:t>
      </w:r>
      <w:r w:rsidRPr="008809D9">
        <w:rPr>
          <w:rFonts w:ascii="Angsana New" w:hAnsi="Angsana New"/>
          <w:sz w:val="32"/>
          <w:szCs w:val="32"/>
          <w:cs/>
        </w:rPr>
        <w:t>ไตรมาสที่ 2    กุมภาพันธ์  -  พฤษภาคม</w:t>
      </w:r>
    </w:p>
    <w:p w:rsidR="008673FF" w:rsidRDefault="008673FF" w:rsidP="003379BE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 -  ไตรมาสที่ 3     มิถุนายน </w:t>
      </w:r>
      <w:r>
        <w:rPr>
          <w:rFonts w:ascii="Angsana New" w:hAnsi="Angsana New"/>
          <w:sz w:val="32"/>
          <w:szCs w:val="32"/>
        </w:rPr>
        <w:t>–</w:t>
      </w:r>
      <w:r w:rsidRPr="008809D9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8673FF" w:rsidRPr="00321963" w:rsidRDefault="008673FF" w:rsidP="00321963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321963">
        <w:rPr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8673FF" w:rsidRPr="00321963">
        <w:tc>
          <w:tcPr>
            <w:tcW w:w="5529" w:type="dxa"/>
          </w:tcPr>
          <w:p w:rsidR="008673FF" w:rsidRPr="00321963" w:rsidRDefault="008673FF" w:rsidP="0040491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8673FF" w:rsidRPr="00321963" w:rsidRDefault="008673FF" w:rsidP="0040491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วิธีวัด</w:t>
            </w:r>
            <w:r w:rsidRPr="00321963">
              <w:rPr>
                <w:rFonts w:ascii="Angsana New" w:hAnsi="Angsana New"/>
                <w:sz w:val="32"/>
                <w:szCs w:val="32"/>
              </w:rPr>
              <w:t>/</w:t>
            </w:r>
            <w:r w:rsidRPr="00321963">
              <w:rPr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8673FF" w:rsidRPr="00321963" w:rsidRDefault="008673FF" w:rsidP="0040491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673FF" w:rsidRPr="00321963">
        <w:trPr>
          <w:trHeight w:val="1152"/>
        </w:trPr>
        <w:tc>
          <w:tcPr>
            <w:tcW w:w="5529" w:type="dxa"/>
          </w:tcPr>
          <w:p w:rsidR="008673FF" w:rsidRPr="00321963" w:rsidRDefault="008673FF" w:rsidP="00404918">
            <w:pPr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1963">
              <w:rPr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8673FF" w:rsidRPr="00321963" w:rsidRDefault="008673FF" w:rsidP="0040491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ดูแลความรับผิดชอบของนักเรียนแต่ละระดับชั้น</w:t>
            </w:r>
          </w:p>
        </w:tc>
        <w:tc>
          <w:tcPr>
            <w:tcW w:w="1985" w:type="dxa"/>
          </w:tcPr>
          <w:p w:rsidR="008673FF" w:rsidRDefault="008673FF" w:rsidP="00404918">
            <w:pPr>
              <w:rPr>
                <w:rFonts w:ascii="Angsana New" w:hAnsi="Angsana New"/>
                <w:sz w:val="32"/>
                <w:szCs w:val="32"/>
              </w:rPr>
            </w:pPr>
          </w:p>
          <w:p w:rsidR="008673FF" w:rsidRPr="00321963" w:rsidRDefault="008673FF" w:rsidP="0040491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8673FF" w:rsidRDefault="008673FF" w:rsidP="00A270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73FF" w:rsidRPr="00321963" w:rsidRDefault="008673FF" w:rsidP="00A270F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  <w:tr w:rsidR="008673FF" w:rsidRPr="00321963">
        <w:trPr>
          <w:trHeight w:val="1195"/>
        </w:trPr>
        <w:tc>
          <w:tcPr>
            <w:tcW w:w="5529" w:type="dxa"/>
          </w:tcPr>
          <w:p w:rsidR="008673FF" w:rsidRPr="00321963" w:rsidRDefault="008673FF" w:rsidP="00404918">
            <w:pPr>
              <w:pStyle w:val="BodyTextIndent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8673FF" w:rsidRPr="00321963" w:rsidRDefault="008673FF" w:rsidP="00404918">
            <w:pPr>
              <w:pStyle w:val="BodyTextIndent"/>
              <w:spacing w:after="0"/>
              <w:ind w:left="34"/>
              <w:rPr>
                <w:rFonts w:cs="Angsana New"/>
              </w:rPr>
            </w:pPr>
            <w:r w:rsidRPr="00321963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    </w:t>
            </w:r>
            <w:r>
              <w:rPr>
                <w:rFonts w:cs="Angsana New"/>
                <w:cs/>
              </w:rPr>
              <w:t>พื้นที่ร้อยละ 80 ของโรงเรียนสะอาด</w:t>
            </w:r>
          </w:p>
        </w:tc>
        <w:tc>
          <w:tcPr>
            <w:tcW w:w="1985" w:type="dxa"/>
          </w:tcPr>
          <w:p w:rsidR="008673FF" w:rsidRDefault="008673FF" w:rsidP="00404918">
            <w:pPr>
              <w:rPr>
                <w:rFonts w:ascii="Angsana New" w:hAnsi="Angsana New"/>
                <w:sz w:val="32"/>
                <w:szCs w:val="32"/>
              </w:rPr>
            </w:pPr>
          </w:p>
          <w:p w:rsidR="008673FF" w:rsidRPr="00321963" w:rsidRDefault="008673FF" w:rsidP="0040491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8673FF" w:rsidRDefault="008673FF" w:rsidP="00404918">
            <w:pPr>
              <w:rPr>
                <w:rFonts w:ascii="Angsana New" w:hAnsi="Angsana New"/>
                <w:sz w:val="32"/>
                <w:szCs w:val="32"/>
              </w:rPr>
            </w:pPr>
          </w:p>
          <w:p w:rsidR="008673FF" w:rsidRPr="00321963" w:rsidRDefault="008673FF" w:rsidP="00A270F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</w:tbl>
    <w:p w:rsidR="008673FF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Pr="00321963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Pr="00321963" w:rsidRDefault="008673FF" w:rsidP="00321963">
      <w:pPr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321963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8673FF" w:rsidRDefault="008673FF" w:rsidP="00321963">
      <w:pPr>
        <w:rPr>
          <w:rFonts w:ascii="Angsana New" w:hAnsi="Angsana New"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ab/>
        <w:t>- บริเวณโรงเรียนศรีสำโรงชนูปถัมภ์ ร้อยละ 80  สะอาด</w:t>
      </w: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 นักเรียนแต่ละระดับชั้นมีความรับผิดชอบสูง มีคุณธรรม จริยธรรมสูง</w:t>
      </w:r>
    </w:p>
    <w:p w:rsidR="008673FF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Pr="00321963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Pr="00321963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 </w:t>
      </w:r>
      <w:r>
        <w:rPr>
          <w:rFonts w:ascii="Angsana New" w:hAnsi="Angsana New"/>
          <w:sz w:val="32"/>
          <w:szCs w:val="32"/>
        </w:rPr>
        <w:tab/>
        <w:t xml:space="preserve">         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ลงชื่อ</w:t>
      </w:r>
      <w:r w:rsidRPr="00321963">
        <w:rPr>
          <w:rFonts w:ascii="Angsana New" w:hAnsi="Angsana New"/>
          <w:sz w:val="32"/>
          <w:szCs w:val="32"/>
        </w:rPr>
        <w:t xml:space="preserve">                                 </w:t>
      </w:r>
      <w:r w:rsidRPr="00321963">
        <w:rPr>
          <w:rFonts w:ascii="Angsana New" w:hAnsi="Angsana New"/>
          <w:sz w:val="32"/>
          <w:szCs w:val="32"/>
          <w:cs/>
        </w:rPr>
        <w:t xml:space="preserve">   ผู้เสนอโครงการ    </w:t>
      </w: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             </w:t>
      </w:r>
      <w:r w:rsidRPr="0032196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  <w:t xml:space="preserve">          </w:t>
      </w:r>
      <w:r w:rsidRPr="00321963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นายมานิตย์   ชาติวุฒิ</w:t>
      </w:r>
      <w:r w:rsidRPr="00321963">
        <w:rPr>
          <w:rFonts w:ascii="Angsana New" w:hAnsi="Angsana New"/>
          <w:sz w:val="32"/>
          <w:szCs w:val="32"/>
        </w:rPr>
        <w:t xml:space="preserve">)                          </w:t>
      </w: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  <w:r w:rsidRPr="00321963">
        <w:rPr>
          <w:rFonts w:ascii="Angsana New" w:hAnsi="Angsana New"/>
          <w:sz w:val="32"/>
          <w:szCs w:val="32"/>
          <w:cs/>
        </w:rPr>
        <w:tab/>
      </w:r>
      <w:r w:rsidRPr="00321963">
        <w:rPr>
          <w:rFonts w:ascii="Angsana New" w:hAnsi="Angsana New"/>
          <w:sz w:val="32"/>
          <w:szCs w:val="32"/>
          <w:cs/>
        </w:rPr>
        <w:tab/>
        <w:t xml:space="preserve">                       </w:t>
      </w: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</w:p>
    <w:p w:rsidR="008673FF" w:rsidRDefault="008673FF" w:rsidP="0032196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ลงชื่อ</w:t>
      </w:r>
      <w:r w:rsidRPr="00321963">
        <w:rPr>
          <w:rFonts w:ascii="Angsana New" w:hAnsi="Angsana New"/>
          <w:sz w:val="32"/>
          <w:szCs w:val="32"/>
        </w:rPr>
        <w:t xml:space="preserve">                         </w:t>
      </w:r>
      <w:r w:rsidRPr="00321963">
        <w:rPr>
          <w:rFonts w:ascii="Angsana New" w:hAnsi="Angsana New"/>
          <w:sz w:val="32"/>
          <w:szCs w:val="32"/>
          <w:cs/>
        </w:rPr>
        <w:t xml:space="preserve">   </w:t>
      </w:r>
      <w:r w:rsidRPr="00321963">
        <w:rPr>
          <w:rFonts w:ascii="Angsana New" w:hAnsi="Angsana New"/>
          <w:sz w:val="32"/>
          <w:szCs w:val="32"/>
        </w:rPr>
        <w:t xml:space="preserve">       </w:t>
      </w:r>
      <w:r w:rsidRPr="00321963">
        <w:rPr>
          <w:rFonts w:ascii="Angsana New" w:hAnsi="Angsana New"/>
          <w:sz w:val="32"/>
          <w:szCs w:val="32"/>
          <w:cs/>
        </w:rPr>
        <w:t xml:space="preserve"> ผู้เห็นชอบโครงการ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>ลงชื่อ</w:t>
      </w:r>
      <w:r w:rsidRPr="00321963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/>
          <w:sz w:val="32"/>
          <w:szCs w:val="32"/>
        </w:rPr>
        <w:t xml:space="preserve">     </w:t>
      </w:r>
      <w:r w:rsidRPr="00321963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    </w:t>
      </w:r>
      <w:r w:rsidRPr="00321963">
        <w:rPr>
          <w:rFonts w:ascii="Angsana New" w:hAnsi="Angsana New"/>
          <w:sz w:val="32"/>
          <w:szCs w:val="32"/>
        </w:rPr>
        <w:t xml:space="preserve"> </w:t>
      </w:r>
      <w:r w:rsidRPr="00321963">
        <w:rPr>
          <w:rFonts w:ascii="Angsana New" w:hAnsi="Angsana New"/>
          <w:sz w:val="32"/>
          <w:szCs w:val="32"/>
          <w:cs/>
        </w:rPr>
        <w:t xml:space="preserve">ผู้เห็นชอบโครงการ </w:t>
      </w:r>
      <w:r w:rsidRPr="00321963">
        <w:rPr>
          <w:rFonts w:ascii="Angsana New" w:hAnsi="Angsana New"/>
          <w:sz w:val="32"/>
          <w:szCs w:val="32"/>
        </w:rPr>
        <w:br/>
        <w:t xml:space="preserve">         </w:t>
      </w:r>
      <w:r>
        <w:rPr>
          <w:rFonts w:ascii="Angsana New" w:hAnsi="Angsana New"/>
          <w:sz w:val="32"/>
          <w:szCs w:val="32"/>
        </w:rPr>
        <w:tab/>
        <w:t xml:space="preserve">        </w:t>
      </w:r>
      <w:r w:rsidRPr="00321963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นายประจวบ    ชูวิทย์</w:t>
      </w:r>
      <w:r w:rsidRPr="00321963">
        <w:rPr>
          <w:rFonts w:ascii="Angsana New" w:hAnsi="Angsana New"/>
          <w:sz w:val="32"/>
          <w:szCs w:val="32"/>
        </w:rPr>
        <w:t>)</w:t>
      </w:r>
      <w:r w:rsidRPr="00321963">
        <w:rPr>
          <w:rFonts w:ascii="Angsana New" w:hAnsi="Angsana New"/>
          <w:sz w:val="32"/>
          <w:szCs w:val="32"/>
        </w:rPr>
        <w:tab/>
      </w:r>
      <w:r w:rsidRPr="00321963">
        <w:rPr>
          <w:rFonts w:ascii="Angsana New" w:hAnsi="Angsana New"/>
          <w:sz w:val="32"/>
          <w:szCs w:val="32"/>
        </w:rPr>
        <w:tab/>
      </w:r>
      <w:r w:rsidRPr="0032196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321963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นายวัลลภ   เอี่ยมมะ</w:t>
      </w:r>
      <w:r w:rsidRPr="00321963">
        <w:rPr>
          <w:rFonts w:ascii="Angsana New" w:hAnsi="Angsana New"/>
          <w:sz w:val="32"/>
          <w:szCs w:val="32"/>
        </w:rPr>
        <w:t>)</w:t>
      </w:r>
    </w:p>
    <w:p w:rsidR="008673FF" w:rsidRDefault="008673FF" w:rsidP="00321963">
      <w:pPr>
        <w:rPr>
          <w:rFonts w:ascii="Angsana New" w:hAnsi="Angsana New"/>
          <w:sz w:val="32"/>
          <w:szCs w:val="32"/>
        </w:rPr>
      </w:pP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</w:p>
    <w:p w:rsidR="008673FF" w:rsidRPr="00321963" w:rsidRDefault="008673FF" w:rsidP="004B2333">
      <w:pPr>
        <w:ind w:left="360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321963">
        <w:rPr>
          <w:rFonts w:ascii="Angsana New" w:hAnsi="Angsana New"/>
          <w:sz w:val="32"/>
          <w:szCs w:val="32"/>
        </w:rPr>
        <w:t xml:space="preserve">                                 </w:t>
      </w:r>
      <w:r w:rsidRPr="00321963"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    </w:t>
      </w:r>
      <w:r w:rsidRPr="00321963">
        <w:rPr>
          <w:rFonts w:ascii="Angsana New" w:hAnsi="Angsana New"/>
          <w:sz w:val="32"/>
          <w:szCs w:val="32"/>
          <w:cs/>
        </w:rPr>
        <w:t>ผู้อนุมัติโครงการ</w:t>
      </w: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  <w:r w:rsidRPr="00321963">
        <w:rPr>
          <w:rFonts w:ascii="Angsana New" w:hAnsi="Angsana New"/>
          <w:sz w:val="32"/>
          <w:szCs w:val="32"/>
        </w:rPr>
        <w:t xml:space="preserve">                                                                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321963">
        <w:rPr>
          <w:rFonts w:ascii="Angsana New" w:hAnsi="Angsana New"/>
          <w:sz w:val="32"/>
          <w:szCs w:val="32"/>
        </w:rPr>
        <w:t>(</w:t>
      </w:r>
      <w:r w:rsidRPr="00321963">
        <w:rPr>
          <w:rFonts w:ascii="Angsana New" w:hAnsi="Angsana New"/>
          <w:sz w:val="32"/>
          <w:szCs w:val="32"/>
          <w:cs/>
        </w:rPr>
        <w:t>นาย</w:t>
      </w:r>
      <w:r>
        <w:rPr>
          <w:rFonts w:ascii="Angsana New" w:hAnsi="Angsana New"/>
          <w:sz w:val="32"/>
          <w:szCs w:val="32"/>
          <w:cs/>
        </w:rPr>
        <w:t>มนตรี  คงเจริญ</w:t>
      </w:r>
      <w:r w:rsidRPr="00321963">
        <w:rPr>
          <w:rFonts w:ascii="Angsana New" w:hAnsi="Angsana New"/>
          <w:sz w:val="32"/>
          <w:szCs w:val="32"/>
        </w:rPr>
        <w:t>)</w:t>
      </w: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  <w:r w:rsidRPr="00321963">
        <w:rPr>
          <w:rFonts w:ascii="Angsana New" w:hAnsi="Angsana New"/>
          <w:sz w:val="32"/>
          <w:szCs w:val="32"/>
        </w:rPr>
        <w:t xml:space="preserve">                                                   </w:t>
      </w:r>
      <w:r>
        <w:rPr>
          <w:rFonts w:ascii="Angsana New" w:hAnsi="Angsana New"/>
          <w:sz w:val="32"/>
          <w:szCs w:val="32"/>
        </w:rPr>
        <w:t xml:space="preserve">  </w:t>
      </w:r>
      <w:r w:rsidRPr="00321963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         </w:t>
      </w:r>
      <w:r w:rsidRPr="00321963">
        <w:rPr>
          <w:rFonts w:ascii="Angsana New" w:hAnsi="Angsana New"/>
          <w:sz w:val="32"/>
          <w:szCs w:val="32"/>
          <w:cs/>
        </w:rPr>
        <w:t>ผู้อำนวยการโรงเรียนศรีสำโรงชนูปถัมภ์</w:t>
      </w: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</w:p>
    <w:p w:rsidR="008673FF" w:rsidRPr="004B2333" w:rsidRDefault="008673FF" w:rsidP="00321963">
      <w:pPr>
        <w:rPr>
          <w:rFonts w:ascii="Angsana New" w:hAnsi="Angsana New"/>
          <w:sz w:val="32"/>
          <w:szCs w:val="32"/>
        </w:rPr>
      </w:pPr>
    </w:p>
    <w:p w:rsidR="008673FF" w:rsidRPr="00321963" w:rsidRDefault="008673FF" w:rsidP="00321963">
      <w:pPr>
        <w:ind w:left="2160" w:firstLine="720"/>
        <w:rPr>
          <w:rFonts w:ascii="Angsana New" w:hAnsi="Angsana New"/>
          <w:sz w:val="32"/>
          <w:szCs w:val="32"/>
        </w:rPr>
      </w:pP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</w:p>
    <w:sectPr w:rsidR="008673FF" w:rsidRPr="00321963" w:rsidSect="000B79A6">
      <w:headerReference w:type="default" r:id="rId6"/>
      <w:pgSz w:w="11906" w:h="16838"/>
      <w:pgMar w:top="1440" w:right="862" w:bottom="1440" w:left="1701" w:header="709" w:footer="709" w:gutter="0"/>
      <w:pgNumType w:start="1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3FF" w:rsidRDefault="008673FF">
      <w:r>
        <w:separator/>
      </w:r>
    </w:p>
  </w:endnote>
  <w:endnote w:type="continuationSeparator" w:id="0">
    <w:p w:rsidR="008673FF" w:rsidRDefault="00867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3FF" w:rsidRDefault="008673FF">
      <w:r>
        <w:separator/>
      </w:r>
    </w:p>
  </w:footnote>
  <w:footnote w:type="continuationSeparator" w:id="0">
    <w:p w:rsidR="008673FF" w:rsidRDefault="00867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3FF" w:rsidRDefault="008673FF" w:rsidP="00B450FE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88E"/>
    <w:rsid w:val="000054CB"/>
    <w:rsid w:val="000468EF"/>
    <w:rsid w:val="00063BD5"/>
    <w:rsid w:val="00093B7D"/>
    <w:rsid w:val="000B79A6"/>
    <w:rsid w:val="000C4C99"/>
    <w:rsid w:val="000F3862"/>
    <w:rsid w:val="00102D46"/>
    <w:rsid w:val="00126E95"/>
    <w:rsid w:val="0018331D"/>
    <w:rsid w:val="001A140A"/>
    <w:rsid w:val="001A2B5D"/>
    <w:rsid w:val="001D4E8D"/>
    <w:rsid w:val="001E5889"/>
    <w:rsid w:val="00237018"/>
    <w:rsid w:val="002821C6"/>
    <w:rsid w:val="00296FFC"/>
    <w:rsid w:val="002C6B83"/>
    <w:rsid w:val="00321963"/>
    <w:rsid w:val="003379BE"/>
    <w:rsid w:val="00375F9E"/>
    <w:rsid w:val="003A3D6D"/>
    <w:rsid w:val="003C0934"/>
    <w:rsid w:val="00404918"/>
    <w:rsid w:val="00404CCD"/>
    <w:rsid w:val="00410029"/>
    <w:rsid w:val="00423142"/>
    <w:rsid w:val="004360A0"/>
    <w:rsid w:val="0044708D"/>
    <w:rsid w:val="004B2333"/>
    <w:rsid w:val="004D2A08"/>
    <w:rsid w:val="004F1340"/>
    <w:rsid w:val="004F3CC5"/>
    <w:rsid w:val="004F76A0"/>
    <w:rsid w:val="00502D7B"/>
    <w:rsid w:val="00542EFF"/>
    <w:rsid w:val="005653D1"/>
    <w:rsid w:val="00574A3E"/>
    <w:rsid w:val="00587F5E"/>
    <w:rsid w:val="005B281E"/>
    <w:rsid w:val="005C7905"/>
    <w:rsid w:val="005D5A8E"/>
    <w:rsid w:val="005E6A9D"/>
    <w:rsid w:val="00637556"/>
    <w:rsid w:val="00691076"/>
    <w:rsid w:val="006A2C5A"/>
    <w:rsid w:val="006D7808"/>
    <w:rsid w:val="00732768"/>
    <w:rsid w:val="00753F47"/>
    <w:rsid w:val="00756FEA"/>
    <w:rsid w:val="007652AC"/>
    <w:rsid w:val="007C3DEB"/>
    <w:rsid w:val="007C688E"/>
    <w:rsid w:val="00804A28"/>
    <w:rsid w:val="00810666"/>
    <w:rsid w:val="00845B15"/>
    <w:rsid w:val="008673FF"/>
    <w:rsid w:val="008809D9"/>
    <w:rsid w:val="00895E83"/>
    <w:rsid w:val="008A66CC"/>
    <w:rsid w:val="008B7C37"/>
    <w:rsid w:val="008E21B5"/>
    <w:rsid w:val="008F1A20"/>
    <w:rsid w:val="00903D13"/>
    <w:rsid w:val="00926A20"/>
    <w:rsid w:val="00955359"/>
    <w:rsid w:val="0096065A"/>
    <w:rsid w:val="00A21084"/>
    <w:rsid w:val="00A270FE"/>
    <w:rsid w:val="00A76443"/>
    <w:rsid w:val="00AE0A6B"/>
    <w:rsid w:val="00B004AF"/>
    <w:rsid w:val="00B450FE"/>
    <w:rsid w:val="00B52DEE"/>
    <w:rsid w:val="00B551C1"/>
    <w:rsid w:val="00B64C75"/>
    <w:rsid w:val="00B65161"/>
    <w:rsid w:val="00B86B3D"/>
    <w:rsid w:val="00BC108D"/>
    <w:rsid w:val="00C00017"/>
    <w:rsid w:val="00C16F7F"/>
    <w:rsid w:val="00C40D4F"/>
    <w:rsid w:val="00C518CF"/>
    <w:rsid w:val="00CA3B5C"/>
    <w:rsid w:val="00CB1804"/>
    <w:rsid w:val="00D066DB"/>
    <w:rsid w:val="00D75B4B"/>
    <w:rsid w:val="00D92632"/>
    <w:rsid w:val="00DB509C"/>
    <w:rsid w:val="00DF1983"/>
    <w:rsid w:val="00E11432"/>
    <w:rsid w:val="00EA0414"/>
    <w:rsid w:val="00F052B9"/>
    <w:rsid w:val="00F20EE5"/>
    <w:rsid w:val="00F21B3B"/>
    <w:rsid w:val="00F34C35"/>
    <w:rsid w:val="00F43049"/>
    <w:rsid w:val="00F80390"/>
    <w:rsid w:val="00F8719A"/>
    <w:rsid w:val="00FC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9BE"/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D78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321963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8174F"/>
    <w:rPr>
      <w:sz w:val="24"/>
    </w:rPr>
  </w:style>
  <w:style w:type="paragraph" w:styleId="NoSpacing">
    <w:name w:val="No Spacing"/>
    <w:uiPriority w:val="99"/>
    <w:qFormat/>
    <w:rsid w:val="002C6B83"/>
    <w:rPr>
      <w:rFonts w:ascii="Calibri" w:hAnsi="Calibri"/>
    </w:rPr>
  </w:style>
  <w:style w:type="paragraph" w:styleId="Header">
    <w:name w:val="header"/>
    <w:basedOn w:val="Normal"/>
    <w:link w:val="HeaderChar"/>
    <w:uiPriority w:val="99"/>
    <w:rsid w:val="00B450F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74F"/>
    <w:rPr>
      <w:sz w:val="24"/>
    </w:rPr>
  </w:style>
  <w:style w:type="character" w:styleId="PageNumber">
    <w:name w:val="page number"/>
    <w:basedOn w:val="DefaultParagraphFont"/>
    <w:uiPriority w:val="99"/>
    <w:rsid w:val="00B450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3D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03D13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4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542</Words>
  <Characters>3092</Characters>
  <Application>Microsoft Office Outlook</Application>
  <DocSecurity>0</DocSecurity>
  <Lines>0</Lines>
  <Paragraphs>0</Paragraphs>
  <ScaleCrop>false</ScaleCrop>
  <Company>SUKHOTHAI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subject/>
  <dc:creator>USER</dc:creator>
  <cp:keywords/>
  <dc:description/>
  <cp:lastModifiedBy>IT-STATION</cp:lastModifiedBy>
  <cp:revision>6</cp:revision>
  <cp:lastPrinted>2012-03-18T05:06:00Z</cp:lastPrinted>
  <dcterms:created xsi:type="dcterms:W3CDTF">2016-03-16T16:39:00Z</dcterms:created>
  <dcterms:modified xsi:type="dcterms:W3CDTF">2016-05-05T06:08:00Z</dcterms:modified>
</cp:coreProperties>
</file>