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5E3" w:rsidRPr="00F609F9" w:rsidRDefault="009E15E3" w:rsidP="00274D70">
      <w:pPr>
        <w:rPr>
          <w:rFonts w:ascii="Angsana New" w:hAnsi="Angsana New"/>
          <w:sz w:val="32"/>
          <w:szCs w:val="32"/>
          <w:cs/>
        </w:rPr>
      </w:pPr>
      <w:r w:rsidRPr="00274D70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 w:rsidRPr="00274D70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</w:rPr>
        <w:tab/>
      </w:r>
      <w:r w:rsidRPr="00274D70">
        <w:rPr>
          <w:rFonts w:ascii="Angsana New" w:hAnsi="Angsana New"/>
          <w:sz w:val="32"/>
          <w:szCs w:val="32"/>
          <w:cs/>
        </w:rPr>
        <w:t>ป้องกันและแก้ไขพฤติกรรมนักเรียน</w:t>
      </w:r>
    </w:p>
    <w:p w:rsidR="009E15E3" w:rsidRPr="00CA3B5C" w:rsidRDefault="009E15E3" w:rsidP="00F609F9">
      <w:pPr>
        <w:rPr>
          <w:rFonts w:ascii="Angsana New" w:hAnsi="Angsana New"/>
          <w:sz w:val="32"/>
          <w:szCs w:val="32"/>
        </w:rPr>
      </w:pPr>
      <w:r w:rsidRPr="00CA3B5C">
        <w:rPr>
          <w:rFonts w:ascii="Angsana New" w:hAnsi="Angsana New"/>
          <w:b/>
          <w:bCs/>
          <w:sz w:val="32"/>
          <w:szCs w:val="32"/>
          <w:cs/>
        </w:rPr>
        <w:t>แผนงาน</w:t>
      </w:r>
      <w:r w:rsidRPr="00CA3B5C">
        <w:rPr>
          <w:rFonts w:ascii="Angsana New" w:hAnsi="Angsana New"/>
          <w:sz w:val="32"/>
          <w:szCs w:val="32"/>
        </w:rPr>
        <w:tab/>
      </w:r>
      <w:r w:rsidRPr="00CA3B5C">
        <w:rPr>
          <w:rFonts w:ascii="Angsana New" w:hAnsi="Angsana New"/>
          <w:sz w:val="32"/>
          <w:szCs w:val="32"/>
        </w:rPr>
        <w:tab/>
      </w:r>
      <w:r w:rsidRPr="00CA3B5C">
        <w:rPr>
          <w:rFonts w:ascii="Angsana New" w:hAnsi="Angsana New"/>
          <w:sz w:val="32"/>
          <w:szCs w:val="32"/>
        </w:rPr>
        <w:tab/>
      </w:r>
    </w:p>
    <w:p w:rsidR="009E15E3" w:rsidRPr="00CA3B5C" w:rsidRDefault="009E15E3" w:rsidP="00F609F9">
      <w:pPr>
        <w:rPr>
          <w:rFonts w:ascii="Angsana New" w:hAnsi="Angsana New"/>
          <w:b/>
          <w:bCs/>
          <w:sz w:val="32"/>
          <w:szCs w:val="32"/>
          <w:cs/>
        </w:rPr>
      </w:pPr>
      <w:r w:rsidRPr="00193959">
        <w:rPr>
          <w:rFonts w:ascii="Angsana New" w:hAnsi="Angsana New"/>
          <w:b/>
          <w:bCs/>
          <w:sz w:val="32"/>
          <w:szCs w:val="32"/>
          <w:cs/>
        </w:rPr>
        <w:t>กลยุทธ์</w:t>
      </w:r>
      <w:r w:rsidRPr="00193959">
        <w:rPr>
          <w:b/>
          <w:bCs/>
          <w:sz w:val="32"/>
          <w:szCs w:val="32"/>
          <w:cs/>
        </w:rPr>
        <w:t>ของสถานศึกษา</w:t>
      </w:r>
      <w:r w:rsidRPr="00CA3B5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A3B5C">
        <w:rPr>
          <w:rFonts w:ascii="Angsana New" w:hAnsi="Angsana New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CA3B5C">
        <w:rPr>
          <w:rFonts w:ascii="Angsana New" w:hAnsi="Angsana New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  <w:cs/>
        </w:rPr>
        <w:t>1</w:t>
      </w:r>
      <w:r w:rsidRPr="00CA3B5C">
        <w:rPr>
          <w:rFonts w:ascii="Angsana New" w:hAnsi="Angsana New"/>
          <w:sz w:val="32"/>
          <w:szCs w:val="32"/>
          <w:cs/>
        </w:rPr>
        <w:t xml:space="preserve">                     </w:t>
      </w:r>
      <w:r w:rsidRPr="00CA3B5C">
        <w:rPr>
          <w:rFonts w:ascii="Angsana New" w:hAnsi="Angsana New"/>
          <w:b/>
          <w:bCs/>
          <w:sz w:val="32"/>
          <w:szCs w:val="32"/>
          <w:cs/>
        </w:rPr>
        <w:t>จุดเน้น</w:t>
      </w:r>
      <w:r w:rsidRPr="00CA3B5C">
        <w:rPr>
          <w:rFonts w:ascii="Angsana New" w:hAnsi="Angsana New"/>
          <w:sz w:val="32"/>
          <w:szCs w:val="32"/>
          <w:cs/>
        </w:rPr>
        <w:t xml:space="preserve"> </w:t>
      </w:r>
      <w:r w:rsidRPr="00CA3B5C">
        <w:rPr>
          <w:rFonts w:ascii="Angsana New" w:hAnsi="Angsana New"/>
          <w:b/>
          <w:bCs/>
          <w:sz w:val="32"/>
          <w:szCs w:val="32"/>
          <w:cs/>
        </w:rPr>
        <w:t xml:space="preserve">สพฐ.  </w:t>
      </w:r>
      <w:r w:rsidRPr="00CA3B5C">
        <w:rPr>
          <w:rFonts w:ascii="Angsana New" w:hAnsi="Angsana New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  <w:cs/>
        </w:rPr>
        <w:t>6</w:t>
      </w:r>
      <w:r w:rsidRPr="00CA3B5C">
        <w:rPr>
          <w:rFonts w:ascii="Angsana New" w:hAnsi="Angsana New"/>
          <w:sz w:val="32"/>
          <w:szCs w:val="32"/>
          <w:cs/>
        </w:rPr>
        <w:t xml:space="preserve">             </w:t>
      </w:r>
    </w:p>
    <w:p w:rsidR="009E15E3" w:rsidRPr="00193959" w:rsidRDefault="009E15E3" w:rsidP="00F609F9">
      <w:pPr>
        <w:rPr>
          <w:rFonts w:ascii="Angsana New" w:hAnsi="Angsana New"/>
          <w:sz w:val="32"/>
          <w:szCs w:val="32"/>
          <w:cs/>
        </w:rPr>
      </w:pPr>
      <w:r w:rsidRPr="00193959">
        <w:rPr>
          <w:rFonts w:ascii="Angsana New" w:hAnsi="Angsana New"/>
          <w:b/>
          <w:bCs/>
          <w:sz w:val="32"/>
          <w:szCs w:val="32"/>
          <w:cs/>
        </w:rPr>
        <w:t>สอดคล้องกับมาตรฐานการศึกษา</w:t>
      </w:r>
      <w:r w:rsidRPr="00F609F9">
        <w:rPr>
          <w:rFonts w:ascii="Angsana New" w:hAnsi="Angsana New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 xml:space="preserve">ขอ </w:t>
      </w:r>
      <w:r w:rsidRPr="00F609F9">
        <w:rPr>
          <w:rFonts w:ascii="Angsana New" w:hAnsi="Angsana New"/>
          <w:sz w:val="32"/>
          <w:szCs w:val="32"/>
        </w:rPr>
        <w:t>1,2</w:t>
      </w:r>
      <w:r w:rsidRPr="00F609F9">
        <w:rPr>
          <w:rFonts w:ascii="Angsana New" w:hAnsi="Angsana New"/>
          <w:sz w:val="32"/>
          <w:szCs w:val="32"/>
          <w:cs/>
        </w:rPr>
        <w:t xml:space="preserve">    ตัวชี้วัดที่</w:t>
      </w:r>
      <w:r w:rsidRPr="00F609F9">
        <w:rPr>
          <w:rFonts w:ascii="Angsana New" w:hAnsi="Angsana New"/>
          <w:sz w:val="32"/>
          <w:szCs w:val="32"/>
          <w:cs/>
        </w:rPr>
        <w:tab/>
      </w:r>
      <w:r w:rsidRPr="00F609F9">
        <w:rPr>
          <w:rFonts w:ascii="Angsana New" w:hAnsi="Angsana New"/>
          <w:sz w:val="32"/>
          <w:szCs w:val="32"/>
        </w:rPr>
        <w:t>1.3  2.3</w:t>
      </w:r>
    </w:p>
    <w:p w:rsidR="009E15E3" w:rsidRPr="00193959" w:rsidRDefault="009E15E3" w:rsidP="00F609F9">
      <w:pPr>
        <w:rPr>
          <w:rFonts w:ascii="Angsana New" w:hAnsi="Angsana New"/>
          <w:b/>
          <w:bCs/>
          <w:sz w:val="32"/>
          <w:szCs w:val="32"/>
        </w:rPr>
      </w:pPr>
      <w:r w:rsidRPr="00193959">
        <w:rPr>
          <w:rFonts w:ascii="Angsana New" w:hAnsi="Angsana New"/>
          <w:b/>
          <w:bCs/>
          <w:sz w:val="32"/>
          <w:szCs w:val="32"/>
          <w:cs/>
        </w:rPr>
        <w:t>ลักษณะ</w:t>
      </w:r>
      <w:r w:rsidRPr="00193959">
        <w:rPr>
          <w:rFonts w:ascii="Angsana New" w:hAnsi="Angsana New"/>
          <w:b/>
          <w:bCs/>
          <w:sz w:val="32"/>
          <w:szCs w:val="32"/>
          <w:cs/>
        </w:rPr>
        <w:tab/>
      </w:r>
      <w:r w:rsidRPr="00193959">
        <w:rPr>
          <w:rFonts w:ascii="Angsana New" w:hAnsi="Angsana New"/>
          <w:b/>
          <w:bCs/>
          <w:sz w:val="32"/>
          <w:szCs w:val="32"/>
        </w:rPr>
        <w:t xml:space="preserve"> </w:t>
      </w:r>
      <w:r w:rsidRPr="00193959">
        <w:rPr>
          <w:rFonts w:ascii="Angsana New" w:hAnsi="Angsana New"/>
          <w:b/>
          <w:bCs/>
          <w:sz w:val="32"/>
          <w:szCs w:val="32"/>
        </w:rPr>
        <w:tab/>
      </w:r>
      <w:r w:rsidRPr="00193959">
        <w:rPr>
          <w:rFonts w:ascii="Angsana New" w:hAnsi="Angsana New"/>
          <w:b/>
          <w:bCs/>
          <w:sz w:val="32"/>
          <w:szCs w:val="32"/>
        </w:rPr>
        <w:tab/>
      </w:r>
      <w:r w:rsidRPr="00193959">
        <w:rPr>
          <w:rFonts w:ascii="Angsana New" w:hAnsi="Angsana New"/>
          <w:b/>
          <w:bCs/>
          <w:sz w:val="32"/>
          <w:szCs w:val="32"/>
          <w:cs/>
        </w:rPr>
        <w:tab/>
      </w:r>
      <w:r w:rsidRPr="00193959">
        <w:rPr>
          <w:rFonts w:ascii="Angsana New" w:hAnsi="Angsana New"/>
          <w:sz w:val="32"/>
          <w:szCs w:val="32"/>
          <w:cs/>
        </w:rPr>
        <w:t>โครงการต่อเนื่อง</w:t>
      </w:r>
    </w:p>
    <w:p w:rsidR="009E15E3" w:rsidRPr="00274D70" w:rsidRDefault="009E15E3" w:rsidP="00193959">
      <w:pPr>
        <w:rPr>
          <w:rFonts w:ascii="Angsana New" w:hAnsi="Angsana New"/>
          <w:sz w:val="32"/>
          <w:szCs w:val="32"/>
          <w:cs/>
        </w:rPr>
      </w:pPr>
      <w:r w:rsidRPr="00274D70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>
        <w:rPr>
          <w:rFonts w:ascii="Angsana New" w:hAnsi="Angsana New"/>
          <w:sz w:val="32"/>
          <w:szCs w:val="32"/>
        </w:rPr>
        <w:t xml:space="preserve">    </w:t>
      </w:r>
      <w:r>
        <w:rPr>
          <w:rFonts w:ascii="Angsana New" w:hAnsi="Angsana New"/>
          <w:sz w:val="32"/>
          <w:szCs w:val="32"/>
          <w:cs/>
        </w:rPr>
        <w:tab/>
        <w:t>นายเฉลิมพล  ทองจุ้ย</w:t>
      </w:r>
    </w:p>
    <w:p w:rsidR="009E15E3" w:rsidRPr="00F609F9" w:rsidRDefault="009E15E3" w:rsidP="00F609F9">
      <w:pPr>
        <w:rPr>
          <w:rFonts w:ascii="Angsana New" w:hAnsi="Angsana New"/>
          <w:sz w:val="32"/>
          <w:szCs w:val="32"/>
        </w:rPr>
      </w:pPr>
      <w:r w:rsidRPr="00F609F9">
        <w:rPr>
          <w:rFonts w:ascii="Angsana New" w:hAnsi="Angsana New"/>
          <w:b/>
          <w:bCs/>
          <w:sz w:val="32"/>
          <w:szCs w:val="32"/>
          <w:cs/>
        </w:rPr>
        <w:t>ระยะเวลาดำเนินการ</w:t>
      </w:r>
      <w:r w:rsidRPr="00F609F9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>9</w:t>
      </w:r>
      <w:r w:rsidRPr="00F609F9">
        <w:rPr>
          <w:rFonts w:ascii="Angsana New" w:hAnsi="Angsana New"/>
          <w:sz w:val="32"/>
          <w:szCs w:val="32"/>
          <w:cs/>
        </w:rPr>
        <w:t xml:space="preserve"> พ.ค. </w:t>
      </w:r>
      <w:r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/>
          <w:sz w:val="32"/>
          <w:szCs w:val="32"/>
          <w:cs/>
        </w:rPr>
        <w:t xml:space="preserve"> - 31 มี</w:t>
      </w:r>
      <w:r w:rsidRPr="00F609F9">
        <w:rPr>
          <w:rFonts w:ascii="Angsana New" w:hAnsi="Angsana New"/>
          <w:sz w:val="32"/>
          <w:szCs w:val="32"/>
          <w:cs/>
        </w:rPr>
        <w:t xml:space="preserve">.ค. </w:t>
      </w:r>
      <w:r>
        <w:rPr>
          <w:rFonts w:ascii="Angsana New" w:hAnsi="Angsana New"/>
          <w:sz w:val="32"/>
          <w:szCs w:val="32"/>
        </w:rPr>
        <w:t>2560</w:t>
      </w:r>
    </w:p>
    <w:p w:rsidR="009E15E3" w:rsidRPr="00F609F9" w:rsidRDefault="009E15E3" w:rsidP="00274D70">
      <w:pPr>
        <w:pBdr>
          <w:bottom w:val="single" w:sz="6" w:space="1" w:color="auto"/>
        </w:pBdr>
        <w:rPr>
          <w:rFonts w:ascii="Angsana New" w:hAnsi="Angsana New"/>
          <w:sz w:val="16"/>
          <w:szCs w:val="16"/>
        </w:rPr>
      </w:pPr>
    </w:p>
    <w:p w:rsidR="009E15E3" w:rsidRPr="00F609F9" w:rsidRDefault="009E15E3" w:rsidP="00193959">
      <w:pPr>
        <w:spacing w:line="380" w:lineRule="exact"/>
        <w:rPr>
          <w:rFonts w:ascii="Angsana New" w:hAnsi="Angsana New"/>
          <w:sz w:val="16"/>
          <w:szCs w:val="16"/>
        </w:rPr>
      </w:pPr>
    </w:p>
    <w:p w:rsidR="009E15E3" w:rsidRDefault="009E15E3" w:rsidP="00193959">
      <w:pPr>
        <w:spacing w:line="38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Pr="00274D70">
        <w:rPr>
          <w:rFonts w:ascii="Angsana New" w:hAnsi="Angsana New"/>
          <w:b/>
          <w:bCs/>
          <w:sz w:val="32"/>
          <w:szCs w:val="32"/>
          <w:cs/>
        </w:rPr>
        <w:t>. หลักการและเหตุผล</w:t>
      </w:r>
    </w:p>
    <w:p w:rsidR="009E15E3" w:rsidRPr="00D04B86" w:rsidRDefault="009E15E3" w:rsidP="009467D3">
      <w:pPr>
        <w:pStyle w:val="a"/>
        <w:spacing w:before="0" w:beforeAutospacing="0" w:after="0" w:afterAutospacing="0"/>
        <w:rPr>
          <w:sz w:val="32"/>
          <w:szCs w:val="32"/>
        </w:rPr>
      </w:pPr>
      <w:r w:rsidRPr="00274D70">
        <w:rPr>
          <w:sz w:val="32"/>
          <w:szCs w:val="32"/>
          <w:cs/>
        </w:rPr>
        <w:tab/>
      </w:r>
      <w:r w:rsidRPr="00D04B86">
        <w:rPr>
          <w:sz w:val="32"/>
          <w:szCs w:val="32"/>
          <w:cs/>
        </w:rPr>
        <w:t>ตามที่คณะรัฐมนตรีเห็นชอบให้ดำเนินการยุทธศาสตร์การแก้ปัญหาและพัฒนาเด็กและเยาวชนในสถานศึกษา</w:t>
      </w:r>
      <w:r w:rsidRPr="00D04B86">
        <w:rPr>
          <w:sz w:val="32"/>
          <w:szCs w:val="32"/>
        </w:rPr>
        <w:t xml:space="preserve"> </w:t>
      </w:r>
      <w:r w:rsidRPr="00D04B86">
        <w:rPr>
          <w:sz w:val="32"/>
          <w:szCs w:val="32"/>
          <w:cs/>
        </w:rPr>
        <w:t xml:space="preserve">พ.ศ. </w:t>
      </w:r>
      <w:r w:rsidRPr="00D04B86">
        <w:rPr>
          <w:sz w:val="32"/>
          <w:szCs w:val="32"/>
        </w:rPr>
        <w:t xml:space="preserve">2551 – 2554 </w:t>
      </w:r>
      <w:r w:rsidRPr="00D04B86">
        <w:rPr>
          <w:sz w:val="32"/>
          <w:szCs w:val="32"/>
          <w:cs/>
        </w:rPr>
        <w:t>ซึ่งสำนักงานคณะกรรมการศึกษาขั้นพื้นฐานได้มอบนโยบายให้สำนักงานเขตพื้นที่การศึกษาและสถานศึกษา</w:t>
      </w:r>
      <w:r w:rsidRPr="00D04B86">
        <w:rPr>
          <w:sz w:val="32"/>
          <w:szCs w:val="32"/>
        </w:rPr>
        <w:t xml:space="preserve"> </w:t>
      </w:r>
      <w:r w:rsidRPr="00D04B86">
        <w:rPr>
          <w:sz w:val="32"/>
          <w:szCs w:val="32"/>
          <w:cs/>
        </w:rPr>
        <w:t>ดำเนินการตามยุทธศาสตร์โดยพิจารณาตามศักยภาพและสถานการณ์แวดล้อมในชุมชน</w:t>
      </w:r>
      <w:r w:rsidRPr="00D04B86">
        <w:rPr>
          <w:sz w:val="32"/>
          <w:szCs w:val="32"/>
        </w:rPr>
        <w:t xml:space="preserve"> </w:t>
      </w:r>
      <w:r>
        <w:rPr>
          <w:sz w:val="32"/>
          <w:szCs w:val="32"/>
          <w:cs/>
        </w:rPr>
        <w:t>โรงเรียนศรีสำโรงชนูปถัมภ์</w:t>
      </w:r>
      <w:r w:rsidRPr="00D04B86">
        <w:rPr>
          <w:sz w:val="32"/>
          <w:szCs w:val="32"/>
          <w:cs/>
        </w:rPr>
        <w:t>จึงรับสนองนโยบายโดยจัดกิจกรรมป้องกันแก้ปัญหาและพัฒนาเด็กและเยาวชนติดเกม</w:t>
      </w:r>
      <w:r w:rsidRPr="00D04B86">
        <w:rPr>
          <w:sz w:val="32"/>
          <w:szCs w:val="32"/>
        </w:rPr>
        <w:t>,</w:t>
      </w:r>
      <w:r w:rsidRPr="00D04B86">
        <w:rPr>
          <w:sz w:val="32"/>
          <w:szCs w:val="32"/>
          <w:cs/>
        </w:rPr>
        <w:t>การใช้ความรุนแรงและทะเลาะวิวาท</w:t>
      </w:r>
      <w:r w:rsidRPr="00D04B86">
        <w:rPr>
          <w:sz w:val="32"/>
          <w:szCs w:val="32"/>
        </w:rPr>
        <w:t xml:space="preserve"> </w:t>
      </w:r>
      <w:r w:rsidRPr="00D04B86">
        <w:rPr>
          <w:sz w:val="32"/>
          <w:szCs w:val="32"/>
          <w:cs/>
        </w:rPr>
        <w:t>รวมทั้งด้านการมีเพศสัมพันธ์ในวัยเรียน</w:t>
      </w:r>
    </w:p>
    <w:p w:rsidR="009E15E3" w:rsidRDefault="009E15E3" w:rsidP="009467D3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cs/>
        </w:rPr>
        <w:t>2</w:t>
      </w:r>
      <w:r w:rsidRPr="005E6A9D">
        <w:rPr>
          <w:b/>
          <w:bCs/>
          <w:sz w:val="32"/>
          <w:szCs w:val="32"/>
          <w:cs/>
        </w:rPr>
        <w:t>. วัตถุประสงค์</w:t>
      </w:r>
    </w:p>
    <w:p w:rsidR="009E15E3" w:rsidRDefault="009E15E3" w:rsidP="00193959">
      <w:pPr>
        <w:spacing w:line="380" w:lineRule="exac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  <w:cs/>
        </w:rPr>
        <w:t xml:space="preserve">2.1 ผลผลิต </w:t>
      </w:r>
      <w:r w:rsidRPr="003C0934">
        <w:rPr>
          <w:rFonts w:ascii="Angsana New" w:hAnsi="Angsana New"/>
          <w:b/>
          <w:bCs/>
          <w:sz w:val="32"/>
          <w:szCs w:val="32"/>
        </w:rPr>
        <w:t xml:space="preserve">(Outputs)  </w:t>
      </w:r>
    </w:p>
    <w:p w:rsidR="009E15E3" w:rsidRPr="00274D70" w:rsidRDefault="009E15E3" w:rsidP="00193959">
      <w:pPr>
        <w:spacing w:line="380" w:lineRule="exact"/>
        <w:rPr>
          <w:rFonts w:ascii="Angsana New" w:hAnsi="Angsana New"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sz w:val="32"/>
          <w:szCs w:val="32"/>
        </w:rPr>
        <w:t xml:space="preserve">    </w:t>
      </w:r>
      <w:r w:rsidRPr="00274D70">
        <w:rPr>
          <w:rFonts w:ascii="Angsana New" w:hAnsi="Angsana New"/>
          <w:sz w:val="32"/>
          <w:szCs w:val="32"/>
          <w:cs/>
        </w:rPr>
        <w:t>1.ป้องกันมิให้นักเรียนของโรงเรียนมีพฤติกรรมเบี่ยงเบนไปจากมาตรฐานสังคม</w:t>
      </w:r>
    </w:p>
    <w:p w:rsidR="009E15E3" w:rsidRPr="00274D70" w:rsidRDefault="009E15E3" w:rsidP="00193959">
      <w:pPr>
        <w:spacing w:line="380" w:lineRule="exact"/>
        <w:rPr>
          <w:rFonts w:ascii="Angsana New" w:hAnsi="Angsana New"/>
          <w:sz w:val="32"/>
          <w:szCs w:val="32"/>
        </w:rPr>
      </w:pPr>
      <w:r w:rsidRPr="00274D70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 xml:space="preserve">     </w:t>
      </w:r>
      <w:r w:rsidRPr="00274D70">
        <w:rPr>
          <w:rFonts w:ascii="Angsana New" w:hAnsi="Angsana New"/>
          <w:sz w:val="32"/>
          <w:szCs w:val="32"/>
          <w:cs/>
        </w:rPr>
        <w:t>2. แก้ไขพฤติกรรมที่ไม่พึงประสงค์ของนักเรียน</w:t>
      </w:r>
    </w:p>
    <w:p w:rsidR="009E15E3" w:rsidRPr="00274D70" w:rsidRDefault="009E15E3" w:rsidP="00193959">
      <w:pPr>
        <w:spacing w:line="380" w:lineRule="exact"/>
        <w:rPr>
          <w:rFonts w:ascii="Angsana New" w:hAnsi="Angsana New"/>
          <w:sz w:val="32"/>
          <w:szCs w:val="32"/>
        </w:rPr>
      </w:pPr>
      <w:r w:rsidRPr="00274D70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 xml:space="preserve">     </w:t>
      </w:r>
      <w:r w:rsidRPr="00274D70">
        <w:rPr>
          <w:rFonts w:ascii="Angsana New" w:hAnsi="Angsana New"/>
          <w:sz w:val="32"/>
          <w:szCs w:val="32"/>
          <w:cs/>
        </w:rPr>
        <w:t>3. ส่งเสริมให้นักเรียนประพฤติปฏิบัติตามกติกาของสังคม</w:t>
      </w:r>
    </w:p>
    <w:p w:rsidR="009E15E3" w:rsidRDefault="009E15E3" w:rsidP="00193959">
      <w:pPr>
        <w:spacing w:line="380" w:lineRule="exact"/>
        <w:ind w:firstLine="720"/>
        <w:rPr>
          <w:b/>
          <w:bCs/>
          <w:sz w:val="32"/>
          <w:szCs w:val="32"/>
        </w:rPr>
      </w:pPr>
      <w:r w:rsidRPr="003C0934">
        <w:rPr>
          <w:rFonts w:ascii="Angsana New" w:hAnsi="Angsana New"/>
          <w:b/>
          <w:bCs/>
          <w:sz w:val="32"/>
          <w:szCs w:val="32"/>
        </w:rPr>
        <w:t xml:space="preserve">2.2 </w:t>
      </w:r>
      <w:r w:rsidRPr="003C0934">
        <w:rPr>
          <w:rFonts w:ascii="Angsana New" w:hAnsi="Angsana New"/>
          <w:b/>
          <w:bCs/>
          <w:sz w:val="32"/>
          <w:szCs w:val="32"/>
          <w:cs/>
        </w:rPr>
        <w:t xml:space="preserve">ผลลัพธ์ </w:t>
      </w:r>
      <w:r w:rsidRPr="003C0934">
        <w:rPr>
          <w:rFonts w:ascii="Angsana New" w:hAnsi="Angsana New"/>
          <w:b/>
          <w:bCs/>
          <w:sz w:val="32"/>
          <w:szCs w:val="32"/>
        </w:rPr>
        <w:t>(Outcomes)</w:t>
      </w:r>
    </w:p>
    <w:p w:rsidR="009E15E3" w:rsidRPr="00274D70" w:rsidRDefault="009E15E3" w:rsidP="00193959">
      <w:pPr>
        <w:spacing w:line="380" w:lineRule="exact"/>
        <w:rPr>
          <w:rFonts w:ascii="Angsana New" w:hAnsi="Angsana New"/>
          <w:sz w:val="32"/>
          <w:szCs w:val="32"/>
        </w:rPr>
      </w:pPr>
      <w:r>
        <w:rPr>
          <w:sz w:val="32"/>
          <w:szCs w:val="32"/>
        </w:rPr>
        <w:t xml:space="preserve">    </w:t>
      </w:r>
      <w:r>
        <w:rPr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 xml:space="preserve">     </w:t>
      </w:r>
      <w:r w:rsidRPr="00274D70">
        <w:rPr>
          <w:rFonts w:ascii="Angsana New" w:hAnsi="Angsana New"/>
          <w:sz w:val="32"/>
          <w:szCs w:val="32"/>
          <w:cs/>
        </w:rPr>
        <w:t>1.นักเรียน</w:t>
      </w:r>
      <w:r>
        <w:rPr>
          <w:rFonts w:ascii="Angsana New" w:hAnsi="Angsana New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 xml:space="preserve">80  </w:t>
      </w:r>
      <w:r w:rsidRPr="00274D70">
        <w:rPr>
          <w:rFonts w:ascii="Angsana New" w:hAnsi="Angsana New"/>
          <w:sz w:val="32"/>
          <w:szCs w:val="32"/>
          <w:cs/>
        </w:rPr>
        <w:t>ของโรงเรียน</w:t>
      </w:r>
      <w:r>
        <w:rPr>
          <w:rFonts w:ascii="Angsana New" w:hAnsi="Angsana New"/>
          <w:sz w:val="32"/>
          <w:szCs w:val="32"/>
          <w:cs/>
        </w:rPr>
        <w:t>ไม่</w:t>
      </w:r>
      <w:r w:rsidRPr="00274D70">
        <w:rPr>
          <w:rFonts w:ascii="Angsana New" w:hAnsi="Angsana New"/>
          <w:sz w:val="32"/>
          <w:szCs w:val="32"/>
          <w:cs/>
        </w:rPr>
        <w:t>มีพฤติกรรมเบี่ยงเบนไปจากมาตรฐานสังคม</w:t>
      </w:r>
    </w:p>
    <w:p w:rsidR="009E15E3" w:rsidRPr="00274D70" w:rsidRDefault="009E15E3" w:rsidP="00193959">
      <w:pPr>
        <w:spacing w:line="380" w:lineRule="exact"/>
        <w:rPr>
          <w:rFonts w:ascii="Angsana New" w:hAnsi="Angsana New"/>
          <w:sz w:val="32"/>
          <w:szCs w:val="32"/>
        </w:rPr>
      </w:pPr>
      <w:r w:rsidRPr="00274D70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 xml:space="preserve">     </w:t>
      </w:r>
      <w:r w:rsidRPr="00274D70">
        <w:rPr>
          <w:rFonts w:ascii="Angsana New" w:hAnsi="Angsana New"/>
          <w:sz w:val="32"/>
          <w:szCs w:val="32"/>
          <w:cs/>
        </w:rPr>
        <w:t>2. แก้ไขพฤติกรรมที่ไม่พึงประสงค์ของนักเรียน</w:t>
      </w:r>
      <w:r>
        <w:rPr>
          <w:rFonts w:ascii="Angsana New" w:hAnsi="Angsana New"/>
          <w:sz w:val="32"/>
          <w:szCs w:val="32"/>
          <w:cs/>
        </w:rPr>
        <w:t xml:space="preserve">ได้ร้อยละ </w:t>
      </w:r>
      <w:r>
        <w:rPr>
          <w:rFonts w:ascii="Angsana New" w:hAnsi="Angsana New"/>
          <w:sz w:val="32"/>
          <w:szCs w:val="32"/>
        </w:rPr>
        <w:t>80</w:t>
      </w:r>
    </w:p>
    <w:p w:rsidR="009E15E3" w:rsidRPr="00274D70" w:rsidRDefault="009E15E3" w:rsidP="00193959">
      <w:pPr>
        <w:spacing w:line="380" w:lineRule="exact"/>
        <w:rPr>
          <w:rFonts w:ascii="Angsana New" w:hAnsi="Angsana New"/>
          <w:sz w:val="32"/>
          <w:szCs w:val="32"/>
        </w:rPr>
      </w:pPr>
      <w:r w:rsidRPr="00274D70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 xml:space="preserve">     3. </w:t>
      </w:r>
      <w:r w:rsidRPr="00274D70">
        <w:rPr>
          <w:rFonts w:ascii="Angsana New" w:hAnsi="Angsana New"/>
          <w:sz w:val="32"/>
          <w:szCs w:val="32"/>
          <w:cs/>
        </w:rPr>
        <w:t>นักเรียนประพฤติปฏิบัติตามกติกาของสังคม</w:t>
      </w:r>
      <w:r>
        <w:rPr>
          <w:rFonts w:ascii="Angsana New" w:hAnsi="Angsana New"/>
          <w:sz w:val="32"/>
          <w:szCs w:val="32"/>
          <w:cs/>
        </w:rPr>
        <w:t xml:space="preserve">ร้อยละ  </w:t>
      </w:r>
      <w:r>
        <w:rPr>
          <w:rFonts w:ascii="Angsana New" w:hAnsi="Angsana New"/>
          <w:sz w:val="32"/>
          <w:szCs w:val="32"/>
        </w:rPr>
        <w:t>80</w:t>
      </w:r>
    </w:p>
    <w:p w:rsidR="009E15E3" w:rsidRPr="00274D70" w:rsidRDefault="009E15E3" w:rsidP="0019395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Pr="00274D70">
        <w:rPr>
          <w:rFonts w:ascii="Angsana New" w:hAnsi="Angsana New"/>
          <w:b/>
          <w:bCs/>
          <w:sz w:val="32"/>
          <w:szCs w:val="32"/>
          <w:cs/>
        </w:rPr>
        <w:t>. เป้าหมาย</w:t>
      </w:r>
    </w:p>
    <w:p w:rsidR="009E15E3" w:rsidRPr="00274D70" w:rsidRDefault="009E15E3" w:rsidP="0019395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274D70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274D70">
        <w:rPr>
          <w:rFonts w:ascii="Angsana New" w:hAnsi="Angsana New"/>
          <w:b/>
          <w:bCs/>
          <w:sz w:val="32"/>
          <w:szCs w:val="32"/>
          <w:cs/>
        </w:rPr>
        <w:t>.1 เป้าหมายเชิงปริมาณ</w:t>
      </w:r>
    </w:p>
    <w:p w:rsidR="009E15E3" w:rsidRPr="00274D70" w:rsidRDefault="009E15E3" w:rsidP="00193959">
      <w:pPr>
        <w:spacing w:line="380" w:lineRule="exact"/>
        <w:rPr>
          <w:rFonts w:ascii="Angsana New" w:hAnsi="Angsana New"/>
          <w:sz w:val="32"/>
          <w:szCs w:val="32"/>
          <w:cs/>
        </w:rPr>
      </w:pPr>
      <w:r w:rsidRPr="00274D70">
        <w:rPr>
          <w:rFonts w:ascii="Angsana New" w:hAnsi="Angsana New"/>
          <w:sz w:val="32"/>
          <w:szCs w:val="32"/>
          <w:cs/>
        </w:rPr>
        <w:tab/>
      </w:r>
      <w:r w:rsidRPr="00274D70">
        <w:rPr>
          <w:rFonts w:ascii="Angsana New" w:hAnsi="Angsana New"/>
          <w:sz w:val="32"/>
          <w:szCs w:val="32"/>
          <w:cs/>
        </w:rPr>
        <w:tab/>
        <w:t>นักเรียนของโรงเรียนทั้งหมดมีพฤติกรรมที่ประสงค์</w:t>
      </w:r>
    </w:p>
    <w:p w:rsidR="009E15E3" w:rsidRPr="00274D70" w:rsidRDefault="009E15E3" w:rsidP="0019395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  <w:r w:rsidRPr="00274D70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b/>
          <w:bCs/>
          <w:sz w:val="32"/>
          <w:szCs w:val="32"/>
        </w:rPr>
        <w:t>3</w:t>
      </w:r>
      <w:r w:rsidRPr="00274D70">
        <w:rPr>
          <w:rFonts w:ascii="Angsana New" w:hAnsi="Angsana New"/>
          <w:b/>
          <w:bCs/>
          <w:sz w:val="32"/>
          <w:szCs w:val="32"/>
          <w:cs/>
        </w:rPr>
        <w:t>.2  เป้าหมายเชิงคุณภาพ</w:t>
      </w:r>
    </w:p>
    <w:p w:rsidR="009E15E3" w:rsidRPr="00274D70" w:rsidRDefault="009E15E3" w:rsidP="00193959">
      <w:pPr>
        <w:spacing w:line="380" w:lineRule="exact"/>
        <w:rPr>
          <w:rFonts w:ascii="Angsana New" w:hAnsi="Angsana New"/>
          <w:sz w:val="32"/>
          <w:szCs w:val="32"/>
        </w:rPr>
      </w:pPr>
      <w:r w:rsidRPr="00274D70">
        <w:rPr>
          <w:rFonts w:ascii="Angsana New" w:hAnsi="Angsana New"/>
          <w:sz w:val="32"/>
          <w:szCs w:val="32"/>
          <w:cs/>
        </w:rPr>
        <w:tab/>
      </w:r>
      <w:r w:rsidRPr="00274D70">
        <w:rPr>
          <w:rFonts w:ascii="Angsana New" w:hAnsi="Angsana New"/>
          <w:sz w:val="32"/>
          <w:szCs w:val="32"/>
          <w:cs/>
        </w:rPr>
        <w:tab/>
        <w:t xml:space="preserve">นักเรียนของโรงเรียนทีระเบียบวินัยและปฏิบัติตามกฎกติกา </w:t>
      </w:r>
    </w:p>
    <w:p w:rsidR="009E15E3" w:rsidRDefault="009E15E3" w:rsidP="00193959">
      <w:pPr>
        <w:pStyle w:val="NoSpacing"/>
        <w:spacing w:line="380" w:lineRule="exact"/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3.3</w:t>
      </w:r>
      <w:r w:rsidRPr="00A76443">
        <w:rPr>
          <w:rFonts w:ascii="Angsana New" w:hAnsi="Angsana New"/>
          <w:b/>
          <w:bCs/>
          <w:sz w:val="32"/>
          <w:szCs w:val="32"/>
          <w:cs/>
        </w:rPr>
        <w:t xml:space="preserve"> เป้าหมาย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ตามมาตรฐานและตัวบ่งชี้คุณภาพการศึกษาตามมาตรฐานการศึกษาขั้นพื้นฐาน </w:t>
      </w:r>
    </w:p>
    <w:p w:rsidR="009E15E3" w:rsidRDefault="009E15E3" w:rsidP="00193959">
      <w:pPr>
        <w:spacing w:line="380" w:lineRule="exact"/>
        <w:ind w:left="720" w:firstLine="720"/>
        <w:rPr>
          <w:rFonts w:ascii="Angsana New" w:hAnsi="Angsana New"/>
          <w:sz w:val="32"/>
          <w:szCs w:val="32"/>
        </w:rPr>
      </w:pPr>
      <w:r w:rsidRPr="00426C2D">
        <w:rPr>
          <w:rFonts w:ascii="Angsana New" w:hAnsi="Angsana New"/>
          <w:sz w:val="32"/>
          <w:szCs w:val="32"/>
          <w:cs/>
        </w:rPr>
        <w:t xml:space="preserve">มาตรฐานที่ </w:t>
      </w:r>
      <w:r w:rsidRPr="00426C2D">
        <w:rPr>
          <w:rFonts w:ascii="Angsana New" w:hAnsi="Angsana New"/>
          <w:sz w:val="32"/>
          <w:szCs w:val="32"/>
        </w:rPr>
        <w:t xml:space="preserve">  1, 2   </w:t>
      </w:r>
      <w:r w:rsidRPr="00426C2D">
        <w:rPr>
          <w:rFonts w:ascii="Angsana New" w:hAnsi="Angsana New"/>
          <w:sz w:val="32"/>
          <w:szCs w:val="32"/>
          <w:cs/>
        </w:rPr>
        <w:t xml:space="preserve">ตัวบ่งชี้  </w:t>
      </w:r>
      <w:r w:rsidRPr="00426C2D">
        <w:rPr>
          <w:rFonts w:ascii="Angsana New" w:hAnsi="Angsana New"/>
          <w:sz w:val="32"/>
          <w:szCs w:val="32"/>
        </w:rPr>
        <w:t>1.3  2.3</w:t>
      </w:r>
    </w:p>
    <w:p w:rsidR="009E15E3" w:rsidRDefault="009E15E3" w:rsidP="00193959">
      <w:pPr>
        <w:spacing w:line="380" w:lineRule="exact"/>
        <w:ind w:left="720" w:firstLine="720"/>
        <w:rPr>
          <w:rFonts w:ascii="Angsana New" w:hAnsi="Angsana New"/>
          <w:sz w:val="32"/>
          <w:szCs w:val="32"/>
        </w:rPr>
      </w:pPr>
    </w:p>
    <w:p w:rsidR="009E15E3" w:rsidRDefault="009E15E3" w:rsidP="00193959">
      <w:pPr>
        <w:spacing w:line="380" w:lineRule="exact"/>
        <w:ind w:left="720" w:firstLine="720"/>
        <w:rPr>
          <w:rFonts w:ascii="Angsana New" w:hAnsi="Angsana New"/>
          <w:sz w:val="32"/>
          <w:szCs w:val="32"/>
        </w:rPr>
      </w:pPr>
    </w:p>
    <w:p w:rsidR="009E15E3" w:rsidRPr="00426C2D" w:rsidRDefault="009E15E3" w:rsidP="00193959">
      <w:pPr>
        <w:spacing w:line="380" w:lineRule="exact"/>
        <w:ind w:left="720" w:firstLine="720"/>
        <w:rPr>
          <w:rFonts w:ascii="Angsana New" w:hAnsi="Angsana New"/>
          <w:sz w:val="32"/>
          <w:szCs w:val="32"/>
          <w:cs/>
        </w:rPr>
      </w:pPr>
    </w:p>
    <w:p w:rsidR="009E15E3" w:rsidRPr="00274D70" w:rsidRDefault="009E15E3" w:rsidP="00814C29">
      <w:pPr>
        <w:rPr>
          <w:rFonts w:ascii="Angsana New" w:hAnsi="Angsana New"/>
          <w:b/>
          <w:bCs/>
          <w:sz w:val="32"/>
          <w:szCs w:val="32"/>
        </w:rPr>
      </w:pPr>
      <w:r w:rsidRPr="000C4C99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0C4C99">
        <w:rPr>
          <w:rFonts w:ascii="Angsana New" w:hAnsi="Angsana New"/>
          <w:b/>
          <w:bCs/>
          <w:sz w:val="32"/>
          <w:szCs w:val="32"/>
          <w:cs/>
        </w:rPr>
        <w:t>กิจกรรมและการดำเนินงาน</w:t>
      </w:r>
    </w:p>
    <w:tbl>
      <w:tblPr>
        <w:tblW w:w="94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980"/>
        <w:gridCol w:w="1620"/>
        <w:gridCol w:w="1620"/>
        <w:gridCol w:w="1440"/>
        <w:gridCol w:w="1260"/>
      </w:tblGrid>
      <w:tr w:rsidR="009E15E3" w:rsidRPr="003C111C">
        <w:tc>
          <w:tcPr>
            <w:tcW w:w="1548" w:type="dxa"/>
          </w:tcPr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C11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980" w:type="dxa"/>
          </w:tcPr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C11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วิธีดำเนินงาน/</w:t>
            </w:r>
          </w:p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C11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1620" w:type="dxa"/>
          </w:tcPr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C11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ระยะเวลา (วันเริ่มต้น </w:t>
            </w:r>
            <w:r w:rsidRPr="003C111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Pr="003C11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-   วันสิ้นสุด</w:t>
            </w:r>
          </w:p>
        </w:tc>
        <w:tc>
          <w:tcPr>
            <w:tcW w:w="1620" w:type="dxa"/>
          </w:tcPr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C11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440" w:type="dxa"/>
          </w:tcPr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C11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C11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260" w:type="dxa"/>
          </w:tcPr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C11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ผู้ปฏิบัติ</w:t>
            </w:r>
          </w:p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9E15E3" w:rsidRPr="003C111C">
        <w:tc>
          <w:tcPr>
            <w:tcW w:w="1548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C11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1</w:t>
            </w: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ส่งเสริมวินัยนักเรียน</w:t>
            </w:r>
          </w:p>
        </w:tc>
        <w:tc>
          <w:tcPr>
            <w:tcW w:w="1980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1. มาตรการตรงต่อเวลา (จัดทำสถิติของนักเรียน)</w:t>
            </w: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 xml:space="preserve"> - การเข้าแถวเคารพธงชาติ</w:t>
            </w: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 xml:space="preserve"> - การเข้าห้องเรียน</w:t>
            </w: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-  การมาโรงเรียน</w:t>
            </w:r>
          </w:p>
        </w:tc>
        <w:tc>
          <w:tcPr>
            <w:tcW w:w="1620" w:type="dxa"/>
          </w:tcPr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E15E3" w:rsidRDefault="009E15E3" w:rsidP="006B2CB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พ.ค. 255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</w:p>
          <w:p w:rsidR="009E15E3" w:rsidRPr="003C111C" w:rsidRDefault="009E15E3" w:rsidP="006B2CB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31 มี.ค. 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620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โรงเรียนและสถานที่เกี่ยวข้อง</w:t>
            </w:r>
          </w:p>
        </w:tc>
        <w:tc>
          <w:tcPr>
            <w:tcW w:w="1440" w:type="dxa"/>
          </w:tcPr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1260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งานป้องกันแก้ไขพฤติกรรมนักเรียน</w:t>
            </w:r>
          </w:p>
        </w:tc>
      </w:tr>
      <w:tr w:rsidR="009E15E3" w:rsidRPr="003C111C">
        <w:tc>
          <w:tcPr>
            <w:tcW w:w="1548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C11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2</w:t>
            </w: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ป้องกันแก้ไขปัญหายาเสพติด</w:t>
            </w:r>
          </w:p>
        </w:tc>
        <w:tc>
          <w:tcPr>
            <w:tcW w:w="1980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1. การป้องกัน</w:t>
            </w: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2. การแก้ไข</w:t>
            </w: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3. การบำบัดฟื้นฟู</w:t>
            </w:r>
          </w:p>
        </w:tc>
        <w:tc>
          <w:tcPr>
            <w:tcW w:w="1620" w:type="dxa"/>
          </w:tcPr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E15E3" w:rsidRDefault="009E15E3" w:rsidP="006B2CB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พ.ค. 255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</w:p>
          <w:p w:rsidR="009E15E3" w:rsidRPr="003C111C" w:rsidRDefault="009E15E3" w:rsidP="006B2CB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31 มี.ค. 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620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โรงเรียนและสถานที่เกี่ยวข้อง</w:t>
            </w:r>
          </w:p>
        </w:tc>
        <w:tc>
          <w:tcPr>
            <w:tcW w:w="1440" w:type="dxa"/>
          </w:tcPr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36,000</w:t>
            </w:r>
          </w:p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เงินบริจาค</w:t>
            </w:r>
          </w:p>
        </w:tc>
        <w:tc>
          <w:tcPr>
            <w:tcW w:w="1260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งานป้องกันแก้ไขพฤติกรรมนักเรียน</w:t>
            </w:r>
          </w:p>
        </w:tc>
      </w:tr>
      <w:tr w:rsidR="009E15E3" w:rsidRPr="003C111C">
        <w:tc>
          <w:tcPr>
            <w:tcW w:w="1548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C11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3</w:t>
            </w: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ส่งเสริมความสามัคคีของหมู่คณะ</w:t>
            </w:r>
          </w:p>
        </w:tc>
        <w:tc>
          <w:tcPr>
            <w:tcW w:w="1980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1. ป้องกันการทะเลาะวิวาท</w:t>
            </w: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2. แก้ไขปัญหาการทะเลาะวิวาท</w:t>
            </w: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3. สร้างเสริมความสามัคคีของหมู่คณะ</w:t>
            </w:r>
          </w:p>
        </w:tc>
        <w:tc>
          <w:tcPr>
            <w:tcW w:w="1620" w:type="dxa"/>
          </w:tcPr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E15E3" w:rsidRDefault="009E15E3" w:rsidP="006B2CB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พ.ค. 255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</w:p>
          <w:p w:rsidR="009E15E3" w:rsidRPr="003C111C" w:rsidRDefault="009E15E3" w:rsidP="006B2CB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31 มี.ค. 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620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โรงเรียนและสถานที่เกี่ยวข้อง</w:t>
            </w:r>
          </w:p>
        </w:tc>
        <w:tc>
          <w:tcPr>
            <w:tcW w:w="1440" w:type="dxa"/>
          </w:tcPr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งานป้องกันแก้ไขพฤติกรรมนักเรียน</w:t>
            </w: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E15E3" w:rsidRPr="003C111C">
        <w:tc>
          <w:tcPr>
            <w:tcW w:w="1548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C11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 4</w:t>
            </w: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ป้องกันและแก้ไขมิให้นักเรียนมีพฤติกรรมที่ไม่เหมาะสมกับสภาพนักเรียนและมาตรฐานสังคม</w:t>
            </w:r>
          </w:p>
        </w:tc>
        <w:tc>
          <w:tcPr>
            <w:tcW w:w="1980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1. ส่งเสริมให้นักเรียนปฏิบัติตามระเบียบวินัยของโรงเรียน</w:t>
            </w: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2. พานักเรียนเยี่ยมคุก</w:t>
            </w:r>
          </w:p>
        </w:tc>
        <w:tc>
          <w:tcPr>
            <w:tcW w:w="1620" w:type="dxa"/>
          </w:tcPr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E15E3" w:rsidRDefault="009E15E3" w:rsidP="006B2CB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พ.ค. 255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</w:p>
          <w:p w:rsidR="009E15E3" w:rsidRPr="003C111C" w:rsidRDefault="009E15E3" w:rsidP="006B2CBA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31 มี.ค. 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E15E3" w:rsidRDefault="009E15E3" w:rsidP="002C5849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E15E3" w:rsidP="002C5849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</w:t>
            </w:r>
            <w:r w:rsidRPr="003C111C">
              <w:rPr>
                <w:rFonts w:ascii="Angsana New" w:hAnsi="Angsana New"/>
                <w:sz w:val="32"/>
                <w:szCs w:val="32"/>
                <w:cs/>
              </w:rPr>
              <w:t>ดือนมกราคม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620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โรงเรียนและสถานที่เกี่ยวข้อง</w:t>
            </w: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ทัณฑสถานสุโขทัย</w:t>
            </w:r>
          </w:p>
        </w:tc>
        <w:tc>
          <w:tcPr>
            <w:tcW w:w="1440" w:type="dxa"/>
          </w:tcPr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4,000</w:t>
            </w:r>
          </w:p>
          <w:p w:rsidR="009E15E3" w:rsidRPr="003C111C" w:rsidRDefault="009E15E3" w:rsidP="00427F2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เงินบริจาค</w:t>
            </w:r>
          </w:p>
        </w:tc>
        <w:tc>
          <w:tcPr>
            <w:tcW w:w="1260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  <w:p w:rsidR="009E15E3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3C111C">
              <w:rPr>
                <w:rFonts w:ascii="Angsana New" w:hAnsi="Angsana New"/>
                <w:sz w:val="32"/>
                <w:szCs w:val="32"/>
                <w:cs/>
              </w:rPr>
              <w:t>งานป้องกันแก้ไขพฤติกรรมนักเรียน</w:t>
            </w:r>
          </w:p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(เงินบริจาค)</w:t>
            </w:r>
          </w:p>
        </w:tc>
      </w:tr>
      <w:tr w:rsidR="009E15E3" w:rsidRPr="003C111C">
        <w:tc>
          <w:tcPr>
            <w:tcW w:w="6768" w:type="dxa"/>
            <w:gridSpan w:val="4"/>
          </w:tcPr>
          <w:p w:rsidR="009E15E3" w:rsidRPr="003C111C" w:rsidRDefault="009E15E3" w:rsidP="00427F20">
            <w:pPr>
              <w:spacing w:line="40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C111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1440" w:type="dxa"/>
          </w:tcPr>
          <w:p w:rsidR="009E15E3" w:rsidRPr="00427F20" w:rsidRDefault="009E15E3" w:rsidP="002C5849">
            <w:pPr>
              <w:spacing w:line="400" w:lineRule="exact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260" w:type="dxa"/>
          </w:tcPr>
          <w:p w:rsidR="009E15E3" w:rsidRPr="003C111C" w:rsidRDefault="009E15E3" w:rsidP="00427F20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9E15E3" w:rsidRPr="000C4C99" w:rsidRDefault="009E15E3" w:rsidP="00427F20">
      <w:pPr>
        <w:rPr>
          <w:rFonts w:ascii="Angsana New" w:hAnsi="Angsana New"/>
          <w:b/>
          <w:bCs/>
          <w:sz w:val="32"/>
          <w:szCs w:val="32"/>
        </w:rPr>
      </w:pPr>
      <w:r w:rsidRPr="000C4C99">
        <w:rPr>
          <w:rFonts w:ascii="Angsana New" w:hAnsi="Angsana New"/>
          <w:b/>
          <w:bCs/>
          <w:sz w:val="32"/>
          <w:szCs w:val="32"/>
        </w:rPr>
        <w:t xml:space="preserve">5.      </w:t>
      </w:r>
      <w:r w:rsidRPr="000C4C99">
        <w:rPr>
          <w:rFonts w:ascii="Angsana New" w:hAnsi="Angsana New"/>
          <w:b/>
          <w:bCs/>
          <w:sz w:val="32"/>
          <w:szCs w:val="32"/>
          <w:cs/>
        </w:rPr>
        <w:t>งบประมาณ</w:t>
      </w:r>
    </w:p>
    <w:p w:rsidR="009E15E3" w:rsidRPr="000C4C99" w:rsidRDefault="009E15E3" w:rsidP="00427F20">
      <w:pPr>
        <w:rPr>
          <w:rFonts w:ascii="Angsana New" w:hAnsi="Angsana New"/>
          <w:sz w:val="32"/>
          <w:szCs w:val="32"/>
        </w:rPr>
      </w:pPr>
      <w:r w:rsidRPr="000C4C99">
        <w:rPr>
          <w:rFonts w:ascii="Angsana New" w:hAnsi="Angsana New"/>
          <w:sz w:val="32"/>
          <w:szCs w:val="32"/>
          <w:cs/>
        </w:rPr>
        <w:t xml:space="preserve">                </w:t>
      </w:r>
      <w:r w:rsidRPr="000C4C99">
        <w:rPr>
          <w:rFonts w:ascii="Angsana New" w:hAnsi="Angsana New"/>
          <w:sz w:val="32"/>
          <w:szCs w:val="32"/>
        </w:rPr>
        <w:t>5</w:t>
      </w:r>
      <w:r w:rsidRPr="000C4C99">
        <w:rPr>
          <w:rFonts w:ascii="Angsana New" w:hAnsi="Angsana New"/>
          <w:sz w:val="32"/>
          <w:szCs w:val="32"/>
          <w:cs/>
        </w:rPr>
        <w:t xml:space="preserve">.1  งบประมาณทั้งสิ้น    </w:t>
      </w:r>
      <w:r>
        <w:rPr>
          <w:rFonts w:ascii="Angsana New" w:hAnsi="Angsana New"/>
          <w:sz w:val="32"/>
          <w:szCs w:val="32"/>
          <w:cs/>
        </w:rPr>
        <w:t>1</w:t>
      </w:r>
      <w:r>
        <w:rPr>
          <w:rFonts w:ascii="Angsana New" w:hAnsi="Angsana New"/>
          <w:sz w:val="32"/>
          <w:szCs w:val="32"/>
        </w:rPr>
        <w:t>,000</w:t>
      </w:r>
      <w:r w:rsidRPr="000C4C99">
        <w:rPr>
          <w:rFonts w:ascii="Angsana New" w:hAnsi="Angsana New"/>
          <w:sz w:val="32"/>
          <w:szCs w:val="32"/>
        </w:rPr>
        <w:t xml:space="preserve">    </w:t>
      </w:r>
      <w:r w:rsidRPr="000C4C99">
        <w:rPr>
          <w:rFonts w:ascii="Angsana New" w:hAnsi="Angsana New"/>
          <w:sz w:val="32"/>
          <w:szCs w:val="32"/>
          <w:cs/>
        </w:rPr>
        <w:t>บาท</w:t>
      </w:r>
    </w:p>
    <w:p w:rsidR="009E15E3" w:rsidRDefault="009E15E3" w:rsidP="00427F20">
      <w:pPr>
        <w:rPr>
          <w:rFonts w:ascii="Angsana New" w:hAnsi="Angsana New"/>
          <w:sz w:val="32"/>
          <w:szCs w:val="32"/>
        </w:rPr>
      </w:pPr>
      <w:r w:rsidRPr="000C4C99">
        <w:rPr>
          <w:rFonts w:ascii="Angsana New" w:hAnsi="Angsana New"/>
          <w:sz w:val="32"/>
          <w:szCs w:val="32"/>
          <w:cs/>
        </w:rPr>
        <w:tab/>
        <w:t xml:space="preserve">  </w:t>
      </w:r>
      <w:r w:rsidRPr="000C4C99">
        <w:rPr>
          <w:rFonts w:ascii="Angsana New" w:hAnsi="Angsana New"/>
          <w:sz w:val="32"/>
          <w:szCs w:val="32"/>
        </w:rPr>
        <w:t>5</w:t>
      </w:r>
      <w:r w:rsidRPr="000C4C99">
        <w:rPr>
          <w:rFonts w:ascii="Angsana New" w:hAnsi="Angsana New"/>
          <w:sz w:val="32"/>
          <w:szCs w:val="32"/>
          <w:cs/>
        </w:rPr>
        <w:t xml:space="preserve">.2  </w:t>
      </w:r>
      <w:r w:rsidRPr="000C4C99">
        <w:rPr>
          <w:rFonts w:ascii="Angsana New" w:hAnsi="Angsana New"/>
          <w:sz w:val="32"/>
          <w:szCs w:val="32"/>
        </w:rPr>
        <w:t xml:space="preserve"> </w:t>
      </w:r>
      <w:r w:rsidRPr="000C4C99">
        <w:rPr>
          <w:rFonts w:ascii="Angsana New" w:hAnsi="Angsana New"/>
          <w:sz w:val="32"/>
          <w:szCs w:val="32"/>
          <w:cs/>
        </w:rPr>
        <w:t>บัญชีรายละเอียดวัสดุ</w:t>
      </w:r>
      <w:r w:rsidRPr="000C4C99">
        <w:rPr>
          <w:rFonts w:ascii="Angsana New" w:hAnsi="Angsana New"/>
          <w:sz w:val="32"/>
          <w:szCs w:val="32"/>
        </w:rPr>
        <w:t>/</w:t>
      </w:r>
      <w:r w:rsidRPr="000C4C99">
        <w:rPr>
          <w:rFonts w:ascii="Angsana New" w:hAnsi="Angsana New"/>
          <w:sz w:val="32"/>
          <w:szCs w:val="32"/>
          <w:cs/>
        </w:rPr>
        <w:t>อุปกรณ์ประกอบโครงการ</w:t>
      </w:r>
      <w:r w:rsidRPr="000C4C99">
        <w:rPr>
          <w:rFonts w:ascii="Angsana New" w:hAnsi="Angsana New"/>
          <w:sz w:val="32"/>
          <w:szCs w:val="32"/>
        </w:rPr>
        <w:t xml:space="preserve">  (</w:t>
      </w:r>
      <w:r w:rsidRPr="000C4C99">
        <w:rPr>
          <w:rFonts w:ascii="Angsana New" w:hAnsi="Angsana New"/>
          <w:sz w:val="32"/>
          <w:szCs w:val="32"/>
          <w:cs/>
        </w:rPr>
        <w:t>แยกตามกิจกรรม</w:t>
      </w:r>
      <w:r w:rsidRPr="000C4C99">
        <w:rPr>
          <w:rFonts w:ascii="Angsana New" w:hAnsi="Angsana New"/>
          <w:sz w:val="32"/>
          <w:szCs w:val="32"/>
        </w:rPr>
        <w:t>)</w:t>
      </w:r>
    </w:p>
    <w:tbl>
      <w:tblPr>
        <w:tblW w:w="9125" w:type="dxa"/>
        <w:tblInd w:w="-106" w:type="dxa"/>
        <w:tblLook w:val="0000"/>
      </w:tblPr>
      <w:tblGrid>
        <w:gridCol w:w="1036"/>
        <w:gridCol w:w="3698"/>
        <w:gridCol w:w="1037"/>
        <w:gridCol w:w="1039"/>
        <w:gridCol w:w="1053"/>
        <w:gridCol w:w="72"/>
        <w:gridCol w:w="1190"/>
      </w:tblGrid>
      <w:tr w:rsidR="009E15E3" w:rsidRPr="000C7C22">
        <w:trPr>
          <w:trHeight w:val="465"/>
        </w:trPr>
        <w:tc>
          <w:tcPr>
            <w:tcW w:w="912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C7C2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0C7C22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0C7C22">
              <w:rPr>
                <w:rFonts w:ascii="Angsana New" w:hAnsi="Angsana New"/>
                <w:sz w:val="32"/>
                <w:szCs w:val="32"/>
                <w:cs/>
              </w:rPr>
              <w:t>ส่งเสริมวินัยนักเรียน</w:t>
            </w:r>
            <w:r w:rsidRPr="000C7C2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9E15E3" w:rsidRPr="000C7C22">
        <w:trPr>
          <w:trHeight w:val="9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0C7C22" w:rsidRDefault="009E15E3" w:rsidP="000C7C2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0C7C22" w:rsidRDefault="009E15E3" w:rsidP="000C7C2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0C7C22" w:rsidRDefault="009E15E3" w:rsidP="000C7C2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0C7C22" w:rsidRDefault="009E15E3" w:rsidP="000C7C2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0C7C22" w:rsidRDefault="009E15E3" w:rsidP="000C7C2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0C7C22" w:rsidRDefault="009E15E3" w:rsidP="000C7C2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E15E3" w:rsidRPr="000C7C22">
        <w:trPr>
          <w:trHeight w:val="46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5E60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  <w:cs/>
              </w:rPr>
              <w:t>กระดาษถ่ายเอก</w:t>
            </w:r>
            <w:r w:rsidRPr="000C7C22">
              <w:rPr>
                <w:rFonts w:ascii="Angsana New" w:hAnsi="Angsana New"/>
                <w:sz w:val="32"/>
                <w:szCs w:val="32"/>
              </w:rPr>
              <w:t xml:space="preserve"> A4  70  </w:t>
            </w:r>
            <w:r w:rsidRPr="000C7C22">
              <w:rPr>
                <w:rFonts w:ascii="Angsana New" w:hAnsi="Angsana New"/>
                <w:sz w:val="32"/>
                <w:szCs w:val="32"/>
                <w:cs/>
              </w:rPr>
              <w:t>แกรม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5E60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Pr="000C7C22">
              <w:rPr>
                <w:rFonts w:ascii="Angsana New" w:hAnsi="Angsana New"/>
                <w:sz w:val="32"/>
                <w:szCs w:val="32"/>
                <w:cs/>
              </w:rPr>
              <w:t>รีม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5E60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0C7C2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1,000</w:t>
            </w:r>
            <w:r w:rsidRPr="000C7C2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9E15E3" w:rsidRPr="000C7C22">
        <w:trPr>
          <w:trHeight w:val="465"/>
        </w:trPr>
        <w:tc>
          <w:tcPr>
            <w:tcW w:w="6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E15E3" w:rsidRPr="000C7C22" w:rsidRDefault="009E15E3" w:rsidP="000C7C22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5E3" w:rsidRPr="000C7C22" w:rsidRDefault="009E15E3" w:rsidP="000C7C22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1,000</w:t>
            </w:r>
            <w:r w:rsidRPr="000C7C2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E15E3" w:rsidRPr="000C7C22">
        <w:trPr>
          <w:trHeight w:val="465"/>
        </w:trPr>
        <w:tc>
          <w:tcPr>
            <w:tcW w:w="912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0C7C22">
              <w:rPr>
                <w:rFonts w:ascii="Angsana New" w:hAnsi="Angsana New"/>
                <w:sz w:val="32"/>
                <w:szCs w:val="32"/>
              </w:rPr>
              <w:t xml:space="preserve">2  </w:t>
            </w:r>
            <w:r w:rsidRPr="000C7C22">
              <w:rPr>
                <w:rFonts w:ascii="Angsana New" w:hAnsi="Angsana New"/>
                <w:sz w:val="32"/>
                <w:szCs w:val="32"/>
                <w:cs/>
              </w:rPr>
              <w:t>ป้องกันแก้ไขปัญหายาเสพติด</w:t>
            </w:r>
          </w:p>
        </w:tc>
      </w:tr>
      <w:tr w:rsidR="009E15E3" w:rsidRPr="000C7C22">
        <w:trPr>
          <w:trHeight w:val="9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DE0ECB" w:rsidRDefault="009E15E3" w:rsidP="000C7C2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DE0ECB" w:rsidRDefault="009E15E3" w:rsidP="000C7C2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DE0ECB" w:rsidRDefault="009E15E3" w:rsidP="000C7C2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DE0ECB" w:rsidRDefault="009E15E3" w:rsidP="000C7C2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DE0ECB" w:rsidRDefault="009E15E3" w:rsidP="000C7C2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DE0E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  <w:r w:rsidRPr="00DE0EC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DE0ECB" w:rsidRDefault="009E15E3" w:rsidP="000C7C2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E15E3" w:rsidRPr="000C7C22">
        <w:trPr>
          <w:trHeight w:val="46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  <w:cs/>
              </w:rPr>
              <w:t>ชุดตรวจปัสสาวะ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D3473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D3473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0C7C22">
              <w:rPr>
                <w:rFonts w:ascii="Angsana New" w:hAnsi="Angsana New"/>
                <w:sz w:val="32"/>
                <w:szCs w:val="32"/>
              </w:rPr>
              <w:t xml:space="preserve">36,000 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  <w:cs/>
              </w:rPr>
              <w:t>บริจาค</w:t>
            </w:r>
          </w:p>
        </w:tc>
      </w:tr>
      <w:tr w:rsidR="009E15E3" w:rsidRPr="000C7C22">
        <w:trPr>
          <w:trHeight w:val="465"/>
        </w:trPr>
        <w:tc>
          <w:tcPr>
            <w:tcW w:w="6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E3" w:rsidRPr="000C7C22" w:rsidRDefault="009E15E3" w:rsidP="000C7C22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C7C2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0C7C22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15E3" w:rsidRPr="000C7C22" w:rsidRDefault="009E15E3" w:rsidP="000C7C2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36,000</w:t>
            </w:r>
          </w:p>
        </w:tc>
      </w:tr>
      <w:tr w:rsidR="009E15E3" w:rsidRPr="000C7C22">
        <w:trPr>
          <w:trHeight w:val="465"/>
        </w:trPr>
        <w:tc>
          <w:tcPr>
            <w:tcW w:w="912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DE0ECB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0C7C22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0C7C22">
              <w:rPr>
                <w:rFonts w:ascii="Angsana New" w:hAnsi="Angsana New"/>
                <w:sz w:val="32"/>
                <w:szCs w:val="32"/>
                <w:cs/>
              </w:rPr>
              <w:t>ส่งเสริมความสามัคคีของหมู่คณะ</w:t>
            </w:r>
          </w:p>
        </w:tc>
      </w:tr>
      <w:tr w:rsidR="009E15E3" w:rsidRPr="000C7C22">
        <w:trPr>
          <w:trHeight w:val="9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DE0ECB" w:rsidRDefault="009E15E3" w:rsidP="00DE0EC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DE0ECB" w:rsidRDefault="009E15E3" w:rsidP="00DE0EC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DE0ECB" w:rsidRDefault="009E15E3" w:rsidP="00DE0EC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DE0ECB" w:rsidRDefault="009E15E3" w:rsidP="00DE0EC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DE0ECB" w:rsidRDefault="009E15E3" w:rsidP="00DE0EC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DE0ECB" w:rsidRDefault="009E15E3" w:rsidP="00DE0EC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E15E3" w:rsidRPr="000C7C22">
        <w:trPr>
          <w:trHeight w:val="46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0C7C22">
              <w:rPr>
                <w:rFonts w:ascii="Angsana New" w:hAnsi="Angsana New"/>
                <w:sz w:val="32"/>
                <w:szCs w:val="32"/>
              </w:rPr>
              <w:t xml:space="preserve">-   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9E15E3" w:rsidRPr="000C7C22">
        <w:trPr>
          <w:trHeight w:val="465"/>
        </w:trPr>
        <w:tc>
          <w:tcPr>
            <w:tcW w:w="6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E3" w:rsidRPr="000C7C22" w:rsidRDefault="009E15E3" w:rsidP="00DE0EC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0C7C22">
              <w:rPr>
                <w:rFonts w:ascii="Angsana New" w:hAnsi="Angsana New"/>
                <w:sz w:val="32"/>
                <w:szCs w:val="32"/>
              </w:rPr>
              <w:t xml:space="preserve">-   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E15E3" w:rsidRPr="000C7C22">
        <w:trPr>
          <w:trHeight w:val="465"/>
        </w:trPr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E15E3" w:rsidRPr="000C7C22">
        <w:trPr>
          <w:trHeight w:val="465"/>
        </w:trPr>
        <w:tc>
          <w:tcPr>
            <w:tcW w:w="912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DE0ECB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  <w:r w:rsidRPr="000C7C22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0C7C22">
              <w:rPr>
                <w:rFonts w:ascii="Angsana New" w:hAnsi="Angsana New"/>
                <w:sz w:val="32"/>
                <w:szCs w:val="32"/>
                <w:cs/>
              </w:rPr>
              <w:t>ป้องกันและแก้ไขมิให้นักเรียนมีพฤติกรรมที่ไม่เหมาะสมกับสภาพนักเรียนและมาตรฐานสังคม</w:t>
            </w:r>
          </w:p>
        </w:tc>
      </w:tr>
      <w:tr w:rsidR="009E15E3" w:rsidRPr="000C7C22">
        <w:trPr>
          <w:trHeight w:val="930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C7C22">
              <w:rPr>
                <w:rFonts w:ascii="Angsana New" w:hAnsi="Angsana New"/>
                <w:sz w:val="32"/>
                <w:szCs w:val="32"/>
                <w:cs/>
              </w:rPr>
              <w:t>ราคารวม</w:t>
            </w:r>
            <w:r w:rsidRPr="000C7C2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  <w:cs/>
              </w:rPr>
              <w:t>หมายเหตุ</w:t>
            </w:r>
          </w:p>
        </w:tc>
      </w:tr>
      <w:tr w:rsidR="009E15E3" w:rsidRPr="000C7C22">
        <w:trPr>
          <w:trHeight w:val="465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DE0E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  <w:cs/>
              </w:rPr>
              <w:t>ค่าจ้างเหมารถรับนักเรียน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DE0E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</w:rPr>
              <w:t xml:space="preserve">4  </w:t>
            </w:r>
            <w:r w:rsidRPr="000C7C22">
              <w:rPr>
                <w:rFonts w:ascii="Angsana New" w:hAnsi="Angsana New"/>
                <w:sz w:val="32"/>
                <w:szCs w:val="32"/>
                <w:cs/>
              </w:rPr>
              <w:t>คัน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D34738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</w:rPr>
              <w:t>1,000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0C7C22" w:rsidRDefault="009E15E3" w:rsidP="00DE0ECB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</w:rPr>
              <w:t xml:space="preserve">4,000 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  <w:cs/>
              </w:rPr>
              <w:t>บริจาค</w:t>
            </w:r>
          </w:p>
        </w:tc>
      </w:tr>
      <w:tr w:rsidR="009E15E3" w:rsidRPr="000C7C22">
        <w:trPr>
          <w:trHeight w:val="465"/>
        </w:trPr>
        <w:tc>
          <w:tcPr>
            <w:tcW w:w="6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E3" w:rsidRPr="00DE0ECB" w:rsidRDefault="009E15E3" w:rsidP="00DE0EC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5E3" w:rsidRPr="00DE0ECB" w:rsidRDefault="009E15E3" w:rsidP="00DE0EC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- 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E15E3" w:rsidRPr="000C7C22" w:rsidRDefault="009E15E3" w:rsidP="00DE0EC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7C22">
              <w:rPr>
                <w:rFonts w:ascii="Angsana New" w:hAnsi="Angsana New"/>
                <w:sz w:val="32"/>
                <w:szCs w:val="32"/>
              </w:rPr>
              <w:t>4,000</w:t>
            </w:r>
          </w:p>
        </w:tc>
      </w:tr>
      <w:tr w:rsidR="009E15E3" w:rsidRPr="000C7C22">
        <w:trPr>
          <w:trHeight w:val="465"/>
        </w:trPr>
        <w:tc>
          <w:tcPr>
            <w:tcW w:w="6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5E3" w:rsidRPr="00DE0ECB" w:rsidRDefault="009E15E3" w:rsidP="00DE0EC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E0EC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รวมเงินทุกกิจกรรม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15E3" w:rsidRPr="00DE0ECB" w:rsidRDefault="009E15E3" w:rsidP="00DE0ECB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1,000</w:t>
            </w:r>
            <w:r w:rsidRPr="00DE0EC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E15E3" w:rsidRPr="000C7C22" w:rsidRDefault="009E15E3" w:rsidP="000C7C22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9E15E3" w:rsidRDefault="009E15E3" w:rsidP="00E938F7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9E15E3" w:rsidRDefault="009E15E3" w:rsidP="00E938F7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9E15E3" w:rsidRDefault="009E15E3" w:rsidP="00E938F7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9E15E3" w:rsidRDefault="009E15E3" w:rsidP="00E938F7">
      <w:pPr>
        <w:jc w:val="both"/>
        <w:rPr>
          <w:rFonts w:ascii="Angsana New" w:hAnsi="Angsana New"/>
          <w:b/>
          <w:bCs/>
          <w:sz w:val="32"/>
          <w:szCs w:val="32"/>
        </w:rPr>
      </w:pPr>
    </w:p>
    <w:p w:rsidR="009E15E3" w:rsidRPr="008809D9" w:rsidRDefault="009E15E3" w:rsidP="008E6782">
      <w:pPr>
        <w:rPr>
          <w:rFonts w:ascii="Angsana New" w:hAnsi="Angsana New"/>
          <w:sz w:val="32"/>
          <w:szCs w:val="32"/>
          <w:cs/>
        </w:rPr>
      </w:pPr>
      <w:r w:rsidRPr="008809D9">
        <w:rPr>
          <w:rFonts w:ascii="Angsana New" w:hAnsi="Angsana New"/>
          <w:sz w:val="32"/>
          <w:szCs w:val="32"/>
          <w:cs/>
        </w:rPr>
        <w:t xml:space="preserve">            </w:t>
      </w:r>
      <w:r w:rsidRPr="008809D9">
        <w:rPr>
          <w:rFonts w:ascii="Angsana New" w:hAnsi="Angsana New"/>
          <w:sz w:val="32"/>
          <w:szCs w:val="32"/>
        </w:rPr>
        <w:t>5</w:t>
      </w:r>
      <w:r w:rsidRPr="008809D9">
        <w:rPr>
          <w:rFonts w:ascii="Angsana New" w:hAnsi="Angsana New"/>
          <w:sz w:val="32"/>
          <w:szCs w:val="32"/>
          <w:cs/>
        </w:rPr>
        <w:t>.3  ระยะเวลาตามไตรมาส</w:t>
      </w:r>
      <w:r w:rsidRPr="008809D9">
        <w:rPr>
          <w:rFonts w:ascii="Angsana New" w:hAnsi="Angsana New"/>
          <w:sz w:val="32"/>
          <w:szCs w:val="32"/>
        </w:rPr>
        <w:t xml:space="preserve">   </w:t>
      </w:r>
      <w:r w:rsidRPr="008809D9">
        <w:rPr>
          <w:rFonts w:ascii="Angsana New" w:hAnsi="Angsana New"/>
          <w:sz w:val="32"/>
          <w:szCs w:val="32"/>
          <w:cs/>
        </w:rPr>
        <w:t>ทุกกิจกรรมดำเนินการทุกไตรมาส</w:t>
      </w:r>
    </w:p>
    <w:p w:rsidR="009E15E3" w:rsidRPr="008809D9" w:rsidRDefault="009E15E3" w:rsidP="008E6782">
      <w:pPr>
        <w:rPr>
          <w:rFonts w:ascii="Angsana New" w:hAnsi="Angsana New"/>
          <w:sz w:val="32"/>
          <w:szCs w:val="32"/>
        </w:rPr>
      </w:pP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  <w:t xml:space="preserve"> -  ไตรมาสที่ 1    ตุลาคม  -  มกราคม</w:t>
      </w:r>
    </w:p>
    <w:p w:rsidR="009E15E3" w:rsidRPr="008809D9" w:rsidRDefault="009E15E3" w:rsidP="008E6782">
      <w:pPr>
        <w:rPr>
          <w:rFonts w:ascii="Angsana New" w:hAnsi="Angsana New"/>
          <w:sz w:val="32"/>
          <w:szCs w:val="32"/>
        </w:rPr>
      </w:pPr>
      <w:r w:rsidRPr="008809D9">
        <w:rPr>
          <w:rFonts w:ascii="Angsana New" w:hAnsi="Angsana New"/>
          <w:sz w:val="32"/>
          <w:szCs w:val="32"/>
        </w:rPr>
        <w:t xml:space="preserve">                          </w:t>
      </w:r>
      <w:r w:rsidRPr="008809D9">
        <w:rPr>
          <w:rFonts w:ascii="Angsana New" w:hAnsi="Angsana New"/>
          <w:sz w:val="32"/>
          <w:szCs w:val="32"/>
        </w:rPr>
        <w:tab/>
      </w:r>
      <w:r w:rsidRPr="008809D9">
        <w:rPr>
          <w:rFonts w:ascii="Angsana New" w:hAnsi="Angsana New"/>
          <w:sz w:val="32"/>
          <w:szCs w:val="32"/>
        </w:rPr>
        <w:tab/>
        <w:t xml:space="preserve">  -  </w:t>
      </w:r>
      <w:r w:rsidRPr="008809D9">
        <w:rPr>
          <w:rFonts w:ascii="Angsana New" w:hAnsi="Angsana New"/>
          <w:sz w:val="32"/>
          <w:szCs w:val="32"/>
          <w:cs/>
        </w:rPr>
        <w:t>ไตรมาสที่ 2    กุมภาพันธ์  -  พฤษภาคม</w:t>
      </w:r>
    </w:p>
    <w:p w:rsidR="009E15E3" w:rsidRPr="008E6782" w:rsidRDefault="009E15E3" w:rsidP="008E6782">
      <w:pPr>
        <w:rPr>
          <w:rFonts w:ascii="Angsana New" w:hAnsi="Angsana New"/>
          <w:sz w:val="32"/>
          <w:szCs w:val="32"/>
        </w:rPr>
      </w:pP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</w:r>
      <w:r w:rsidRPr="008809D9">
        <w:rPr>
          <w:rFonts w:ascii="Angsana New" w:hAnsi="Angsana New"/>
          <w:sz w:val="32"/>
          <w:szCs w:val="32"/>
          <w:cs/>
        </w:rPr>
        <w:tab/>
        <w:t xml:space="preserve">  -  ไตรมาสที่ 3     มิถุนายน </w:t>
      </w:r>
      <w:r>
        <w:rPr>
          <w:rFonts w:ascii="Angsana New" w:hAnsi="Angsana New"/>
          <w:sz w:val="32"/>
          <w:szCs w:val="32"/>
        </w:rPr>
        <w:t>–</w:t>
      </w:r>
      <w:r w:rsidRPr="008809D9">
        <w:rPr>
          <w:rFonts w:ascii="Angsana New" w:hAnsi="Angsana New"/>
          <w:sz w:val="32"/>
          <w:szCs w:val="32"/>
          <w:cs/>
        </w:rPr>
        <w:t xml:space="preserve"> กันยายน</w:t>
      </w:r>
    </w:p>
    <w:p w:rsidR="009E15E3" w:rsidRPr="00321963" w:rsidRDefault="009E15E3" w:rsidP="00E938F7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321963">
        <w:rPr>
          <w:rFonts w:ascii="Angsana New" w:hAnsi="Angsana New"/>
          <w:b/>
          <w:bCs/>
          <w:sz w:val="32"/>
          <w:szCs w:val="32"/>
        </w:rPr>
        <w:t xml:space="preserve">6.  </w:t>
      </w:r>
      <w:r w:rsidRPr="00321963">
        <w:rPr>
          <w:b/>
          <w:bCs/>
          <w:sz w:val="32"/>
          <w:szCs w:val="32"/>
          <w:cs/>
        </w:rPr>
        <w:t>การประเมินผล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29"/>
        <w:gridCol w:w="1851"/>
        <w:gridCol w:w="1800"/>
      </w:tblGrid>
      <w:tr w:rsidR="009E15E3" w:rsidRPr="00321963">
        <w:tc>
          <w:tcPr>
            <w:tcW w:w="5529" w:type="dxa"/>
          </w:tcPr>
          <w:p w:rsidR="009E15E3" w:rsidRPr="00321963" w:rsidRDefault="009E15E3" w:rsidP="003C11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51" w:type="dxa"/>
          </w:tcPr>
          <w:p w:rsidR="009E15E3" w:rsidRPr="00321963" w:rsidRDefault="009E15E3" w:rsidP="003C11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sz w:val="32"/>
                <w:szCs w:val="32"/>
                <w:cs/>
              </w:rPr>
              <w:t>วิธีวัด</w:t>
            </w:r>
            <w:r w:rsidRPr="00321963">
              <w:rPr>
                <w:rFonts w:ascii="Angsana New" w:hAnsi="Angsana New"/>
                <w:sz w:val="32"/>
                <w:szCs w:val="32"/>
              </w:rPr>
              <w:t>/</w:t>
            </w:r>
            <w:r w:rsidRPr="00321963">
              <w:rPr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800" w:type="dxa"/>
          </w:tcPr>
          <w:p w:rsidR="009E15E3" w:rsidRPr="00321963" w:rsidRDefault="009E15E3" w:rsidP="003C11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9E15E3" w:rsidRPr="00321963">
        <w:trPr>
          <w:trHeight w:val="1152"/>
        </w:trPr>
        <w:tc>
          <w:tcPr>
            <w:tcW w:w="5529" w:type="dxa"/>
          </w:tcPr>
          <w:p w:rsidR="009E15E3" w:rsidRPr="00321963" w:rsidRDefault="009E15E3" w:rsidP="003C111C">
            <w:pPr>
              <w:rPr>
                <w:rFonts w:ascii="Angsana New" w:hAnsi="Angsana New"/>
                <w:sz w:val="32"/>
                <w:szCs w:val="32"/>
              </w:rPr>
            </w:pPr>
            <w:r w:rsidRPr="0032196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21963">
              <w:rPr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321963">
              <w:rPr>
                <w:rFonts w:ascii="Angsana New" w:hAnsi="Angsana New"/>
                <w:b/>
                <w:bCs/>
                <w:sz w:val="32"/>
                <w:szCs w:val="32"/>
              </w:rPr>
              <w:t>( Outputs )</w:t>
            </w:r>
          </w:p>
          <w:p w:rsidR="009E15E3" w:rsidRPr="00274D70" w:rsidRDefault="009E15E3" w:rsidP="00E938F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</w:t>
            </w:r>
            <w:r w:rsidRPr="00274D70">
              <w:rPr>
                <w:rFonts w:ascii="Angsana New" w:hAnsi="Angsana New"/>
                <w:sz w:val="32"/>
                <w:szCs w:val="32"/>
                <w:cs/>
              </w:rPr>
              <w:t>1.ป้องกันมิให้นักเรียนของโรงเรียนมีพฤติกรรมเบี่ยงเบนไปจากมาตรฐานสังคม</w:t>
            </w:r>
          </w:p>
          <w:p w:rsidR="009E15E3" w:rsidRPr="00274D70" w:rsidRDefault="009E15E3" w:rsidP="00E938F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</w:t>
            </w:r>
            <w:r w:rsidRPr="00274D70">
              <w:rPr>
                <w:rFonts w:ascii="Angsana New" w:hAnsi="Angsana New"/>
                <w:sz w:val="32"/>
                <w:szCs w:val="32"/>
                <w:cs/>
              </w:rPr>
              <w:t>2. แก้ไขพฤติกรรมที่ไม่พึงประสงค์ของนักเรียน</w:t>
            </w:r>
          </w:p>
          <w:p w:rsidR="009E15E3" w:rsidRPr="00321963" w:rsidRDefault="009E15E3" w:rsidP="003C111C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 </w:t>
            </w:r>
            <w:r w:rsidRPr="00274D70">
              <w:rPr>
                <w:rFonts w:ascii="Angsana New" w:hAnsi="Angsana New"/>
                <w:sz w:val="32"/>
                <w:szCs w:val="32"/>
                <w:cs/>
              </w:rPr>
              <w:t>3. ส่งเสริมให้นักเรียนประพฤติปฏิบัติตามกติกาของสังคม</w:t>
            </w:r>
          </w:p>
        </w:tc>
        <w:tc>
          <w:tcPr>
            <w:tcW w:w="1851" w:type="dxa"/>
          </w:tcPr>
          <w:p w:rsidR="009E15E3" w:rsidRDefault="009E15E3" w:rsidP="003C111C">
            <w:pPr>
              <w:rPr>
                <w:rFonts w:ascii="Angsana New" w:hAnsi="Angsana New"/>
                <w:sz w:val="32"/>
                <w:szCs w:val="32"/>
              </w:rPr>
            </w:pPr>
          </w:p>
          <w:p w:rsidR="009E15E3" w:rsidRPr="00321963" w:rsidRDefault="009E15E3" w:rsidP="003C111C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สอบถาม</w:t>
            </w:r>
          </w:p>
        </w:tc>
        <w:tc>
          <w:tcPr>
            <w:tcW w:w="1800" w:type="dxa"/>
          </w:tcPr>
          <w:p w:rsidR="009E15E3" w:rsidRDefault="009E15E3" w:rsidP="003C111C">
            <w:pPr>
              <w:rPr>
                <w:rFonts w:ascii="Angsana New" w:hAnsi="Angsana New"/>
                <w:sz w:val="32"/>
                <w:szCs w:val="32"/>
              </w:rPr>
            </w:pPr>
          </w:p>
          <w:p w:rsidR="009E15E3" w:rsidRPr="00321963" w:rsidRDefault="009E15E3" w:rsidP="007D0563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แบบบันทึก</w:t>
            </w:r>
          </w:p>
        </w:tc>
      </w:tr>
      <w:tr w:rsidR="009E15E3" w:rsidRPr="00321963">
        <w:trPr>
          <w:trHeight w:val="1324"/>
        </w:trPr>
        <w:tc>
          <w:tcPr>
            <w:tcW w:w="5529" w:type="dxa"/>
          </w:tcPr>
          <w:p w:rsidR="009E15E3" w:rsidRPr="00321963" w:rsidRDefault="009E15E3" w:rsidP="003C111C">
            <w:pPr>
              <w:pStyle w:val="BodyTextIndent"/>
              <w:ind w:left="0"/>
              <w:rPr>
                <w:rFonts w:ascii="Angsana New" w:hAnsi="Angsana New" w:cs="Angsana New"/>
                <w:b/>
                <w:bCs/>
              </w:rPr>
            </w:pPr>
            <w:r w:rsidRPr="00321963">
              <w:rPr>
                <w:rFonts w:cs="Angsana New"/>
                <w:b/>
                <w:bCs/>
                <w:cs/>
              </w:rPr>
              <w:t xml:space="preserve">ผลลัพธ์ </w:t>
            </w:r>
            <w:r w:rsidRPr="00321963">
              <w:rPr>
                <w:rFonts w:ascii="Angsana New" w:hAnsi="Angsana New" w:cs="Angsana New"/>
                <w:b/>
                <w:bCs/>
              </w:rPr>
              <w:t>(Outcomes)</w:t>
            </w:r>
          </w:p>
          <w:p w:rsidR="009E15E3" w:rsidRPr="00274D70" w:rsidRDefault="009E15E3" w:rsidP="00E938F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    </w:t>
            </w:r>
            <w:r w:rsidRPr="00274D70">
              <w:rPr>
                <w:rFonts w:ascii="Angsana New" w:hAnsi="Angsana New"/>
                <w:sz w:val="32"/>
                <w:szCs w:val="32"/>
                <w:cs/>
              </w:rPr>
              <w:t>1.นักเรียน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Angsana New" w:hAnsi="Angsana New"/>
                <w:sz w:val="32"/>
                <w:szCs w:val="32"/>
              </w:rPr>
              <w:t xml:space="preserve">80  </w:t>
            </w:r>
            <w:r w:rsidRPr="00274D70">
              <w:rPr>
                <w:rFonts w:ascii="Angsana New" w:hAnsi="Angsana New"/>
                <w:sz w:val="32"/>
                <w:szCs w:val="32"/>
                <w:cs/>
              </w:rPr>
              <w:t>ของโรงเรียน</w:t>
            </w:r>
            <w:r>
              <w:rPr>
                <w:rFonts w:ascii="Angsana New" w:hAnsi="Angsana New"/>
                <w:sz w:val="32"/>
                <w:szCs w:val="32"/>
                <w:cs/>
              </w:rPr>
              <w:t>ไม่</w:t>
            </w:r>
            <w:r w:rsidRPr="00274D70">
              <w:rPr>
                <w:rFonts w:ascii="Angsana New" w:hAnsi="Angsana New"/>
                <w:sz w:val="32"/>
                <w:szCs w:val="32"/>
                <w:cs/>
              </w:rPr>
              <w:t>มีพฤติกรรมเบี่ยงเบนไปจากมาตรฐานสังคม</w:t>
            </w:r>
          </w:p>
          <w:p w:rsidR="009E15E3" w:rsidRPr="00274D70" w:rsidRDefault="009E15E3" w:rsidP="00E938F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274D70">
              <w:rPr>
                <w:rFonts w:ascii="Angsana New" w:hAnsi="Angsana New"/>
                <w:sz w:val="32"/>
                <w:szCs w:val="32"/>
                <w:cs/>
              </w:rPr>
              <w:t>2. แก้ไขพฤติกรรมที่ไม่พึงประสงค์ของนักเรียน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ได้ร้อยละ </w:t>
            </w: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  <w:p w:rsidR="009E15E3" w:rsidRPr="007D0563" w:rsidRDefault="009E15E3" w:rsidP="00E938F7">
            <w:r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274D70">
              <w:rPr>
                <w:rFonts w:ascii="Angsana New" w:hAnsi="Angsana New"/>
                <w:sz w:val="32"/>
                <w:szCs w:val="32"/>
                <w:cs/>
              </w:rPr>
              <w:t>3. นักเรียนประพฤติปฏิบัติตามกติกาของสังคม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851" w:type="dxa"/>
          </w:tcPr>
          <w:p w:rsidR="009E15E3" w:rsidRDefault="009E15E3" w:rsidP="003C111C">
            <w:pPr>
              <w:rPr>
                <w:rFonts w:ascii="Angsana New" w:hAnsi="Angsana New"/>
                <w:sz w:val="32"/>
                <w:szCs w:val="32"/>
              </w:rPr>
            </w:pPr>
          </w:p>
          <w:p w:rsidR="009E15E3" w:rsidRPr="00321963" w:rsidRDefault="009E15E3" w:rsidP="003C11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สอบถาม</w:t>
            </w:r>
          </w:p>
        </w:tc>
        <w:tc>
          <w:tcPr>
            <w:tcW w:w="1800" w:type="dxa"/>
          </w:tcPr>
          <w:p w:rsidR="009E15E3" w:rsidRDefault="009E15E3" w:rsidP="003C111C">
            <w:pPr>
              <w:rPr>
                <w:rFonts w:ascii="Angsana New" w:hAnsi="Angsana New"/>
                <w:sz w:val="32"/>
                <w:szCs w:val="32"/>
              </w:rPr>
            </w:pPr>
          </w:p>
          <w:p w:rsidR="009E15E3" w:rsidRPr="00321963" w:rsidRDefault="009E15E3" w:rsidP="003C11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แบบบันทึก</w:t>
            </w:r>
          </w:p>
        </w:tc>
      </w:tr>
    </w:tbl>
    <w:p w:rsidR="009E15E3" w:rsidRDefault="009E15E3" w:rsidP="00E938F7">
      <w:pPr>
        <w:rPr>
          <w:sz w:val="32"/>
          <w:szCs w:val="32"/>
        </w:rPr>
      </w:pPr>
      <w:r>
        <w:rPr>
          <w:sz w:val="32"/>
          <w:szCs w:val="32"/>
          <w:cs/>
        </w:rPr>
        <w:t xml:space="preserve">                        </w:t>
      </w:r>
    </w:p>
    <w:p w:rsidR="009E15E3" w:rsidRPr="00174252" w:rsidRDefault="009E15E3" w:rsidP="00274D70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Pr="00174252">
        <w:rPr>
          <w:rFonts w:ascii="Angsana New" w:hAnsi="Angsana New"/>
          <w:b/>
          <w:bCs/>
          <w:sz w:val="32"/>
          <w:szCs w:val="32"/>
          <w:cs/>
        </w:rPr>
        <w:t>.  ผลที่คาดว่าจะได้รับ</w:t>
      </w:r>
    </w:p>
    <w:p w:rsidR="009E15E3" w:rsidRPr="00274D70" w:rsidRDefault="009E15E3" w:rsidP="00274D70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1.   </w:t>
      </w:r>
      <w:r w:rsidRPr="00274D70">
        <w:rPr>
          <w:rFonts w:ascii="Angsana New" w:hAnsi="Angsana New"/>
          <w:sz w:val="32"/>
          <w:szCs w:val="32"/>
          <w:cs/>
        </w:rPr>
        <w:t>นักเรียนของโรงเรียน</w:t>
      </w:r>
      <w:r>
        <w:rPr>
          <w:rFonts w:ascii="Angsana New" w:hAnsi="Angsana New"/>
          <w:sz w:val="32"/>
          <w:szCs w:val="32"/>
          <w:cs/>
        </w:rPr>
        <w:t>ไม่</w:t>
      </w:r>
      <w:r w:rsidRPr="00274D70">
        <w:rPr>
          <w:rFonts w:ascii="Angsana New" w:hAnsi="Angsana New"/>
          <w:sz w:val="32"/>
          <w:szCs w:val="32"/>
          <w:cs/>
        </w:rPr>
        <w:t>มีพฤติกรรมเบี่ยงเบนไปจากมาตรฐานสังคม</w:t>
      </w:r>
    </w:p>
    <w:p w:rsidR="009E15E3" w:rsidRPr="00274D70" w:rsidRDefault="009E15E3" w:rsidP="00274D70">
      <w:pPr>
        <w:rPr>
          <w:rFonts w:ascii="Angsana New" w:hAnsi="Angsana New"/>
          <w:sz w:val="32"/>
          <w:szCs w:val="32"/>
          <w:cs/>
        </w:rPr>
      </w:pPr>
      <w:r w:rsidRPr="00274D70">
        <w:rPr>
          <w:rFonts w:ascii="Angsana New" w:hAnsi="Angsana New"/>
          <w:sz w:val="32"/>
          <w:szCs w:val="32"/>
          <w:cs/>
        </w:rPr>
        <w:tab/>
        <w:t xml:space="preserve">2. </w:t>
      </w:r>
      <w:r>
        <w:rPr>
          <w:rFonts w:ascii="Angsana New" w:hAnsi="Angsana New"/>
          <w:sz w:val="32"/>
          <w:szCs w:val="32"/>
          <w:cs/>
        </w:rPr>
        <w:t xml:space="preserve">  </w:t>
      </w:r>
      <w:r w:rsidRPr="00274D70">
        <w:rPr>
          <w:rFonts w:ascii="Angsana New" w:hAnsi="Angsana New"/>
          <w:sz w:val="32"/>
          <w:szCs w:val="32"/>
          <w:cs/>
        </w:rPr>
        <w:t>แก้ไขพฤติกรรมที่ไม่พึงประสงค์ของนักเรียน</w:t>
      </w:r>
      <w:r>
        <w:rPr>
          <w:rFonts w:ascii="Angsana New" w:hAnsi="Angsana New"/>
          <w:sz w:val="32"/>
          <w:szCs w:val="32"/>
          <w:cs/>
        </w:rPr>
        <w:t>ได้</w:t>
      </w:r>
    </w:p>
    <w:p w:rsidR="009E15E3" w:rsidRDefault="009E15E3" w:rsidP="00274D70">
      <w:pPr>
        <w:rPr>
          <w:rFonts w:ascii="Angsana New" w:hAnsi="Angsana New"/>
          <w:sz w:val="32"/>
          <w:szCs w:val="32"/>
        </w:rPr>
      </w:pPr>
      <w:r w:rsidRPr="00274D70">
        <w:rPr>
          <w:rFonts w:ascii="Angsana New" w:hAnsi="Angsana New"/>
          <w:sz w:val="32"/>
          <w:szCs w:val="32"/>
          <w:cs/>
        </w:rPr>
        <w:tab/>
        <w:t xml:space="preserve">3. </w:t>
      </w:r>
      <w:r>
        <w:rPr>
          <w:rFonts w:ascii="Angsana New" w:hAnsi="Angsana New"/>
          <w:sz w:val="32"/>
          <w:szCs w:val="32"/>
          <w:cs/>
        </w:rPr>
        <w:t xml:space="preserve">  </w:t>
      </w:r>
      <w:r w:rsidRPr="00274D70">
        <w:rPr>
          <w:rFonts w:ascii="Angsana New" w:hAnsi="Angsana New"/>
          <w:sz w:val="32"/>
          <w:szCs w:val="32"/>
          <w:cs/>
        </w:rPr>
        <w:t>นักเรียนประพฤติปฏิบัติตามกติกาของสังคม</w:t>
      </w:r>
    </w:p>
    <w:p w:rsidR="009E15E3" w:rsidRDefault="009E15E3" w:rsidP="005E60EC">
      <w:pPr>
        <w:jc w:val="center"/>
        <w:rPr>
          <w:rFonts w:ascii="Angsana New" w:hAnsi="Angsana New"/>
          <w:sz w:val="32"/>
          <w:szCs w:val="32"/>
        </w:rPr>
      </w:pPr>
    </w:p>
    <w:p w:rsidR="009E15E3" w:rsidRDefault="009E15E3" w:rsidP="005E60EC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ลงชื่อ                                        ผู้เสนอโครงการ</w:t>
      </w:r>
    </w:p>
    <w:p w:rsidR="009E15E3" w:rsidRDefault="009E15E3" w:rsidP="005E60EC">
      <w:pPr>
        <w:ind w:left="28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   (นายเฉลิมพล  ทองจุ้ย)</w:t>
      </w:r>
    </w:p>
    <w:p w:rsidR="009E15E3" w:rsidRPr="00274D70" w:rsidRDefault="009E15E3" w:rsidP="00814C29">
      <w:pPr>
        <w:rPr>
          <w:rFonts w:ascii="Angsana New" w:hAnsi="Angsana New"/>
          <w:sz w:val="32"/>
          <w:szCs w:val="32"/>
        </w:rPr>
      </w:pPr>
    </w:p>
    <w:p w:rsidR="009E15E3" w:rsidRPr="00274D70" w:rsidRDefault="009E15E3" w:rsidP="00814C2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ลงชื่อ</w:t>
      </w:r>
      <w:r>
        <w:rPr>
          <w:rFonts w:ascii="Angsana New" w:hAnsi="Angsana New"/>
          <w:sz w:val="32"/>
          <w:szCs w:val="32"/>
          <w:cs/>
        </w:rPr>
        <w:tab/>
      </w:r>
      <w:r w:rsidRPr="00274D70">
        <w:rPr>
          <w:rFonts w:ascii="Angsana New" w:hAnsi="Angsana New"/>
          <w:sz w:val="32"/>
          <w:szCs w:val="32"/>
          <w:cs/>
        </w:rPr>
        <w:tab/>
      </w:r>
      <w:r w:rsidRPr="00274D70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ผู้เห็นชอบโครงการ                ลงชื่อ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274D70">
        <w:rPr>
          <w:rFonts w:ascii="Angsana New" w:hAnsi="Angsana New"/>
          <w:sz w:val="32"/>
          <w:szCs w:val="32"/>
          <w:cs/>
        </w:rPr>
        <w:tab/>
        <w:t>ผู้เห็นชอบโครงการ</w:t>
      </w:r>
    </w:p>
    <w:p w:rsidR="009E15E3" w:rsidRPr="00274D70" w:rsidRDefault="009E15E3" w:rsidP="00144D5A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      </w:t>
      </w:r>
      <w:r w:rsidRPr="00274D70">
        <w:rPr>
          <w:rFonts w:ascii="Angsana New" w:hAnsi="Angsana New"/>
          <w:sz w:val="32"/>
          <w:szCs w:val="32"/>
          <w:cs/>
        </w:rPr>
        <w:t>(นาย</w:t>
      </w:r>
      <w:r>
        <w:rPr>
          <w:rFonts w:ascii="Angsana New" w:hAnsi="Angsana New"/>
          <w:sz w:val="32"/>
          <w:szCs w:val="32"/>
          <w:cs/>
        </w:rPr>
        <w:t>ประจวบ  ชูวิทย์)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 xml:space="preserve">                  </w:t>
      </w:r>
      <w:r w:rsidRPr="00274D70">
        <w:rPr>
          <w:rFonts w:ascii="Angsana New" w:hAnsi="Angsana New"/>
          <w:sz w:val="32"/>
          <w:szCs w:val="32"/>
          <w:cs/>
        </w:rPr>
        <w:t>(นายวัลลภ    เอี่ยมมะ)</w:t>
      </w:r>
    </w:p>
    <w:p w:rsidR="009E15E3" w:rsidRPr="00274D70" w:rsidRDefault="009E15E3" w:rsidP="00814C29">
      <w:pPr>
        <w:rPr>
          <w:rFonts w:ascii="Angsana New" w:hAnsi="Angsana New"/>
          <w:sz w:val="32"/>
          <w:szCs w:val="32"/>
        </w:rPr>
      </w:pPr>
    </w:p>
    <w:p w:rsidR="009E15E3" w:rsidRPr="00274D70" w:rsidRDefault="009E15E3" w:rsidP="00814C2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274D70">
        <w:rPr>
          <w:rFonts w:ascii="Angsana New" w:hAnsi="Angsana New"/>
          <w:sz w:val="32"/>
          <w:szCs w:val="32"/>
          <w:cs/>
        </w:rPr>
        <w:t>ลงชื่อ</w:t>
      </w:r>
      <w:r w:rsidRPr="00274D70">
        <w:rPr>
          <w:rFonts w:ascii="Angsana New" w:hAnsi="Angsana New"/>
          <w:sz w:val="32"/>
          <w:szCs w:val="32"/>
          <w:cs/>
        </w:rPr>
        <w:tab/>
      </w:r>
      <w:r w:rsidRPr="00274D70">
        <w:rPr>
          <w:rFonts w:ascii="Angsana New" w:hAnsi="Angsana New"/>
          <w:sz w:val="32"/>
          <w:szCs w:val="32"/>
          <w:cs/>
        </w:rPr>
        <w:tab/>
      </w:r>
      <w:r w:rsidRPr="00274D70">
        <w:rPr>
          <w:rFonts w:ascii="Angsana New" w:hAnsi="Angsana New"/>
          <w:sz w:val="32"/>
          <w:szCs w:val="32"/>
          <w:cs/>
        </w:rPr>
        <w:tab/>
      </w:r>
      <w:r w:rsidRPr="00274D70">
        <w:rPr>
          <w:rFonts w:ascii="Angsana New" w:hAnsi="Angsana New"/>
          <w:sz w:val="32"/>
          <w:szCs w:val="32"/>
          <w:cs/>
        </w:rPr>
        <w:tab/>
        <w:t>ผู้อนุมัติโครงการ</w:t>
      </w:r>
    </w:p>
    <w:p w:rsidR="009E15E3" w:rsidRPr="00274D70" w:rsidRDefault="009E15E3" w:rsidP="00814C29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 xml:space="preserve">             (นายมนตรี  คงเจริญ</w:t>
      </w:r>
      <w:r w:rsidRPr="00274D70">
        <w:rPr>
          <w:rFonts w:ascii="Angsana New" w:hAnsi="Angsana New"/>
          <w:sz w:val="32"/>
          <w:szCs w:val="32"/>
          <w:cs/>
        </w:rPr>
        <w:t>)</w:t>
      </w:r>
    </w:p>
    <w:p w:rsidR="009E15E3" w:rsidRDefault="009E15E3" w:rsidP="00E938F7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  <w:t xml:space="preserve">        </w:t>
      </w:r>
      <w:r>
        <w:rPr>
          <w:rFonts w:ascii="Angsana New" w:hAnsi="Angsana New"/>
          <w:sz w:val="32"/>
          <w:szCs w:val="32"/>
          <w:cs/>
        </w:rPr>
        <w:tab/>
        <w:t xml:space="preserve">              </w:t>
      </w:r>
      <w:r w:rsidRPr="00274D70">
        <w:rPr>
          <w:rFonts w:ascii="Angsana New" w:hAnsi="Angsana New"/>
          <w:sz w:val="32"/>
          <w:szCs w:val="32"/>
          <w:cs/>
        </w:rPr>
        <w:t>ผู้อำนวยการโรงเรียนศรีสำโรงชนูปถัมภ์</w:t>
      </w:r>
    </w:p>
    <w:sectPr w:rsidR="009E15E3" w:rsidSect="006F3CB3">
      <w:headerReference w:type="default" r:id="rId7"/>
      <w:pgSz w:w="11906" w:h="16838"/>
      <w:pgMar w:top="1440" w:right="1151" w:bottom="1440" w:left="1701" w:header="709" w:footer="709" w:gutter="0"/>
      <w:pgNumType w:start="10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5E3" w:rsidRDefault="009E15E3">
      <w:r>
        <w:separator/>
      </w:r>
    </w:p>
  </w:endnote>
  <w:endnote w:type="continuationSeparator" w:id="0">
    <w:p w:rsidR="009E15E3" w:rsidRDefault="009E15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5E3" w:rsidRDefault="009E15E3">
      <w:r>
        <w:separator/>
      </w:r>
    </w:p>
  </w:footnote>
  <w:footnote w:type="continuationSeparator" w:id="0">
    <w:p w:rsidR="009E15E3" w:rsidRDefault="009E15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5E3" w:rsidRDefault="009E15E3" w:rsidP="00584C51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D2F5E"/>
    <w:multiLevelType w:val="hybridMultilevel"/>
    <w:tmpl w:val="6CA21C8C"/>
    <w:lvl w:ilvl="0" w:tplc="D27C7F5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688E"/>
    <w:rsid w:val="00041834"/>
    <w:rsid w:val="00072F75"/>
    <w:rsid w:val="000965A6"/>
    <w:rsid w:val="000C4C99"/>
    <w:rsid w:val="000C7C22"/>
    <w:rsid w:val="000D766A"/>
    <w:rsid w:val="00126E95"/>
    <w:rsid w:val="00144D5A"/>
    <w:rsid w:val="00174252"/>
    <w:rsid w:val="00193959"/>
    <w:rsid w:val="00196147"/>
    <w:rsid w:val="001C54A1"/>
    <w:rsid w:val="001E0FB1"/>
    <w:rsid w:val="001E368D"/>
    <w:rsid w:val="001E5586"/>
    <w:rsid w:val="00254F80"/>
    <w:rsid w:val="00265F5A"/>
    <w:rsid w:val="00274D70"/>
    <w:rsid w:val="00296FFC"/>
    <w:rsid w:val="002A7842"/>
    <w:rsid w:val="002C54E4"/>
    <w:rsid w:val="002C5849"/>
    <w:rsid w:val="002E4744"/>
    <w:rsid w:val="00321963"/>
    <w:rsid w:val="00332928"/>
    <w:rsid w:val="00334FA8"/>
    <w:rsid w:val="00341631"/>
    <w:rsid w:val="003C0934"/>
    <w:rsid w:val="003C111C"/>
    <w:rsid w:val="003D6D32"/>
    <w:rsid w:val="003F43A7"/>
    <w:rsid w:val="00423142"/>
    <w:rsid w:val="00426C2D"/>
    <w:rsid w:val="00427F20"/>
    <w:rsid w:val="004360A0"/>
    <w:rsid w:val="00474ADB"/>
    <w:rsid w:val="00484619"/>
    <w:rsid w:val="00532DF3"/>
    <w:rsid w:val="00541501"/>
    <w:rsid w:val="005648A4"/>
    <w:rsid w:val="005653D1"/>
    <w:rsid w:val="00573ACC"/>
    <w:rsid w:val="00584C51"/>
    <w:rsid w:val="005D5A8E"/>
    <w:rsid w:val="005E60EC"/>
    <w:rsid w:val="005E6A9D"/>
    <w:rsid w:val="006125B6"/>
    <w:rsid w:val="00637556"/>
    <w:rsid w:val="00651E31"/>
    <w:rsid w:val="00691866"/>
    <w:rsid w:val="006B2CBA"/>
    <w:rsid w:val="006D7808"/>
    <w:rsid w:val="006F3CB3"/>
    <w:rsid w:val="007652AC"/>
    <w:rsid w:val="007B05F6"/>
    <w:rsid w:val="007B3325"/>
    <w:rsid w:val="007B5E7B"/>
    <w:rsid w:val="007C688E"/>
    <w:rsid w:val="007D0563"/>
    <w:rsid w:val="00814C29"/>
    <w:rsid w:val="008809D9"/>
    <w:rsid w:val="00894246"/>
    <w:rsid w:val="008E6782"/>
    <w:rsid w:val="009467D3"/>
    <w:rsid w:val="00953DD3"/>
    <w:rsid w:val="009E15E3"/>
    <w:rsid w:val="00A24CEE"/>
    <w:rsid w:val="00A41020"/>
    <w:rsid w:val="00A62E2D"/>
    <w:rsid w:val="00A76443"/>
    <w:rsid w:val="00AC4700"/>
    <w:rsid w:val="00B32A17"/>
    <w:rsid w:val="00B62B49"/>
    <w:rsid w:val="00B748DC"/>
    <w:rsid w:val="00B954A5"/>
    <w:rsid w:val="00BB1B58"/>
    <w:rsid w:val="00BB7EA3"/>
    <w:rsid w:val="00C00017"/>
    <w:rsid w:val="00C70113"/>
    <w:rsid w:val="00C84E78"/>
    <w:rsid w:val="00C91B79"/>
    <w:rsid w:val="00CA3B5C"/>
    <w:rsid w:val="00CC33EE"/>
    <w:rsid w:val="00D04B86"/>
    <w:rsid w:val="00D066DB"/>
    <w:rsid w:val="00D14E98"/>
    <w:rsid w:val="00D34738"/>
    <w:rsid w:val="00D37016"/>
    <w:rsid w:val="00D45B3F"/>
    <w:rsid w:val="00DA4D10"/>
    <w:rsid w:val="00DA7C84"/>
    <w:rsid w:val="00DE0ECB"/>
    <w:rsid w:val="00E11432"/>
    <w:rsid w:val="00E55903"/>
    <w:rsid w:val="00E57213"/>
    <w:rsid w:val="00E71D22"/>
    <w:rsid w:val="00E938F7"/>
    <w:rsid w:val="00EF0757"/>
    <w:rsid w:val="00F609F9"/>
    <w:rsid w:val="00FB62D4"/>
    <w:rsid w:val="00FC5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66A"/>
    <w:rPr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D780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E938F7"/>
    <w:pPr>
      <w:spacing w:after="120"/>
      <w:ind w:left="360"/>
    </w:pPr>
    <w:rPr>
      <w:rFonts w:ascii="AngsanaUPC" w:hAnsi="AngsanaUPC"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938F7"/>
    <w:rPr>
      <w:rFonts w:ascii="AngsanaUPC" w:eastAsia="Times New Roman" w:hAnsi="AngsanaUPC" w:cs="AngsanaUPC"/>
      <w:sz w:val="32"/>
      <w:szCs w:val="32"/>
      <w:lang w:bidi="th-TH"/>
    </w:rPr>
  </w:style>
  <w:style w:type="paragraph" w:styleId="NormalWeb">
    <w:name w:val="Normal (Web)"/>
    <w:basedOn w:val="Normal"/>
    <w:uiPriority w:val="99"/>
    <w:rsid w:val="007B05F6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a">
    <w:name w:val="a"/>
    <w:basedOn w:val="Normal"/>
    <w:uiPriority w:val="99"/>
    <w:rsid w:val="00D04B86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styleId="NoSpacing">
    <w:name w:val="No Spacing"/>
    <w:uiPriority w:val="99"/>
    <w:qFormat/>
    <w:rsid w:val="00D04B86"/>
    <w:rPr>
      <w:rFonts w:ascii="Calibri" w:hAnsi="Calibri"/>
    </w:rPr>
  </w:style>
  <w:style w:type="paragraph" w:styleId="Header">
    <w:name w:val="header"/>
    <w:basedOn w:val="Normal"/>
    <w:link w:val="HeaderChar"/>
    <w:uiPriority w:val="99"/>
    <w:rsid w:val="00584C5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67845"/>
    <w:rPr>
      <w:sz w:val="24"/>
    </w:rPr>
  </w:style>
  <w:style w:type="character" w:styleId="PageNumber">
    <w:name w:val="page number"/>
    <w:basedOn w:val="DefaultParagraphFont"/>
    <w:uiPriority w:val="99"/>
    <w:rsid w:val="00584C5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3473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34738"/>
    <w:rPr>
      <w:rFonts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095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09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09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09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09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0095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5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5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4</Pages>
  <Words>736</Words>
  <Characters>4197</Characters>
  <Application>Microsoft Office Outlook</Application>
  <DocSecurity>0</DocSecurity>
  <Lines>0</Lines>
  <Paragraphs>0</Paragraphs>
  <ScaleCrop>false</ScaleCrop>
  <Company>SUKHOTHAI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แบบเขียนโครงการ /งาน</dc:title>
  <dc:subject/>
  <dc:creator>USER</dc:creator>
  <cp:keywords/>
  <dc:description/>
  <cp:lastModifiedBy>IT-STATION</cp:lastModifiedBy>
  <cp:revision>5</cp:revision>
  <cp:lastPrinted>2009-04-07T04:48:00Z</cp:lastPrinted>
  <dcterms:created xsi:type="dcterms:W3CDTF">2016-03-16T16:34:00Z</dcterms:created>
  <dcterms:modified xsi:type="dcterms:W3CDTF">2016-05-05T05:54:00Z</dcterms:modified>
</cp:coreProperties>
</file>