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27" w:rsidRPr="008E4309" w:rsidRDefault="00251A27" w:rsidP="00850D38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8E4309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>พัฒนาระบบสารบรรณข้อมูลสารสนเทศฝ่ายปกครอง</w:t>
      </w:r>
      <w:r w:rsidRPr="008E4309">
        <w:rPr>
          <w:rFonts w:ascii="Angsana New" w:hAnsi="Angsana New"/>
          <w:sz w:val="32"/>
          <w:szCs w:val="32"/>
        </w:rPr>
        <w:tab/>
      </w:r>
      <w:r w:rsidRPr="008E4309">
        <w:rPr>
          <w:rFonts w:ascii="Angsana New" w:hAnsi="Angsana New"/>
          <w:sz w:val="32"/>
          <w:szCs w:val="32"/>
        </w:rPr>
        <w:tab/>
      </w:r>
      <w:r w:rsidRPr="008E4309">
        <w:rPr>
          <w:rFonts w:ascii="Angsana New" w:hAnsi="Angsana New"/>
          <w:sz w:val="32"/>
          <w:szCs w:val="32"/>
        </w:rPr>
        <w:tab/>
      </w:r>
    </w:p>
    <w:p w:rsidR="00251A27" w:rsidRPr="00CA3B5C" w:rsidRDefault="00251A27" w:rsidP="00CA3B5C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</w:p>
    <w:p w:rsidR="00251A27" w:rsidRPr="00CA3B5C" w:rsidRDefault="00251A27" w:rsidP="00CA3B5C">
      <w:pPr>
        <w:rPr>
          <w:rFonts w:ascii="Angsana New" w:hAnsi="Angsana New"/>
          <w:b/>
          <w:bCs/>
          <w:sz w:val="32"/>
          <w:szCs w:val="32"/>
          <w:cs/>
        </w:rPr>
      </w:pPr>
      <w:r w:rsidRPr="009205C7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9205C7">
        <w:rPr>
          <w:b/>
          <w:bCs/>
          <w:sz w:val="32"/>
          <w:szCs w:val="32"/>
          <w:cs/>
        </w:rPr>
        <w:t>ของสถานศึกษา</w:t>
      </w:r>
      <w:r w:rsidRPr="009205C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  ข้อ 6                     </w:t>
      </w:r>
      <w:r w:rsidRPr="00CA3B5C">
        <w:rPr>
          <w:rFonts w:ascii="Angsana New" w:hAnsi="Angsana New"/>
          <w:b/>
          <w:bCs/>
          <w:sz w:val="32"/>
          <w:szCs w:val="32"/>
          <w:cs/>
        </w:rPr>
        <w:t>จุดเน้น</w:t>
      </w:r>
      <w:r w:rsidRPr="00CA3B5C">
        <w:rPr>
          <w:rFonts w:ascii="Angsana New" w:hAnsi="Angsana New"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b/>
          <w:bCs/>
          <w:sz w:val="32"/>
          <w:szCs w:val="32"/>
          <w:cs/>
        </w:rPr>
        <w:t xml:space="preserve">สพฐ.  </w:t>
      </w:r>
      <w:r w:rsidRPr="00CA3B5C">
        <w:rPr>
          <w:rFonts w:ascii="Angsana New" w:hAnsi="Angsana New"/>
          <w:sz w:val="32"/>
          <w:szCs w:val="32"/>
          <w:cs/>
        </w:rPr>
        <w:t xml:space="preserve">ข้อ 10             </w:t>
      </w:r>
    </w:p>
    <w:p w:rsidR="00251A27" w:rsidRPr="008E4309" w:rsidRDefault="00251A27" w:rsidP="00850D38">
      <w:pPr>
        <w:rPr>
          <w:rFonts w:ascii="Angsana New" w:hAnsi="Angsana New"/>
          <w:sz w:val="32"/>
          <w:szCs w:val="32"/>
          <w:cs/>
        </w:rPr>
      </w:pPr>
      <w:r w:rsidRPr="009205C7">
        <w:rPr>
          <w:rFonts w:ascii="Angsana New" w:hAnsi="Angsana New"/>
          <w:b/>
          <w:bCs/>
          <w:sz w:val="32"/>
          <w:szCs w:val="32"/>
          <w:cs/>
        </w:rPr>
        <w:t>สอดคล้องกับมาตรฐานการศึกษา</w:t>
      </w:r>
      <w:r w:rsidRPr="008E4309"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15</w:t>
      </w:r>
      <w:r w:rsidRPr="008E4309">
        <w:rPr>
          <w:rFonts w:ascii="Angsana New" w:hAnsi="Angsana New"/>
          <w:sz w:val="32"/>
          <w:szCs w:val="32"/>
        </w:rPr>
        <w:tab/>
      </w:r>
    </w:p>
    <w:p w:rsidR="00251A27" w:rsidRPr="009205C7" w:rsidRDefault="00251A27" w:rsidP="009205C7">
      <w:pPr>
        <w:rPr>
          <w:rFonts w:ascii="Angsana New" w:hAnsi="Angsana New"/>
          <w:b/>
          <w:bCs/>
          <w:sz w:val="32"/>
          <w:szCs w:val="32"/>
        </w:rPr>
      </w:pPr>
      <w:r w:rsidRPr="009205C7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9205C7">
        <w:rPr>
          <w:rFonts w:ascii="Angsana New" w:hAnsi="Angsana New"/>
          <w:b/>
          <w:bCs/>
          <w:sz w:val="32"/>
          <w:szCs w:val="32"/>
          <w:cs/>
        </w:rPr>
        <w:tab/>
      </w:r>
      <w:r w:rsidRPr="009205C7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Pr="009205C7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251A27" w:rsidRDefault="00251A27" w:rsidP="00850D38">
      <w:pPr>
        <w:rPr>
          <w:rFonts w:ascii="Angsana New" w:hAnsi="Angsana New"/>
          <w:b/>
          <w:bCs/>
          <w:sz w:val="32"/>
          <w:szCs w:val="32"/>
          <w:cs/>
        </w:rPr>
      </w:pPr>
      <w:r w:rsidRPr="008E4309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8E4309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นางฐิติพร  เทียนศรี</w:t>
      </w:r>
    </w:p>
    <w:p w:rsidR="00251A27" w:rsidRPr="008E4309" w:rsidRDefault="00251A27" w:rsidP="00CA3B5C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CA3B5C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พ.ค. 255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- 31 มี.ค. 25</w:t>
      </w:r>
      <w:r>
        <w:rPr>
          <w:rFonts w:ascii="Angsana New" w:hAnsi="Angsana New"/>
          <w:sz w:val="32"/>
          <w:szCs w:val="32"/>
        </w:rPr>
        <w:t>60</w:t>
      </w:r>
    </w:p>
    <w:p w:rsidR="00251A27" w:rsidRPr="008E4309" w:rsidRDefault="00251A27" w:rsidP="00850D38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251A27" w:rsidRPr="009205C7" w:rsidRDefault="00251A27" w:rsidP="00850D38">
      <w:pPr>
        <w:rPr>
          <w:rFonts w:ascii="Angsana New" w:hAnsi="Angsana New"/>
          <w:sz w:val="4"/>
          <w:szCs w:val="4"/>
        </w:rPr>
      </w:pPr>
    </w:p>
    <w:p w:rsidR="00251A27" w:rsidRPr="008E4309" w:rsidRDefault="00251A27" w:rsidP="007C688E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 หลักการและเหตุผล</w:t>
      </w:r>
      <w:r w:rsidRPr="008E4309">
        <w:rPr>
          <w:rFonts w:ascii="Angsana New" w:hAnsi="Angsana New"/>
          <w:sz w:val="32"/>
          <w:szCs w:val="32"/>
          <w:cs/>
        </w:rPr>
        <w:tab/>
      </w:r>
    </w:p>
    <w:p w:rsidR="00251A27" w:rsidRDefault="00251A27" w:rsidP="00463526">
      <w:pPr>
        <w:ind w:firstLine="720"/>
        <w:rPr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เพื่อ</w:t>
      </w:r>
      <w:r w:rsidRPr="008E4309">
        <w:rPr>
          <w:rFonts w:ascii="Angsana New" w:hAnsi="Angsana New"/>
          <w:sz w:val="32"/>
          <w:szCs w:val="32"/>
          <w:cs/>
        </w:rPr>
        <w:t>พัฒนาระบบสารสนเทศและงานสารบรรณของฝ่ายปกครองให้เป็นระบบและง่ายต่อการค้นหา</w:t>
      </w:r>
      <w:r>
        <w:rPr>
          <w:b/>
          <w:bCs/>
          <w:sz w:val="32"/>
          <w:szCs w:val="32"/>
          <w:cs/>
        </w:rPr>
        <w:t xml:space="preserve"> </w:t>
      </w:r>
    </w:p>
    <w:p w:rsidR="00251A27" w:rsidRDefault="00251A27" w:rsidP="0046352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>. วัตถุประสงค์</w:t>
      </w:r>
    </w:p>
    <w:p w:rsidR="00251A27" w:rsidRDefault="00251A27" w:rsidP="007A21D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 xml:space="preserve">2.1 ผลผลิต 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(Outputs)  </w:t>
      </w:r>
    </w:p>
    <w:p w:rsidR="00251A27" w:rsidRPr="008E4309" w:rsidRDefault="00251A27" w:rsidP="007A21D3">
      <w:pPr>
        <w:rPr>
          <w:rFonts w:ascii="Angsana New" w:hAnsi="Angsana New"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sz w:val="32"/>
          <w:szCs w:val="32"/>
        </w:rPr>
        <w:t xml:space="preserve">    </w:t>
      </w:r>
      <w:r w:rsidRPr="008E4309">
        <w:rPr>
          <w:rFonts w:ascii="Angsana New" w:hAnsi="Angsana New"/>
          <w:sz w:val="32"/>
          <w:szCs w:val="32"/>
          <w:cs/>
        </w:rPr>
        <w:t>พัฒนาระบบสารสนเทศและงานสารบรรณของฝ่ายปกครองให้เป็นระบบและง่ายต่อการค้นหา</w:t>
      </w:r>
    </w:p>
    <w:p w:rsidR="00251A27" w:rsidRDefault="00251A27" w:rsidP="007A21D3">
      <w:pPr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251A27" w:rsidRDefault="00251A27" w:rsidP="007C688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 xml:space="preserve">     </w:t>
      </w:r>
      <w:r w:rsidRPr="008E4309">
        <w:rPr>
          <w:rFonts w:ascii="Angsana New" w:hAnsi="Angsana New"/>
          <w:sz w:val="32"/>
          <w:szCs w:val="32"/>
          <w:cs/>
        </w:rPr>
        <w:t>ระบบสารสนเทศและงานสารบรรณของฝ่ายปกครองเป็นระบบและง่ายต่อการค้นหา</w:t>
      </w:r>
    </w:p>
    <w:p w:rsidR="00251A27" w:rsidRPr="008E4309" w:rsidRDefault="00251A27" w:rsidP="007C688E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 เป้าหมาย</w:t>
      </w:r>
    </w:p>
    <w:p w:rsidR="00251A27" w:rsidRPr="008E4309" w:rsidRDefault="00251A27" w:rsidP="007C688E">
      <w:pPr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.1 เป้าหมายเชิงปริมาณ</w:t>
      </w:r>
    </w:p>
    <w:p w:rsidR="00251A27" w:rsidRPr="008E4309" w:rsidRDefault="00251A27" w:rsidP="007C688E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  <w:t>งานสารสนเทศและงานสารบรรณของฝ่ายปกครองโรงเรียนศรีสำโรงชนูปถัมภ์</w:t>
      </w:r>
    </w:p>
    <w:p w:rsidR="00251A27" w:rsidRPr="008E4309" w:rsidRDefault="00251A27" w:rsidP="007C688E">
      <w:pPr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8E4309">
        <w:rPr>
          <w:rFonts w:ascii="Angsana New" w:hAnsi="Angsana New"/>
          <w:b/>
          <w:bCs/>
          <w:sz w:val="32"/>
          <w:szCs w:val="32"/>
          <w:cs/>
        </w:rPr>
        <w:t>.2  เป้าหมายเชิงคุณภาพ</w:t>
      </w:r>
    </w:p>
    <w:p w:rsidR="00251A27" w:rsidRPr="008E4309" w:rsidRDefault="00251A27" w:rsidP="00CC1A3A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 xml:space="preserve">             งานสารสนเทศและงานสารบรรณของฝ่ายปกครอง จัดเป็นระเบียบง่ายต่อการค้นหา</w:t>
      </w:r>
    </w:p>
    <w:p w:rsidR="00251A27" w:rsidRDefault="00251A27" w:rsidP="00A86A58">
      <w:pPr>
        <w:pStyle w:val="NoSpacing"/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251A27" w:rsidRPr="00463526" w:rsidRDefault="00251A27" w:rsidP="00A86A58">
      <w:pPr>
        <w:pStyle w:val="NoSpacing"/>
        <w:ind w:left="720" w:firstLine="720"/>
        <w:rPr>
          <w:rFonts w:ascii="Angsana New" w:hAnsi="Angsana New"/>
          <w:sz w:val="32"/>
          <w:szCs w:val="32"/>
        </w:rPr>
      </w:pPr>
      <w:r w:rsidRPr="00463526">
        <w:rPr>
          <w:rFonts w:ascii="Angsana New" w:hAnsi="Angsana New"/>
          <w:sz w:val="32"/>
          <w:szCs w:val="32"/>
          <w:cs/>
        </w:rPr>
        <w:t xml:space="preserve">มาตรฐานที่ </w:t>
      </w:r>
      <w:r w:rsidRPr="00463526">
        <w:rPr>
          <w:rFonts w:ascii="Angsana New" w:hAnsi="Angsana New"/>
          <w:sz w:val="32"/>
          <w:szCs w:val="32"/>
        </w:rPr>
        <w:t xml:space="preserve">  15   </w:t>
      </w:r>
      <w:r w:rsidRPr="00463526">
        <w:rPr>
          <w:rFonts w:ascii="Angsana New" w:hAnsi="Angsana New"/>
          <w:sz w:val="32"/>
          <w:szCs w:val="32"/>
          <w:cs/>
        </w:rPr>
        <w:t xml:space="preserve">ตัวบ่งชี้  </w:t>
      </w:r>
      <w:r w:rsidRPr="00463526">
        <w:rPr>
          <w:rFonts w:ascii="Angsana New" w:hAnsi="Angsana New"/>
          <w:sz w:val="32"/>
          <w:szCs w:val="32"/>
        </w:rPr>
        <w:t>15.1 15.2</w:t>
      </w:r>
    </w:p>
    <w:p w:rsidR="00251A27" w:rsidRPr="009205C7" w:rsidRDefault="00251A27" w:rsidP="007C688E">
      <w:pPr>
        <w:rPr>
          <w:b/>
          <w:bCs/>
          <w:sz w:val="32"/>
          <w:szCs w:val="32"/>
          <w:cs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160"/>
        <w:gridCol w:w="2160"/>
        <w:gridCol w:w="1369"/>
        <w:gridCol w:w="971"/>
        <w:gridCol w:w="1260"/>
      </w:tblGrid>
      <w:tr w:rsidR="00251A27" w:rsidRPr="00752345">
        <w:tc>
          <w:tcPr>
            <w:tcW w:w="1728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  <w:r w:rsidRPr="007523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-   วันสิ้นสุด</w:t>
            </w:r>
          </w:p>
        </w:tc>
        <w:tc>
          <w:tcPr>
            <w:tcW w:w="1369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971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251A27" w:rsidRPr="00752345" w:rsidRDefault="00251A27" w:rsidP="000C4C99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51A27" w:rsidRPr="00752345">
        <w:tc>
          <w:tcPr>
            <w:tcW w:w="1728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ปฏิบัติงานสารบรรณฝ่ายปกครอง</w:t>
            </w:r>
          </w:p>
        </w:tc>
        <w:tc>
          <w:tcPr>
            <w:tcW w:w="2160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1. รับ-ส่งหนังสือ   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ในฝ่ายปกครอง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2.จัดทำเอกสารแบบ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ฟอร์มต่างๆ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3. จัดเก็บเอกสารต่างๆ</w:t>
            </w:r>
          </w:p>
          <w:p w:rsidR="00251A27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4.</w:t>
            </w:r>
            <w:r w:rsidRPr="007523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52345">
              <w:rPr>
                <w:rFonts w:ascii="Angsana New" w:hAnsi="Angsana New"/>
                <w:sz w:val="32"/>
                <w:szCs w:val="32"/>
                <w:cs/>
              </w:rPr>
              <w:t>บันทึกการประชุม</w:t>
            </w:r>
          </w:p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251A27" w:rsidRPr="00627DFB" w:rsidRDefault="00251A27" w:rsidP="000C4C9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DFB">
              <w:rPr>
                <w:rFonts w:ascii="Angsana New" w:hAnsi="Angsana New"/>
                <w:sz w:val="32"/>
                <w:szCs w:val="32"/>
              </w:rPr>
              <w:t>9</w:t>
            </w:r>
            <w:r w:rsidRPr="00627DFB"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Pr="00627DFB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  <w:p w:rsidR="00251A27" w:rsidRPr="00752345" w:rsidRDefault="00251A27" w:rsidP="00C0771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DFB">
              <w:rPr>
                <w:rFonts w:ascii="Angsana New" w:hAnsi="Angsana New"/>
                <w:sz w:val="32"/>
                <w:szCs w:val="32"/>
                <w:cs/>
              </w:rPr>
              <w:t>31 มี.ค. 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369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ห้องปกครอง</w:t>
            </w:r>
          </w:p>
        </w:tc>
        <w:tc>
          <w:tcPr>
            <w:tcW w:w="971" w:type="dxa"/>
          </w:tcPr>
          <w:p w:rsidR="00251A27" w:rsidRPr="00301F7D" w:rsidRDefault="00251A27" w:rsidP="00BD2B06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14,625</w:t>
            </w:r>
          </w:p>
        </w:tc>
        <w:tc>
          <w:tcPr>
            <w:tcW w:w="1260" w:type="dxa"/>
          </w:tcPr>
          <w:p w:rsidR="00251A27" w:rsidRPr="00752345" w:rsidRDefault="00251A27" w:rsidP="000C4C99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กลุ่มงานเลขาฝ่ายปกครอง</w:t>
            </w:r>
          </w:p>
        </w:tc>
      </w:tr>
    </w:tbl>
    <w:p w:rsidR="00251A27" w:rsidRPr="000C4C99" w:rsidRDefault="00251A27">
      <w:pPr>
        <w:rPr>
          <w:sz w:val="16"/>
          <w:szCs w:val="16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340"/>
        <w:gridCol w:w="1980"/>
        <w:gridCol w:w="1440"/>
        <w:gridCol w:w="1080"/>
        <w:gridCol w:w="1080"/>
      </w:tblGrid>
      <w:tr w:rsidR="00251A27" w:rsidRPr="00752345">
        <w:tc>
          <w:tcPr>
            <w:tcW w:w="1728" w:type="dxa"/>
          </w:tcPr>
          <w:p w:rsidR="00251A27" w:rsidRPr="00752345" w:rsidRDefault="00251A27" w:rsidP="007523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40" w:type="dxa"/>
          </w:tcPr>
          <w:p w:rsidR="00251A27" w:rsidRPr="00752345" w:rsidRDefault="00251A27" w:rsidP="007523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251A27" w:rsidRPr="00752345" w:rsidRDefault="00251A27" w:rsidP="007523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980" w:type="dxa"/>
          </w:tcPr>
          <w:p w:rsidR="00251A27" w:rsidRPr="00752345" w:rsidRDefault="00251A27" w:rsidP="0075234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ระยะเวลา(วันเริ่มต้น </w:t>
            </w:r>
            <w:r w:rsidRPr="007523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251A27" w:rsidRPr="00752345" w:rsidRDefault="00251A27" w:rsidP="00752345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</w:t>
            </w: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   วันสิ้นสุด</w:t>
            </w:r>
          </w:p>
        </w:tc>
        <w:tc>
          <w:tcPr>
            <w:tcW w:w="1440" w:type="dxa"/>
          </w:tcPr>
          <w:p w:rsidR="00251A27" w:rsidRPr="00752345" w:rsidRDefault="00251A27" w:rsidP="007523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251A27" w:rsidRPr="00752345" w:rsidRDefault="00251A27" w:rsidP="007523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251A27" w:rsidRPr="00752345" w:rsidRDefault="00251A27" w:rsidP="007523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080" w:type="dxa"/>
          </w:tcPr>
          <w:p w:rsidR="00251A27" w:rsidRPr="00752345" w:rsidRDefault="00251A27" w:rsidP="007523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251A27" w:rsidRPr="00752345" w:rsidRDefault="00251A27" w:rsidP="007523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51A27" w:rsidRPr="00752345">
        <w:tc>
          <w:tcPr>
            <w:tcW w:w="1728" w:type="dxa"/>
          </w:tcPr>
          <w:p w:rsidR="00251A27" w:rsidRPr="00752345" w:rsidRDefault="00251A27" w:rsidP="00BA75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จัดเก็บรวบรวมข้อมูลสารสนเทศฝ่ายปกครอง</w:t>
            </w:r>
          </w:p>
        </w:tc>
        <w:tc>
          <w:tcPr>
            <w:tcW w:w="2340" w:type="dxa"/>
          </w:tcPr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1.รวบรวมข้อมูลต่างๆ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ในฝ่ายปกครอง  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2.จำแนกข้อมูลตาม  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งานต่างๆ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3. นำเสนอข้อมูล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4. รายงานสรุปผล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ข้อมูล</w:t>
            </w:r>
          </w:p>
        </w:tc>
        <w:tc>
          <w:tcPr>
            <w:tcW w:w="1980" w:type="dxa"/>
          </w:tcPr>
          <w:p w:rsidR="00251A27" w:rsidRPr="00627DFB" w:rsidRDefault="00251A27" w:rsidP="00C0771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DFB">
              <w:rPr>
                <w:rFonts w:ascii="Angsana New" w:hAnsi="Angsana New"/>
                <w:sz w:val="32"/>
                <w:szCs w:val="32"/>
              </w:rPr>
              <w:t>9</w:t>
            </w:r>
            <w:r w:rsidRPr="00627DFB"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 w:rsidRPr="00627DFB">
              <w:rPr>
                <w:rFonts w:ascii="Angsana New" w:hAnsi="Angsana New"/>
                <w:sz w:val="32"/>
                <w:szCs w:val="32"/>
              </w:rPr>
              <w:t>9</w:t>
            </w:r>
            <w:r w:rsidRPr="00627DFB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  <w:p w:rsidR="00251A27" w:rsidRPr="00752345" w:rsidRDefault="00251A27" w:rsidP="00C077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DFB">
              <w:rPr>
                <w:rFonts w:ascii="Angsana New" w:hAnsi="Angsana New"/>
                <w:sz w:val="32"/>
                <w:szCs w:val="32"/>
                <w:cs/>
              </w:rPr>
              <w:t>31 มี.ค. 25</w:t>
            </w:r>
            <w:r w:rsidRPr="00627DFB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ห้องปกครอง</w:t>
            </w:r>
          </w:p>
        </w:tc>
        <w:tc>
          <w:tcPr>
            <w:tcW w:w="1080" w:type="dxa"/>
          </w:tcPr>
          <w:p w:rsidR="00251A27" w:rsidRPr="00301F7D" w:rsidRDefault="00251A27" w:rsidP="00BD2B0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1F7D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7,061</w:t>
            </w:r>
          </w:p>
        </w:tc>
        <w:tc>
          <w:tcPr>
            <w:tcW w:w="1080" w:type="dxa"/>
          </w:tcPr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กลุ่มงานเลขาฝ่ายปกครอง</w:t>
            </w:r>
          </w:p>
        </w:tc>
      </w:tr>
      <w:tr w:rsidR="00251A27" w:rsidRPr="00752345">
        <w:tc>
          <w:tcPr>
            <w:tcW w:w="1728" w:type="dxa"/>
          </w:tcPr>
          <w:p w:rsidR="00251A27" w:rsidRPr="00752345" w:rsidRDefault="00251A27" w:rsidP="00BB60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251A27" w:rsidRPr="00752345" w:rsidRDefault="00251A27" w:rsidP="00BB60E2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ปรับปรุงห้องและอุปกรณ์การปฏิบัติงานฝ่ายปกครอง</w:t>
            </w:r>
          </w:p>
        </w:tc>
        <w:tc>
          <w:tcPr>
            <w:tcW w:w="2340" w:type="dxa"/>
          </w:tcPr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1. ซ่อมบำรุงเครื่อง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คอมพิวเตอร์</w:t>
            </w:r>
          </w:p>
          <w:p w:rsidR="00251A27" w:rsidRPr="00752345" w:rsidRDefault="00251A27" w:rsidP="00C25950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2. ซ่อมบำรุงเครื่อง</w:t>
            </w:r>
          </w:p>
          <w:p w:rsidR="00251A27" w:rsidRPr="00752345" w:rsidRDefault="00251A27" w:rsidP="00C25950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ปริ้นเตอร์</w:t>
            </w:r>
          </w:p>
          <w:p w:rsidR="00251A27" w:rsidRPr="00752345" w:rsidRDefault="00251A27" w:rsidP="00E05D10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3. ซ่อมแอร์ </w:t>
            </w:r>
          </w:p>
          <w:p w:rsidR="00251A27" w:rsidRPr="00752345" w:rsidRDefault="00251A27" w:rsidP="00C25950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4. ล้างแอร์</w:t>
            </w:r>
          </w:p>
        </w:tc>
        <w:tc>
          <w:tcPr>
            <w:tcW w:w="1980" w:type="dxa"/>
          </w:tcPr>
          <w:p w:rsidR="00251A27" w:rsidRPr="00627DFB" w:rsidRDefault="00251A27" w:rsidP="00627DF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DFB">
              <w:rPr>
                <w:rFonts w:ascii="Angsana New" w:hAnsi="Angsana New"/>
                <w:sz w:val="32"/>
                <w:szCs w:val="32"/>
              </w:rPr>
              <w:t>9</w:t>
            </w:r>
            <w:r w:rsidRPr="00627DFB"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 w:rsidRPr="00627DFB">
              <w:rPr>
                <w:rFonts w:ascii="Angsana New" w:hAnsi="Angsana New"/>
                <w:sz w:val="32"/>
                <w:szCs w:val="32"/>
              </w:rPr>
              <w:t>9</w:t>
            </w:r>
            <w:r w:rsidRPr="00627DFB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  <w:p w:rsidR="00251A27" w:rsidRPr="00752345" w:rsidRDefault="00251A27" w:rsidP="00627D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DFB">
              <w:rPr>
                <w:rFonts w:ascii="Angsana New" w:hAnsi="Angsana New"/>
                <w:sz w:val="32"/>
                <w:szCs w:val="32"/>
                <w:cs/>
              </w:rPr>
              <w:t>31 มี.ค. 25</w:t>
            </w:r>
            <w:r w:rsidRPr="00627DFB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ห้องปกครอง</w:t>
            </w:r>
          </w:p>
        </w:tc>
        <w:tc>
          <w:tcPr>
            <w:tcW w:w="1080" w:type="dxa"/>
          </w:tcPr>
          <w:p w:rsidR="00251A27" w:rsidRPr="00301F7D" w:rsidRDefault="00251A27" w:rsidP="0075234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301F7D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080" w:type="dxa"/>
          </w:tcPr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กลุ่มงานเลขาฝ่ายปกครอง</w:t>
            </w:r>
          </w:p>
        </w:tc>
      </w:tr>
      <w:tr w:rsidR="00251A27" w:rsidRPr="00752345">
        <w:tc>
          <w:tcPr>
            <w:tcW w:w="1728" w:type="dxa"/>
          </w:tcPr>
          <w:p w:rsidR="00251A27" w:rsidRPr="00752345" w:rsidRDefault="00251A27" w:rsidP="00BB60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4</w:t>
            </w:r>
          </w:p>
          <w:p w:rsidR="00251A27" w:rsidRPr="00752345" w:rsidRDefault="00251A27" w:rsidP="00BB60E2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ติดตามการใช้งบประมาณฝ่ายปกครอง</w:t>
            </w:r>
          </w:p>
        </w:tc>
        <w:tc>
          <w:tcPr>
            <w:tcW w:w="2340" w:type="dxa"/>
          </w:tcPr>
          <w:p w:rsidR="00251A27" w:rsidRPr="00752345" w:rsidRDefault="00251A27" w:rsidP="001161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1.ประเมินโครงการ</w:t>
            </w:r>
          </w:p>
          <w:p w:rsidR="00251A27" w:rsidRPr="00752345" w:rsidRDefault="00251A27" w:rsidP="00116151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ต่างๆของฝ่ายปกครอง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2. รายงานผลการ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 xml:space="preserve">    ปฏิบัติงาน</w:t>
            </w:r>
          </w:p>
        </w:tc>
        <w:tc>
          <w:tcPr>
            <w:tcW w:w="1980" w:type="dxa"/>
          </w:tcPr>
          <w:p w:rsidR="00251A27" w:rsidRPr="00627DFB" w:rsidRDefault="00251A27" w:rsidP="00627DF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DFB">
              <w:rPr>
                <w:rFonts w:ascii="Angsana New" w:hAnsi="Angsana New"/>
                <w:sz w:val="32"/>
                <w:szCs w:val="32"/>
              </w:rPr>
              <w:t>9</w:t>
            </w:r>
            <w:r w:rsidRPr="00627DFB"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 w:rsidRPr="00627DFB">
              <w:rPr>
                <w:rFonts w:ascii="Angsana New" w:hAnsi="Angsana New"/>
                <w:sz w:val="32"/>
                <w:szCs w:val="32"/>
              </w:rPr>
              <w:t>9</w:t>
            </w:r>
            <w:r w:rsidRPr="00627DFB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  <w:p w:rsidR="00251A27" w:rsidRPr="00752345" w:rsidRDefault="00251A27" w:rsidP="00627D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27DFB">
              <w:rPr>
                <w:rFonts w:ascii="Angsana New" w:hAnsi="Angsana New"/>
                <w:sz w:val="32"/>
                <w:szCs w:val="32"/>
                <w:cs/>
              </w:rPr>
              <w:t>31 มี.ค. 25</w:t>
            </w:r>
            <w:r w:rsidRPr="00627DFB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</w:tcPr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โรงเรียนศรีสำโรงชนู</w:t>
            </w:r>
            <w:r w:rsidRPr="00752345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51A27" w:rsidRPr="00752345" w:rsidRDefault="00251A27" w:rsidP="00BA7516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ปถัมภ์</w:t>
            </w:r>
          </w:p>
        </w:tc>
        <w:tc>
          <w:tcPr>
            <w:tcW w:w="1080" w:type="dxa"/>
          </w:tcPr>
          <w:p w:rsidR="00251A27" w:rsidRPr="00752345" w:rsidRDefault="00251A27" w:rsidP="0075234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251A27" w:rsidRPr="00752345" w:rsidRDefault="00251A27" w:rsidP="00BB60E2">
            <w:pPr>
              <w:rPr>
                <w:rFonts w:ascii="Angsana New" w:hAnsi="Angsana New"/>
                <w:sz w:val="32"/>
                <w:szCs w:val="32"/>
              </w:rPr>
            </w:pPr>
            <w:r w:rsidRPr="00752345">
              <w:rPr>
                <w:rFonts w:ascii="Angsana New" w:hAnsi="Angsana New"/>
                <w:sz w:val="32"/>
                <w:szCs w:val="32"/>
                <w:cs/>
              </w:rPr>
              <w:t>กลุ่มงานเลขาฝ่ายปกครอง</w:t>
            </w:r>
          </w:p>
        </w:tc>
      </w:tr>
      <w:tr w:rsidR="00251A27" w:rsidRPr="00752345">
        <w:tc>
          <w:tcPr>
            <w:tcW w:w="1728" w:type="dxa"/>
            <w:tcBorders>
              <w:right w:val="nil"/>
            </w:tcBorders>
          </w:tcPr>
          <w:p w:rsidR="00251A27" w:rsidRPr="00752345" w:rsidRDefault="00251A27" w:rsidP="00BB60E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5760" w:type="dxa"/>
            <w:gridSpan w:val="3"/>
            <w:tcBorders>
              <w:left w:val="nil"/>
            </w:tcBorders>
          </w:tcPr>
          <w:p w:rsidR="00251A27" w:rsidRPr="00752345" w:rsidRDefault="00251A27" w:rsidP="00BA751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523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                               รวมเงินทุกกิจกรรม</w:t>
            </w:r>
          </w:p>
        </w:tc>
        <w:tc>
          <w:tcPr>
            <w:tcW w:w="1080" w:type="dxa"/>
          </w:tcPr>
          <w:p w:rsidR="00251A27" w:rsidRPr="00752345" w:rsidRDefault="00251A27" w:rsidP="00FD4B2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38,686</w:t>
            </w:r>
          </w:p>
        </w:tc>
        <w:tc>
          <w:tcPr>
            <w:tcW w:w="1080" w:type="dxa"/>
          </w:tcPr>
          <w:p w:rsidR="00251A27" w:rsidRPr="00752345" w:rsidRDefault="00251A27" w:rsidP="00BB60E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51A27" w:rsidRPr="008E4309" w:rsidRDefault="00251A27" w:rsidP="007C688E">
      <w:pPr>
        <w:rPr>
          <w:rFonts w:ascii="Angsana New" w:hAnsi="Angsana New"/>
          <w:b/>
          <w:bCs/>
          <w:sz w:val="32"/>
          <w:szCs w:val="32"/>
        </w:rPr>
      </w:pPr>
    </w:p>
    <w:p w:rsidR="00251A27" w:rsidRPr="000C4C99" w:rsidRDefault="00251A27" w:rsidP="000C4C99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251A27" w:rsidRPr="000C4C99" w:rsidRDefault="00251A27" w:rsidP="000C4C99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 xml:space="preserve">              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.1  งบประมาณทั้งสิ้น   </w:t>
      </w:r>
      <w:r w:rsidRPr="006412D3">
        <w:rPr>
          <w:rFonts w:ascii="Angsana New" w:hAnsi="Angsana New"/>
          <w:b/>
          <w:bCs/>
          <w:sz w:val="32"/>
          <w:szCs w:val="32"/>
          <w:cs/>
        </w:rPr>
        <w:t>38</w:t>
      </w:r>
      <w:r w:rsidRPr="006412D3">
        <w:rPr>
          <w:rFonts w:ascii="Angsana New" w:hAnsi="Angsana New"/>
          <w:b/>
          <w:bCs/>
          <w:sz w:val="32"/>
          <w:szCs w:val="32"/>
        </w:rPr>
        <w:t>,</w:t>
      </w:r>
      <w:r w:rsidRPr="006412D3">
        <w:rPr>
          <w:rFonts w:ascii="Angsana New" w:hAnsi="Angsana New"/>
          <w:b/>
          <w:bCs/>
          <w:sz w:val="32"/>
          <w:szCs w:val="32"/>
          <w:cs/>
        </w:rPr>
        <w:t>686</w:t>
      </w:r>
      <w:r>
        <w:rPr>
          <w:rFonts w:ascii="Angsana New" w:hAnsi="Angsana New"/>
          <w:sz w:val="32"/>
          <w:szCs w:val="32"/>
        </w:rPr>
        <w:t xml:space="preserve">  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251A27" w:rsidRDefault="00251A27" w:rsidP="000C4C99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  <w:t xml:space="preserve">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.2  </w:t>
      </w:r>
      <w:r w:rsidRPr="000C4C99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p w:rsidR="00251A27" w:rsidRDefault="00251A27" w:rsidP="000C4C99">
      <w:pPr>
        <w:rPr>
          <w:rFonts w:ascii="Angsana New" w:hAnsi="Angsana New"/>
          <w:sz w:val="32"/>
          <w:szCs w:val="32"/>
        </w:rPr>
      </w:pPr>
    </w:p>
    <w:p w:rsidR="00251A27" w:rsidRDefault="00251A27" w:rsidP="000C4C99">
      <w:pPr>
        <w:rPr>
          <w:rFonts w:ascii="Angsana New" w:hAnsi="Angsana New"/>
          <w:sz w:val="32"/>
          <w:szCs w:val="32"/>
        </w:rPr>
      </w:pPr>
    </w:p>
    <w:p w:rsidR="00251A27" w:rsidRDefault="00251A27" w:rsidP="000C4C99">
      <w:pPr>
        <w:rPr>
          <w:rFonts w:ascii="Angsana New" w:hAnsi="Angsana New"/>
          <w:sz w:val="32"/>
          <w:szCs w:val="32"/>
        </w:rPr>
      </w:pPr>
    </w:p>
    <w:p w:rsidR="00251A27" w:rsidRDefault="00251A27" w:rsidP="000C4C99">
      <w:pPr>
        <w:rPr>
          <w:rFonts w:ascii="Angsana New" w:hAnsi="Angsana New"/>
          <w:sz w:val="32"/>
          <w:szCs w:val="32"/>
        </w:rPr>
      </w:pPr>
    </w:p>
    <w:p w:rsidR="00251A27" w:rsidRDefault="00251A27" w:rsidP="000C4C99">
      <w:pPr>
        <w:rPr>
          <w:rFonts w:ascii="Angsana New" w:hAnsi="Angsana New"/>
          <w:sz w:val="32"/>
          <w:szCs w:val="32"/>
        </w:rPr>
      </w:pPr>
    </w:p>
    <w:p w:rsidR="00251A27" w:rsidRDefault="00251A27" w:rsidP="000C4C99">
      <w:pPr>
        <w:rPr>
          <w:rFonts w:ascii="Angsana New" w:hAnsi="Angsana New"/>
          <w:sz w:val="32"/>
          <w:szCs w:val="32"/>
        </w:rPr>
      </w:pPr>
    </w:p>
    <w:p w:rsidR="00251A27" w:rsidRDefault="00251A27" w:rsidP="000C4C99">
      <w:pPr>
        <w:rPr>
          <w:rFonts w:ascii="Angsana New" w:hAnsi="Angsana New"/>
          <w:sz w:val="32"/>
          <w:szCs w:val="32"/>
        </w:rPr>
      </w:pPr>
    </w:p>
    <w:p w:rsidR="00251A27" w:rsidRPr="000C4C99" w:rsidRDefault="00251A27" w:rsidP="000C4C99">
      <w:pPr>
        <w:rPr>
          <w:rFonts w:ascii="Angsana New" w:hAnsi="Angsana New"/>
          <w:sz w:val="32"/>
          <w:szCs w:val="32"/>
        </w:rPr>
      </w:pPr>
    </w:p>
    <w:tbl>
      <w:tblPr>
        <w:tblW w:w="9555" w:type="dxa"/>
        <w:tblInd w:w="-106" w:type="dxa"/>
        <w:tblLook w:val="0000"/>
      </w:tblPr>
      <w:tblGrid>
        <w:gridCol w:w="1016"/>
        <w:gridCol w:w="3949"/>
        <w:gridCol w:w="1170"/>
        <w:gridCol w:w="1080"/>
        <w:gridCol w:w="1080"/>
        <w:gridCol w:w="1260"/>
      </w:tblGrid>
      <w:tr w:rsidR="00251A27" w:rsidRPr="000C4C99">
        <w:trPr>
          <w:trHeight w:val="465"/>
        </w:trPr>
        <w:tc>
          <w:tcPr>
            <w:tcW w:w="95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C4C9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ปฏิบัติงานสารบรรณฝ่ายปกครอง</w:t>
            </w:r>
          </w:p>
        </w:tc>
      </w:tr>
      <w:tr w:rsidR="00251A27" w:rsidRPr="000C4C99">
        <w:trPr>
          <w:trHeight w:val="9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51A27" w:rsidRPr="000C4C99">
        <w:trPr>
          <w:trHeight w:val="48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หมึกเครื่องปริ้นเตอร์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 1020  12A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ตลับ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Pr="000C4C9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0C4C9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0C4C99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 xml:space="preserve">ลวดเย็บกระดาษเบอร์ </w:t>
            </w:r>
            <w:r w:rsidRPr="000C4C99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0 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กล่อง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แสตมป์ดวงละ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  3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00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ดวง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</w:t>
            </w:r>
            <w:r w:rsidRPr="000C4C99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เม้าส์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 xml:space="preserve">3 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คีบอร์ด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 xml:space="preserve">3 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ตัว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เครื่องปริ้นเตอร์ </w:t>
            </w:r>
            <w:r>
              <w:rPr>
                <w:rFonts w:ascii="Angsana New" w:hAnsi="Angsana New"/>
                <w:sz w:val="32"/>
                <w:szCs w:val="32"/>
              </w:rPr>
              <w:t>BROTHER INKJET WIFI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  <w:cs/>
              </w:rPr>
              <w:t>ซองขาวพับ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  4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(ครุฑ)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0C4C99">
              <w:rPr>
                <w:rFonts w:ascii="Angsana New" w:hAnsi="Angsana New"/>
                <w:sz w:val="32"/>
                <w:szCs w:val="32"/>
              </w:rPr>
              <w:t xml:space="preserve">00 </w:t>
            </w:r>
            <w:r w:rsidRPr="000C4C99">
              <w:rPr>
                <w:rFonts w:ascii="Angsana New" w:hAnsi="Angsana New"/>
                <w:sz w:val="32"/>
                <w:szCs w:val="32"/>
                <w:cs/>
              </w:rPr>
              <w:t>ซอง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</w:t>
            </w:r>
            <w:r w:rsidRPr="000C4C99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  <w:r w:rsidRPr="000C4C99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กรรไกร </w:t>
            </w:r>
            <w:r>
              <w:rPr>
                <w:rFonts w:ascii="Angsana New" w:hAnsi="Angsana New"/>
                <w:sz w:val="32"/>
                <w:szCs w:val="32"/>
              </w:rPr>
              <w:t xml:space="preserve">10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คัตเตอร์ใหญ่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คัตเตอร์เล็ก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ฟุตเหล็ก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เมตร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ฟุตเหล็ก </w:t>
            </w:r>
            <w:r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ใบมีดคัตเตอร์ใหญ่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3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52574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ใบมีดคัตเตอร์เล็ก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หลอด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0C4C99">
        <w:trPr>
          <w:trHeight w:val="465"/>
        </w:trPr>
        <w:tc>
          <w:tcPr>
            <w:tcW w:w="72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51A27" w:rsidRPr="000C4C99" w:rsidRDefault="00251A27" w:rsidP="000C4C9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4C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0C4C99" w:rsidRDefault="00251A27" w:rsidP="00FD4B2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14,625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251A27" w:rsidRPr="000C4C99" w:rsidRDefault="00251A27" w:rsidP="000C4C99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tbl>
      <w:tblPr>
        <w:tblW w:w="9510" w:type="dxa"/>
        <w:tblInd w:w="-106" w:type="dxa"/>
        <w:tblLook w:val="0000"/>
      </w:tblPr>
      <w:tblGrid>
        <w:gridCol w:w="1015"/>
        <w:gridCol w:w="3808"/>
        <w:gridCol w:w="1222"/>
        <w:gridCol w:w="1200"/>
        <w:gridCol w:w="1034"/>
        <w:gridCol w:w="1231"/>
      </w:tblGrid>
      <w:tr w:rsidR="00251A27" w:rsidRPr="00CA4C83">
        <w:trPr>
          <w:trHeight w:val="465"/>
        </w:trPr>
        <w:tc>
          <w:tcPr>
            <w:tcW w:w="95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CA4C83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จัดเก็บรวบรวมข้อมูลสารสนเทศฝ่ายปกครอง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51A27" w:rsidRPr="00CA4C83">
        <w:trPr>
          <w:trHeight w:val="930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 xml:space="preserve">กาวสองหน้าบาง 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24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240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 xml:space="preserve">กาวสองหน้าบาง </w:t>
            </w:r>
            <w:r>
              <w:rPr>
                <w:rFonts w:ascii="Angsana New" w:hAnsi="Angsana New"/>
                <w:sz w:val="32"/>
                <w:szCs w:val="32"/>
              </w:rPr>
              <w:t>0.5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กระดาษการ์ดสี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 150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 (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 xml:space="preserve">เอ </w:t>
            </w:r>
            <w:r w:rsidRPr="00CA4C83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5  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189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945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กาวสองหน้าแบบโฟม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119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CA4C8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CA4C8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สติกเกอร์</w:t>
            </w:r>
            <w:r>
              <w:rPr>
                <w:rFonts w:ascii="Angsana New" w:hAnsi="Angsana New"/>
                <w:sz w:val="32"/>
                <w:szCs w:val="32"/>
              </w:rPr>
              <w:t xml:space="preserve"> PVC 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หลังเหลือง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แผ่น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CA4C83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4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00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กระดาษโฟโต้</w:t>
            </w:r>
            <w:r>
              <w:rPr>
                <w:rFonts w:ascii="Angsana New" w:hAnsi="Angsana New"/>
                <w:sz w:val="32"/>
                <w:szCs w:val="32"/>
              </w:rPr>
              <w:t xml:space="preserve"> 180g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ห่อ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395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790       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กระดาษถ่ายเอกสาร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เอ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4  70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100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8,0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00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กระดาษกาวย่นสี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1.5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38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32665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380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023193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กระดาษกาวย่นสี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นิ้ว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02319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02319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48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02319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480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สติกเกอร์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เดินเส้น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 xml:space="preserve">4 </w:t>
            </w:r>
            <w:r w:rsidRPr="00CA4C83">
              <w:rPr>
                <w:rFonts w:ascii="Angsana New" w:hAnsi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15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60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  <w:cs/>
              </w:rPr>
              <w:t>ค่าถ่ายเอกสาร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4C83">
              <w:rPr>
                <w:rFonts w:ascii="Angsana New" w:hAnsi="Angsana New"/>
                <w:sz w:val="32"/>
                <w:szCs w:val="32"/>
              </w:rPr>
              <w:t>9000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 w:rsidRPr="00CA4C83">
              <w:rPr>
                <w:rFonts w:ascii="Angsana New" w:hAnsi="Angsana New"/>
                <w:sz w:val="28"/>
                <w:cs/>
              </w:rPr>
              <w:t>แผ่น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0.40 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CA4C83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A4C83">
              <w:rPr>
                <w:rFonts w:ascii="Angsana New" w:hAnsi="Angsana New"/>
                <w:sz w:val="32"/>
                <w:szCs w:val="32"/>
              </w:rPr>
              <w:t xml:space="preserve">3,600 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กาว </w:t>
            </w:r>
            <w:r>
              <w:rPr>
                <w:rFonts w:ascii="Angsana New" w:hAnsi="Angsana New"/>
                <w:sz w:val="32"/>
                <w:szCs w:val="32"/>
              </w:rPr>
              <w:t xml:space="preserve">TOA 32 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ออนซ์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ขวด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แม็คยิงตัวใหญ่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ลวดยิงกระดาษ(ใหญ่)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ยางวงใหญ่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ขี้ผึ้งนับกระดาษ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Default="00251A27" w:rsidP="00CA4C8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คลิปหนีบดำเบอร์ </w:t>
            </w:r>
            <w:r>
              <w:rPr>
                <w:rFonts w:ascii="Angsana New" w:hAnsi="Angsana New"/>
                <w:sz w:val="32"/>
                <w:szCs w:val="32"/>
              </w:rPr>
              <w:t xml:space="preserve">108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CA4C83" w:rsidRDefault="00251A27" w:rsidP="007F26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/>
                <w:sz w:val="32"/>
                <w:szCs w:val="32"/>
                <w:cs/>
              </w:rPr>
              <w:t>โหล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Default="00251A27" w:rsidP="007F261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CA4C83">
        <w:trPr>
          <w:trHeight w:val="46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CA4C8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CA4C83" w:rsidRDefault="00251A27" w:rsidP="006412D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4C8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17,061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:rsidR="00251A27" w:rsidRPr="00CA4C83" w:rsidRDefault="00251A27" w:rsidP="00CA4C83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</w:tbl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Pr="000C4C99" w:rsidRDefault="00251A27" w:rsidP="007C688E">
      <w:pPr>
        <w:rPr>
          <w:rFonts w:ascii="Angsana New" w:hAnsi="Angsana New"/>
          <w:sz w:val="32"/>
          <w:szCs w:val="32"/>
        </w:rPr>
      </w:pPr>
    </w:p>
    <w:tbl>
      <w:tblPr>
        <w:tblW w:w="9501" w:type="dxa"/>
        <w:tblInd w:w="-106" w:type="dxa"/>
        <w:tblLook w:val="0000"/>
      </w:tblPr>
      <w:tblGrid>
        <w:gridCol w:w="1018"/>
        <w:gridCol w:w="3813"/>
        <w:gridCol w:w="1280"/>
        <w:gridCol w:w="1134"/>
        <w:gridCol w:w="1020"/>
        <w:gridCol w:w="1236"/>
      </w:tblGrid>
      <w:tr w:rsidR="00251A27" w:rsidRPr="00B80CF5">
        <w:trPr>
          <w:trHeight w:val="465"/>
        </w:trPr>
        <w:tc>
          <w:tcPr>
            <w:tcW w:w="95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80CF5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B80CF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80CF5">
              <w:rPr>
                <w:rFonts w:ascii="Angsana New" w:hAnsi="Angsana New"/>
                <w:sz w:val="32"/>
                <w:szCs w:val="32"/>
                <w:cs/>
              </w:rPr>
              <w:t>ปรับปรุงห้องและอุปกรณ์การปฏิบัติงานฝ่ายปกครอง</w:t>
            </w:r>
            <w:r w:rsidRPr="00B80CF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51A27" w:rsidRPr="00B80CF5">
        <w:trPr>
          <w:trHeight w:val="930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  <w:cs/>
              </w:rPr>
              <w:t>ค่าซ่อมบำรุงคอมฯ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B80CF5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  <w:cs/>
              </w:rPr>
              <w:t>ค่าซ่อมบำรุงเครื่องปริ้นเตอร์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B80CF5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  <w:cs/>
              </w:rPr>
              <w:t>ค่าซ่อมแอร์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B80CF5">
              <w:rPr>
                <w:rFonts w:ascii="Angsana New" w:hAnsi="Angsana New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B80CF5">
        <w:trPr>
          <w:trHeight w:val="46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</w:rPr>
              <w:t>7,000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nil"/>
              <w:right w:val="nil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B80CF5">
        <w:trPr>
          <w:trHeight w:val="465"/>
        </w:trPr>
        <w:tc>
          <w:tcPr>
            <w:tcW w:w="95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80CF5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B80CF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80CF5">
              <w:rPr>
                <w:rFonts w:ascii="Angsana New" w:hAnsi="Angsana New"/>
                <w:sz w:val="32"/>
                <w:szCs w:val="32"/>
                <w:cs/>
              </w:rPr>
              <w:t>ติดตามการใช้งบประมาณฝ่ายปกครอง</w:t>
            </w:r>
          </w:p>
        </w:tc>
      </w:tr>
      <w:tr w:rsidR="00251A27" w:rsidRPr="00B80CF5">
        <w:trPr>
          <w:trHeight w:val="930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1A27" w:rsidRPr="00B80CF5" w:rsidRDefault="00251A27" w:rsidP="00B80CF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51A27" w:rsidRPr="00B80CF5">
        <w:trPr>
          <w:trHeight w:val="465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  <w:r w:rsidRPr="00B80CF5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251A27" w:rsidRPr="00B80CF5">
        <w:trPr>
          <w:trHeight w:val="46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-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1A27" w:rsidRPr="00B80CF5">
        <w:trPr>
          <w:trHeight w:val="46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27" w:rsidRPr="00B80CF5" w:rsidRDefault="00251A27" w:rsidP="00B80CF5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80CF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1A27" w:rsidRPr="00BD2B06" w:rsidRDefault="00251A27" w:rsidP="00011B7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38,686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51A27" w:rsidRPr="00B80CF5" w:rsidRDefault="00251A27" w:rsidP="00B80CF5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51A27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Pr="008809D9" w:rsidRDefault="00251A27" w:rsidP="008809D9">
      <w:pPr>
        <w:rPr>
          <w:rFonts w:ascii="Angsana New" w:hAnsi="Angsana New"/>
          <w:sz w:val="32"/>
          <w:szCs w:val="32"/>
          <w:cs/>
        </w:rPr>
      </w:pPr>
      <w:r w:rsidRPr="008809D9">
        <w:rPr>
          <w:rFonts w:ascii="Angsana New" w:hAnsi="Angsana New"/>
          <w:sz w:val="32"/>
          <w:szCs w:val="32"/>
          <w:cs/>
        </w:rPr>
        <w:t xml:space="preserve">            </w:t>
      </w:r>
      <w:r w:rsidRPr="008809D9">
        <w:rPr>
          <w:rFonts w:ascii="Angsana New" w:hAnsi="Angsana New"/>
          <w:sz w:val="32"/>
          <w:szCs w:val="32"/>
        </w:rPr>
        <w:t>5</w:t>
      </w:r>
      <w:r w:rsidRPr="008809D9">
        <w:rPr>
          <w:rFonts w:ascii="Angsana New" w:hAnsi="Angsana New"/>
          <w:sz w:val="32"/>
          <w:szCs w:val="32"/>
          <w:cs/>
        </w:rPr>
        <w:t>.3  ระยะเวลาตามไตรมาส</w:t>
      </w:r>
      <w:r w:rsidRPr="008809D9">
        <w:rPr>
          <w:rFonts w:ascii="Angsana New" w:hAnsi="Angsana New"/>
          <w:sz w:val="32"/>
          <w:szCs w:val="32"/>
        </w:rPr>
        <w:t xml:space="preserve">   </w:t>
      </w:r>
      <w:r w:rsidRPr="008809D9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251A27" w:rsidRPr="008809D9" w:rsidRDefault="00251A27" w:rsidP="008809D9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-  ไตรมาสที่ 1    ตุลาคม  -  มกราคม</w:t>
      </w:r>
    </w:p>
    <w:p w:rsidR="00251A27" w:rsidRPr="008809D9" w:rsidRDefault="00251A27" w:rsidP="008809D9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</w:rPr>
        <w:t xml:space="preserve">                          </w:t>
      </w:r>
      <w:r w:rsidRPr="008809D9">
        <w:rPr>
          <w:rFonts w:ascii="Angsana New" w:hAnsi="Angsana New"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ab/>
        <w:t xml:space="preserve">  -  </w:t>
      </w:r>
      <w:r w:rsidRPr="008809D9">
        <w:rPr>
          <w:rFonts w:ascii="Angsana New" w:hAnsi="Angsana New"/>
          <w:sz w:val="32"/>
          <w:szCs w:val="32"/>
          <w:cs/>
        </w:rPr>
        <w:t>ไตรมาสที่ 2    กุมภาพันธ์  -  พฤษภาคม</w:t>
      </w:r>
    </w:p>
    <w:p w:rsidR="00251A27" w:rsidRDefault="00251A27" w:rsidP="007C688E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 -  ไตรมาสที่ 3     มิถุนายน </w:t>
      </w:r>
      <w:r w:rsidRPr="008809D9">
        <w:rPr>
          <w:rFonts w:ascii="Angsana New" w:hAnsi="Angsana New"/>
          <w:sz w:val="32"/>
          <w:szCs w:val="32"/>
        </w:rPr>
        <w:t>-</w:t>
      </w:r>
      <w:r w:rsidRPr="008809D9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251A27" w:rsidRPr="00321963" w:rsidRDefault="00251A27" w:rsidP="00C228F5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321963">
        <w:rPr>
          <w:b/>
          <w:bCs/>
          <w:sz w:val="32"/>
          <w:szCs w:val="32"/>
          <w:cs/>
        </w:rPr>
        <w:t>การประเมินผล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985"/>
        <w:gridCol w:w="2148"/>
      </w:tblGrid>
      <w:tr w:rsidR="00251A27" w:rsidRPr="00321963">
        <w:tc>
          <w:tcPr>
            <w:tcW w:w="5529" w:type="dxa"/>
          </w:tcPr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hAnsi="Angsana New"/>
                <w:sz w:val="32"/>
                <w:szCs w:val="32"/>
              </w:rPr>
              <w:t>/</w:t>
            </w:r>
            <w:r w:rsidRPr="00321963">
              <w:rPr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51A27" w:rsidRPr="00321963">
        <w:trPr>
          <w:trHeight w:val="1152"/>
        </w:trPr>
        <w:tc>
          <w:tcPr>
            <w:tcW w:w="5529" w:type="dxa"/>
          </w:tcPr>
          <w:p w:rsidR="00251A27" w:rsidRPr="00321963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1963">
              <w:rPr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251A27" w:rsidRPr="00321963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</w:t>
            </w:r>
            <w:r w:rsidRPr="008E4309">
              <w:rPr>
                <w:rFonts w:ascii="Angsana New" w:hAnsi="Angsana New"/>
                <w:sz w:val="32"/>
                <w:szCs w:val="32"/>
                <w:cs/>
              </w:rPr>
              <w:t>พัฒนาระบบสารสนเทศและงานสารบรรณของฝ่ายปกครองให้เป็นระบบและง่ายต่อการค้นหา</w:t>
            </w:r>
          </w:p>
        </w:tc>
        <w:tc>
          <w:tcPr>
            <w:tcW w:w="1985" w:type="dxa"/>
          </w:tcPr>
          <w:p w:rsidR="00251A27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251A27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  <w:tr w:rsidR="00251A27" w:rsidRPr="00321963">
        <w:trPr>
          <w:trHeight w:val="1691"/>
        </w:trPr>
        <w:tc>
          <w:tcPr>
            <w:tcW w:w="5529" w:type="dxa"/>
          </w:tcPr>
          <w:p w:rsidR="00251A27" w:rsidRPr="00321963" w:rsidRDefault="00251A27" w:rsidP="00947D07">
            <w:pPr>
              <w:pStyle w:val="BodyTextIndent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251A27" w:rsidRPr="00321963" w:rsidRDefault="00251A27" w:rsidP="00947D07">
            <w:pPr>
              <w:pStyle w:val="BodyTextIndent"/>
              <w:spacing w:after="0"/>
              <w:ind w:left="34"/>
              <w:rPr>
                <w:rFonts w:cs="Angsana New"/>
              </w:rPr>
            </w:pPr>
            <w:r w:rsidRPr="00321963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    </w:t>
            </w:r>
            <w:r>
              <w:rPr>
                <w:rFonts w:ascii="Angsana New" w:hAnsi="Angsana New"/>
                <w:b/>
                <w:bCs/>
                <w:cs/>
              </w:rPr>
              <w:t xml:space="preserve">     </w:t>
            </w:r>
            <w:r w:rsidRPr="008E4309">
              <w:rPr>
                <w:rFonts w:ascii="Angsana New" w:hAnsi="Angsana New"/>
                <w:cs/>
              </w:rPr>
              <w:t>ระบบสารสนเทศและงานสารบรรณของฝ่ายปกครองเป็นระบบและง่ายต่อการค้นหา</w:t>
            </w:r>
          </w:p>
        </w:tc>
        <w:tc>
          <w:tcPr>
            <w:tcW w:w="1985" w:type="dxa"/>
          </w:tcPr>
          <w:p w:rsidR="00251A27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สังเกต</w:t>
            </w:r>
          </w:p>
        </w:tc>
        <w:tc>
          <w:tcPr>
            <w:tcW w:w="2148" w:type="dxa"/>
          </w:tcPr>
          <w:p w:rsidR="00251A27" w:rsidRDefault="00251A27" w:rsidP="00947D07">
            <w:pPr>
              <w:rPr>
                <w:rFonts w:ascii="Angsana New" w:hAnsi="Angsana New"/>
                <w:sz w:val="32"/>
                <w:szCs w:val="32"/>
              </w:rPr>
            </w:pPr>
          </w:p>
          <w:p w:rsidR="00251A27" w:rsidRPr="00321963" w:rsidRDefault="00251A27" w:rsidP="00947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แบบสังเกต</w:t>
            </w:r>
          </w:p>
        </w:tc>
      </w:tr>
    </w:tbl>
    <w:p w:rsidR="00251A27" w:rsidRDefault="00251A27" w:rsidP="00C228F5">
      <w:pPr>
        <w:rPr>
          <w:rFonts w:ascii="Angsana New" w:hAnsi="Angsana New"/>
          <w:b/>
          <w:bCs/>
          <w:sz w:val="32"/>
          <w:szCs w:val="32"/>
        </w:rPr>
      </w:pPr>
    </w:p>
    <w:p w:rsidR="00251A27" w:rsidRDefault="00251A27" w:rsidP="00C228F5">
      <w:pPr>
        <w:rPr>
          <w:rFonts w:ascii="Angsana New" w:hAnsi="Angsana New"/>
          <w:b/>
          <w:bCs/>
          <w:sz w:val="32"/>
          <w:szCs w:val="32"/>
        </w:rPr>
      </w:pPr>
    </w:p>
    <w:p w:rsidR="00251A27" w:rsidRDefault="00251A27" w:rsidP="00C228F5">
      <w:pPr>
        <w:rPr>
          <w:rFonts w:ascii="Angsana New" w:hAnsi="Angsana New"/>
          <w:b/>
          <w:bCs/>
          <w:sz w:val="32"/>
          <w:szCs w:val="32"/>
        </w:rPr>
      </w:pPr>
    </w:p>
    <w:p w:rsidR="00251A27" w:rsidRPr="00321963" w:rsidRDefault="00251A27" w:rsidP="00C228F5">
      <w:pPr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32196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251A27" w:rsidRPr="008E4309" w:rsidRDefault="00251A27" w:rsidP="00850D38">
      <w:pPr>
        <w:rPr>
          <w:rFonts w:ascii="Angsana New" w:hAnsi="Angsana New"/>
          <w:b/>
          <w:bCs/>
          <w:sz w:val="32"/>
          <w:szCs w:val="32"/>
        </w:rPr>
      </w:pPr>
      <w:r w:rsidRPr="008E4309">
        <w:rPr>
          <w:rFonts w:ascii="Angsana New" w:hAnsi="Angsana New"/>
          <w:b/>
          <w:bCs/>
          <w:sz w:val="32"/>
          <w:szCs w:val="32"/>
        </w:rPr>
        <w:tab/>
      </w:r>
      <w:r w:rsidRPr="008E4309">
        <w:rPr>
          <w:rFonts w:ascii="Angsana New" w:hAnsi="Angsana New"/>
          <w:sz w:val="32"/>
          <w:szCs w:val="32"/>
          <w:cs/>
        </w:rPr>
        <w:t>ระบบสารสนเทศและงานสารบรรณของฝ่ายปกครองเป็นระบบและง่ายต่อการค้นหา</w:t>
      </w:r>
    </w:p>
    <w:p w:rsidR="00251A27" w:rsidRPr="008E4309" w:rsidRDefault="00251A27" w:rsidP="00850D38">
      <w:pPr>
        <w:rPr>
          <w:rFonts w:ascii="Angsana New" w:hAnsi="Angsana New"/>
          <w:b/>
          <w:bCs/>
          <w:sz w:val="32"/>
          <w:szCs w:val="32"/>
        </w:rPr>
      </w:pPr>
    </w:p>
    <w:p w:rsidR="00251A27" w:rsidRPr="008E4309" w:rsidRDefault="00251A27" w:rsidP="007C688E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</w:rPr>
        <w:tab/>
      </w:r>
    </w:p>
    <w:p w:rsidR="00251A27" w:rsidRPr="008E4309" w:rsidRDefault="00251A27" w:rsidP="007C688E">
      <w:pPr>
        <w:rPr>
          <w:rFonts w:ascii="Angsana New" w:hAnsi="Angsana New"/>
          <w:sz w:val="32"/>
          <w:szCs w:val="32"/>
        </w:rPr>
      </w:pPr>
    </w:p>
    <w:p w:rsidR="00251A27" w:rsidRPr="008E4309" w:rsidRDefault="00251A27" w:rsidP="00301F7D">
      <w:pPr>
        <w:jc w:val="center"/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>(ลงชื่อ)</w:t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 w:rsidRPr="008E4309">
        <w:rPr>
          <w:rFonts w:ascii="Angsana New" w:hAnsi="Angsana New"/>
          <w:sz w:val="32"/>
          <w:szCs w:val="32"/>
          <w:cs/>
        </w:rPr>
        <w:tab/>
        <w:t>ผู้เสนอโครงการ</w:t>
      </w:r>
    </w:p>
    <w:p w:rsidR="00251A27" w:rsidRPr="008E4309" w:rsidRDefault="00251A27" w:rsidP="000E3354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 xml:space="preserve">                                                                 (</w:t>
      </w:r>
      <w:r>
        <w:rPr>
          <w:rFonts w:ascii="Angsana New" w:hAnsi="Angsana New"/>
          <w:sz w:val="32"/>
          <w:szCs w:val="32"/>
          <w:cs/>
        </w:rPr>
        <w:t>นางฐิติพร  เทียนศรี</w:t>
      </w:r>
      <w:r w:rsidRPr="008E4309">
        <w:rPr>
          <w:rFonts w:ascii="Angsana New" w:hAnsi="Angsana New"/>
          <w:sz w:val="32"/>
          <w:szCs w:val="32"/>
          <w:cs/>
        </w:rPr>
        <w:t>)</w:t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</w:r>
    </w:p>
    <w:p w:rsidR="00251A27" w:rsidRDefault="00251A27" w:rsidP="000E3354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 xml:space="preserve">  </w:t>
      </w:r>
    </w:p>
    <w:p w:rsidR="00251A27" w:rsidRPr="008E4309" w:rsidRDefault="00251A27" w:rsidP="000E3354">
      <w:pPr>
        <w:rPr>
          <w:rFonts w:ascii="Angsana New" w:hAnsi="Angsana New"/>
          <w:sz w:val="32"/>
          <w:szCs w:val="32"/>
        </w:rPr>
      </w:pPr>
    </w:p>
    <w:p w:rsidR="00251A27" w:rsidRPr="008E4309" w:rsidRDefault="00251A27" w:rsidP="000E3354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 xml:space="preserve"> </w:t>
      </w:r>
    </w:p>
    <w:p w:rsidR="00251A27" w:rsidRPr="008E4309" w:rsidRDefault="00251A27" w:rsidP="000E3354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 xml:space="preserve">    (ลงชื่อ)</w:t>
      </w:r>
      <w:r w:rsidRPr="008E4309">
        <w:rPr>
          <w:rFonts w:ascii="Angsana New" w:hAnsi="Angsana New"/>
          <w:sz w:val="32"/>
          <w:szCs w:val="32"/>
          <w:cs/>
        </w:rPr>
        <w:tab/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E4309">
        <w:rPr>
          <w:rFonts w:ascii="Angsana New" w:hAnsi="Angsana New"/>
          <w:sz w:val="32"/>
          <w:szCs w:val="32"/>
          <w:cs/>
        </w:rPr>
        <w:t>ผู้เห็นชอบโครงการ</w:t>
      </w:r>
      <w:r w:rsidRPr="008E4309">
        <w:rPr>
          <w:rFonts w:ascii="Angsana New" w:hAnsi="Angsana New"/>
          <w:sz w:val="32"/>
          <w:szCs w:val="32"/>
        </w:rPr>
        <w:t xml:space="preserve"> </w:t>
      </w:r>
      <w:r w:rsidRPr="008E4309">
        <w:rPr>
          <w:rFonts w:ascii="Angsana New" w:hAnsi="Angsana New"/>
          <w:sz w:val="32"/>
          <w:szCs w:val="32"/>
          <w:cs/>
        </w:rPr>
        <w:t xml:space="preserve">     (ลงชื่อ)</w:t>
      </w:r>
      <w:r w:rsidRPr="008E4309">
        <w:rPr>
          <w:rFonts w:ascii="Angsana New" w:hAnsi="Angsana New"/>
          <w:sz w:val="32"/>
          <w:szCs w:val="32"/>
          <w:cs/>
        </w:rPr>
        <w:tab/>
        <w:t xml:space="preserve">                   </w:t>
      </w:r>
      <w:r>
        <w:rPr>
          <w:rFonts w:ascii="Angsana New" w:hAnsi="Angsana New"/>
          <w:sz w:val="32"/>
          <w:szCs w:val="32"/>
          <w:cs/>
        </w:rPr>
        <w:t xml:space="preserve">        </w:t>
      </w:r>
      <w:r w:rsidRPr="008E4309">
        <w:rPr>
          <w:rFonts w:ascii="Angsana New" w:hAnsi="Angsana New"/>
          <w:sz w:val="32"/>
          <w:szCs w:val="32"/>
          <w:cs/>
        </w:rPr>
        <w:tab/>
        <w:t>ผู้เห็นชอบโครงการ</w:t>
      </w:r>
    </w:p>
    <w:p w:rsidR="00251A27" w:rsidRPr="008E4309" w:rsidRDefault="00251A27" w:rsidP="000E3354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 xml:space="preserve">                  (นายประจวบ    ชูวิทย์)</w:t>
      </w:r>
      <w:r w:rsidRPr="008E4309">
        <w:rPr>
          <w:rFonts w:ascii="Angsana New" w:hAnsi="Angsana New"/>
          <w:sz w:val="32"/>
          <w:szCs w:val="32"/>
        </w:rPr>
        <w:t xml:space="preserve">                   </w:t>
      </w:r>
      <w:r w:rsidRPr="008E4309">
        <w:rPr>
          <w:rFonts w:ascii="Angsana New" w:hAnsi="Angsana New"/>
          <w:sz w:val="32"/>
          <w:szCs w:val="32"/>
          <w:cs/>
        </w:rPr>
        <w:t xml:space="preserve">                          </w:t>
      </w:r>
      <w:r>
        <w:rPr>
          <w:rFonts w:ascii="Angsana New" w:hAnsi="Angsana New"/>
          <w:sz w:val="32"/>
          <w:szCs w:val="32"/>
          <w:cs/>
        </w:rPr>
        <w:t xml:space="preserve">    </w:t>
      </w:r>
      <w:r w:rsidRPr="008E4309">
        <w:rPr>
          <w:rFonts w:ascii="Angsana New" w:hAnsi="Angsana New"/>
          <w:sz w:val="32"/>
          <w:szCs w:val="32"/>
          <w:cs/>
        </w:rPr>
        <w:t xml:space="preserve"> (นายวัลลภ    เอี่ยมมะ)</w:t>
      </w:r>
    </w:p>
    <w:p w:rsidR="00251A27" w:rsidRPr="008E4309" w:rsidRDefault="00251A27" w:rsidP="000E3354">
      <w:pPr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 xml:space="preserve">   </w:t>
      </w:r>
    </w:p>
    <w:p w:rsidR="00251A27" w:rsidRDefault="00251A27" w:rsidP="000E3354">
      <w:pPr>
        <w:rPr>
          <w:rFonts w:ascii="Angsana New" w:hAnsi="Angsana New"/>
          <w:sz w:val="32"/>
          <w:szCs w:val="32"/>
        </w:rPr>
      </w:pPr>
    </w:p>
    <w:p w:rsidR="00251A27" w:rsidRPr="008E4309" w:rsidRDefault="00251A27" w:rsidP="000E3354">
      <w:pPr>
        <w:rPr>
          <w:rFonts w:ascii="Angsana New" w:hAnsi="Angsana New"/>
          <w:sz w:val="32"/>
          <w:szCs w:val="32"/>
        </w:rPr>
      </w:pPr>
    </w:p>
    <w:p w:rsidR="00251A27" w:rsidRPr="008E4309" w:rsidRDefault="00251A27" w:rsidP="00301F7D">
      <w:pPr>
        <w:jc w:val="center"/>
        <w:rPr>
          <w:rFonts w:ascii="Angsana New" w:hAnsi="Angsana New"/>
          <w:sz w:val="32"/>
          <w:szCs w:val="32"/>
        </w:rPr>
      </w:pPr>
      <w:r w:rsidRPr="008E4309">
        <w:rPr>
          <w:rFonts w:ascii="Angsana New" w:hAnsi="Angsana New"/>
          <w:sz w:val="32"/>
          <w:szCs w:val="32"/>
          <w:cs/>
        </w:rPr>
        <w:t>(ลงชื่อ)</w:t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</w:r>
      <w:r w:rsidRPr="008E4309">
        <w:rPr>
          <w:rFonts w:ascii="Angsana New" w:hAnsi="Angsana New"/>
          <w:sz w:val="32"/>
          <w:szCs w:val="32"/>
          <w:cs/>
        </w:rPr>
        <w:tab/>
        <w:t>ผู้อนุมัติโครงการ</w:t>
      </w:r>
    </w:p>
    <w:p w:rsidR="00251A27" w:rsidRPr="008E4309" w:rsidRDefault="00251A27" w:rsidP="000E335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         (นายมนตรี  คงเจริญ</w:t>
      </w:r>
      <w:r w:rsidRPr="008E4309">
        <w:rPr>
          <w:rFonts w:ascii="Angsana New" w:hAnsi="Angsana New"/>
          <w:sz w:val="32"/>
          <w:szCs w:val="32"/>
          <w:cs/>
        </w:rPr>
        <w:t>)</w:t>
      </w:r>
    </w:p>
    <w:p w:rsidR="00251A27" w:rsidRPr="008E4309" w:rsidRDefault="00251A27" w:rsidP="000E335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          </w:t>
      </w:r>
      <w:r w:rsidRPr="008E4309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ผู้อำนวยการโรงเรียนศรีสำโรงชนูปถัมภ์</w:t>
      </w:r>
    </w:p>
    <w:sectPr w:rsidR="00251A27" w:rsidRPr="008E4309" w:rsidSect="00CA4CBE">
      <w:headerReference w:type="default" r:id="rId6"/>
      <w:pgSz w:w="11906" w:h="16838"/>
      <w:pgMar w:top="1298" w:right="862" w:bottom="1298" w:left="1701" w:header="709" w:footer="709" w:gutter="0"/>
      <w:pgNumType w:start="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A27" w:rsidRDefault="00251A27">
      <w:r>
        <w:separator/>
      </w:r>
    </w:p>
  </w:endnote>
  <w:endnote w:type="continuationSeparator" w:id="0">
    <w:p w:rsidR="00251A27" w:rsidRDefault="00251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A27" w:rsidRDefault="00251A27">
      <w:r>
        <w:separator/>
      </w:r>
    </w:p>
  </w:footnote>
  <w:footnote w:type="continuationSeparator" w:id="0">
    <w:p w:rsidR="00251A27" w:rsidRDefault="00251A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A27" w:rsidRDefault="00251A27" w:rsidP="00B44632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88E"/>
    <w:rsid w:val="00011B71"/>
    <w:rsid w:val="00023193"/>
    <w:rsid w:val="00057925"/>
    <w:rsid w:val="000C4C99"/>
    <w:rsid w:val="000E3354"/>
    <w:rsid w:val="00100684"/>
    <w:rsid w:val="0011185B"/>
    <w:rsid w:val="00116151"/>
    <w:rsid w:val="00126E95"/>
    <w:rsid w:val="00166EB8"/>
    <w:rsid w:val="00183836"/>
    <w:rsid w:val="0018672A"/>
    <w:rsid w:val="00186CD5"/>
    <w:rsid w:val="0022634B"/>
    <w:rsid w:val="002503AF"/>
    <w:rsid w:val="00251A27"/>
    <w:rsid w:val="002C7C76"/>
    <w:rsid w:val="00301F7D"/>
    <w:rsid w:val="00303254"/>
    <w:rsid w:val="00321963"/>
    <w:rsid w:val="00322417"/>
    <w:rsid w:val="00326655"/>
    <w:rsid w:val="003440C2"/>
    <w:rsid w:val="003C0934"/>
    <w:rsid w:val="003E7CAD"/>
    <w:rsid w:val="00400231"/>
    <w:rsid w:val="00423142"/>
    <w:rsid w:val="00463526"/>
    <w:rsid w:val="004A435A"/>
    <w:rsid w:val="004E39BC"/>
    <w:rsid w:val="00525744"/>
    <w:rsid w:val="005327BC"/>
    <w:rsid w:val="005A2551"/>
    <w:rsid w:val="005C486D"/>
    <w:rsid w:val="005D5A8E"/>
    <w:rsid w:val="005E6A9D"/>
    <w:rsid w:val="006004AE"/>
    <w:rsid w:val="00627DFB"/>
    <w:rsid w:val="00637556"/>
    <w:rsid w:val="006412D3"/>
    <w:rsid w:val="00657A66"/>
    <w:rsid w:val="00692907"/>
    <w:rsid w:val="006C3EB3"/>
    <w:rsid w:val="006D7808"/>
    <w:rsid w:val="00701ED4"/>
    <w:rsid w:val="007451CA"/>
    <w:rsid w:val="00747373"/>
    <w:rsid w:val="00752345"/>
    <w:rsid w:val="007575D1"/>
    <w:rsid w:val="0077303B"/>
    <w:rsid w:val="007808EC"/>
    <w:rsid w:val="007A21D3"/>
    <w:rsid w:val="007B588E"/>
    <w:rsid w:val="007C688E"/>
    <w:rsid w:val="007F261C"/>
    <w:rsid w:val="007F359D"/>
    <w:rsid w:val="00804862"/>
    <w:rsid w:val="00850D38"/>
    <w:rsid w:val="008809D9"/>
    <w:rsid w:val="008817ED"/>
    <w:rsid w:val="008A6121"/>
    <w:rsid w:val="008A7897"/>
    <w:rsid w:val="008B550A"/>
    <w:rsid w:val="008B6C4C"/>
    <w:rsid w:val="008D686D"/>
    <w:rsid w:val="008E4309"/>
    <w:rsid w:val="008F7F0E"/>
    <w:rsid w:val="00904495"/>
    <w:rsid w:val="00910A88"/>
    <w:rsid w:val="009205C7"/>
    <w:rsid w:val="00947D07"/>
    <w:rsid w:val="00965F67"/>
    <w:rsid w:val="00975AE7"/>
    <w:rsid w:val="009B4F52"/>
    <w:rsid w:val="009C2E81"/>
    <w:rsid w:val="009C5C5D"/>
    <w:rsid w:val="009C75A1"/>
    <w:rsid w:val="009F6529"/>
    <w:rsid w:val="00A12CD4"/>
    <w:rsid w:val="00A20600"/>
    <w:rsid w:val="00A76443"/>
    <w:rsid w:val="00A86A58"/>
    <w:rsid w:val="00AC4D0C"/>
    <w:rsid w:val="00B20E04"/>
    <w:rsid w:val="00B44632"/>
    <w:rsid w:val="00B76F18"/>
    <w:rsid w:val="00B80CF5"/>
    <w:rsid w:val="00B94126"/>
    <w:rsid w:val="00BA7516"/>
    <w:rsid w:val="00BB5703"/>
    <w:rsid w:val="00BB60E2"/>
    <w:rsid w:val="00BD2B06"/>
    <w:rsid w:val="00BE50F2"/>
    <w:rsid w:val="00BF4F80"/>
    <w:rsid w:val="00C00017"/>
    <w:rsid w:val="00C07713"/>
    <w:rsid w:val="00C228F5"/>
    <w:rsid w:val="00C25950"/>
    <w:rsid w:val="00C4155F"/>
    <w:rsid w:val="00C847EF"/>
    <w:rsid w:val="00CA3B5C"/>
    <w:rsid w:val="00CA4C83"/>
    <w:rsid w:val="00CA4CBE"/>
    <w:rsid w:val="00CC1A3A"/>
    <w:rsid w:val="00CD6304"/>
    <w:rsid w:val="00CE200C"/>
    <w:rsid w:val="00CF37A6"/>
    <w:rsid w:val="00D05F7B"/>
    <w:rsid w:val="00D11F09"/>
    <w:rsid w:val="00D207F9"/>
    <w:rsid w:val="00D33C0B"/>
    <w:rsid w:val="00D57432"/>
    <w:rsid w:val="00DC0900"/>
    <w:rsid w:val="00DC0C39"/>
    <w:rsid w:val="00DE4E54"/>
    <w:rsid w:val="00E01190"/>
    <w:rsid w:val="00E05D10"/>
    <w:rsid w:val="00E25A03"/>
    <w:rsid w:val="00E26CEC"/>
    <w:rsid w:val="00E353DC"/>
    <w:rsid w:val="00E464F2"/>
    <w:rsid w:val="00E57CD5"/>
    <w:rsid w:val="00E86DAE"/>
    <w:rsid w:val="00EA6CE2"/>
    <w:rsid w:val="00ED7301"/>
    <w:rsid w:val="00EE2D60"/>
    <w:rsid w:val="00F11CFB"/>
    <w:rsid w:val="00F27601"/>
    <w:rsid w:val="00F61062"/>
    <w:rsid w:val="00F63D95"/>
    <w:rsid w:val="00F74C6D"/>
    <w:rsid w:val="00FA2AEE"/>
    <w:rsid w:val="00FD4B29"/>
    <w:rsid w:val="00FE4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F80"/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D78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2634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8D9"/>
    <w:rPr>
      <w:sz w:val="0"/>
      <w:szCs w:val="0"/>
    </w:rPr>
  </w:style>
  <w:style w:type="paragraph" w:styleId="BodyTextIndent">
    <w:name w:val="Body Text Indent"/>
    <w:basedOn w:val="Normal"/>
    <w:link w:val="BodyTextIndentChar"/>
    <w:uiPriority w:val="99"/>
    <w:rsid w:val="00C228F5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228F5"/>
    <w:rPr>
      <w:rFonts w:ascii="AngsanaUPC" w:eastAsia="Times New Roman" w:hAnsi="AngsanaUPC" w:cs="AngsanaUPC"/>
      <w:sz w:val="32"/>
      <w:szCs w:val="32"/>
      <w:lang w:bidi="th-TH"/>
    </w:rPr>
  </w:style>
  <w:style w:type="paragraph" w:styleId="NoSpacing">
    <w:name w:val="No Spacing"/>
    <w:uiPriority w:val="99"/>
    <w:qFormat/>
    <w:rsid w:val="00A86A58"/>
    <w:rPr>
      <w:rFonts w:ascii="Calibri" w:hAnsi="Calibri"/>
    </w:rPr>
  </w:style>
  <w:style w:type="paragraph" w:styleId="Header">
    <w:name w:val="header"/>
    <w:basedOn w:val="Normal"/>
    <w:link w:val="HeaderChar"/>
    <w:uiPriority w:val="99"/>
    <w:rsid w:val="00B446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18D9"/>
    <w:rPr>
      <w:sz w:val="24"/>
    </w:rPr>
  </w:style>
  <w:style w:type="character" w:styleId="PageNumber">
    <w:name w:val="page number"/>
    <w:basedOn w:val="DefaultParagraphFont"/>
    <w:uiPriority w:val="99"/>
    <w:rsid w:val="00B4463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503A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503AF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61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6</Pages>
  <Words>842</Words>
  <Characters>4805</Characters>
  <Application>Microsoft Office Outlook</Application>
  <DocSecurity>0</DocSecurity>
  <Lines>0</Lines>
  <Paragraphs>0</Paragraphs>
  <ScaleCrop>false</ScaleCrop>
  <Company>SUKHOTHAI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subject/>
  <dc:creator>USER</dc:creator>
  <cp:keywords/>
  <dc:description/>
  <cp:lastModifiedBy>IT-STATION</cp:lastModifiedBy>
  <cp:revision>6</cp:revision>
  <cp:lastPrinted>2009-04-07T07:30:00Z</cp:lastPrinted>
  <dcterms:created xsi:type="dcterms:W3CDTF">2016-03-16T16:31:00Z</dcterms:created>
  <dcterms:modified xsi:type="dcterms:W3CDTF">2016-05-05T05:50:00Z</dcterms:modified>
</cp:coreProperties>
</file>